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3.xml" ContentType="application/vnd.openxmlformats-officedocument.wordprocessingml.header+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customXml/itemProps1.xml" ContentType="application/vnd.openxmlformats-officedocument.customXmlProperties+xml"/>
  <Override PartName="/docProps/custom.xml" ContentType="application/vnd.openxmlformats-officedocument.custom-properties+xml"/>
  <Override PartName="/docProps/core.xml" ContentType="application/vnd.openxmlformats-package.core-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B1C6C37" w14:textId="77777777" w:rsidR="00881409" w:rsidRDefault="0065314E" w:rsidP="00881409">
      <w:r>
        <w:rPr>
          <w:noProof/>
          <w:lang w:eastAsia="zh-TW"/>
        </w:rPr>
        <mc:AlternateContent>
          <mc:Choice Requires="wps">
            <w:drawing>
              <wp:anchor distT="0" distB="0" distL="114300" distR="114300" simplePos="0" relativeHeight="251565056" behindDoc="0" locked="0" layoutInCell="1" allowOverlap="1" wp14:anchorId="3B1C70E1" wp14:editId="3B1C70E2">
                <wp:simplePos x="0" y="0"/>
                <wp:positionH relativeFrom="margin">
                  <wp:posOffset>-3175</wp:posOffset>
                </wp:positionH>
                <wp:positionV relativeFrom="paragraph">
                  <wp:posOffset>47625</wp:posOffset>
                </wp:positionV>
                <wp:extent cx="5490210" cy="814070"/>
                <wp:effectExtent l="0" t="0" r="15240" b="5080"/>
                <wp:wrapNone/>
                <wp:docPr id="616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210" cy="81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C7144" w14:textId="77777777" w:rsidR="00413327" w:rsidRPr="00CD3D51" w:rsidRDefault="00413327" w:rsidP="00881409">
                            <w:pPr>
                              <w:rPr>
                                <w:sz w:val="24"/>
                              </w:rPr>
                            </w:pPr>
                            <w:r w:rsidRPr="00CD3D51">
                              <w:rPr>
                                <w:sz w:val="24"/>
                              </w:rPr>
                              <w:t>SupplyOn AirSupply Supplier EDI Information</w:t>
                            </w:r>
                          </w:p>
                          <w:p w14:paraId="3B1C7145" w14:textId="77777777" w:rsidR="00413327" w:rsidRPr="00093ADD" w:rsidRDefault="00413327" w:rsidP="00881409">
                            <w:pPr>
                              <w:rPr>
                                <w:sz w:val="28"/>
                              </w:rPr>
                            </w:pPr>
                            <w:r>
                              <w:rPr>
                                <w:sz w:val="24"/>
                              </w:rPr>
                              <w:t>TECHNICAL</w:t>
                            </w:r>
                            <w:r w:rsidRPr="00CD3D51">
                              <w:rPr>
                                <w:sz w:val="24"/>
                              </w:rPr>
                              <w:t xml:space="preserve"> GUIDE for Suppliers about a</w:t>
                            </w:r>
                            <w:r w:rsidRPr="00CD3D51">
                              <w:rPr>
                                <w:sz w:val="24"/>
                              </w:rPr>
                              <w:br/>
                              <w:t>Machine-to-Machine (M2M) connection to SupplyOn</w:t>
                            </w:r>
                          </w:p>
                        </w:txbxContent>
                      </wps:txbx>
                      <wps:bodyPr rot="0" vert="horz" wrap="square" lIns="45000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5pt;margin-top:3.75pt;width:432.3pt;height:64.1pt;z-index:25156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" filled="f" stroked="f">
                <v:textbox inset="12.5mm,0,0,0">
                  <w:txbxContent>
                    <w:p w:rsidR="001767C7" w:rsidRPr="00CD3D51" w:rsidRDefault="001767C7" w:rsidP="00881409">
                      <w:pPr>
                        <w:rPr>
                          <w:sz w:val="24"/>
                        </w:rPr>
                      </w:pPr>
                      <w:r w:rsidRPr="00CD3D51">
                        <w:rPr>
                          <w:sz w:val="24"/>
                        </w:rPr>
                        <w:t>SupplyOn AirSupply Supplier EDI Information</w:t>
                      </w:r>
                    </w:p>
                    <w:p w:rsidR="001767C7" w:rsidRPr="00093ADD" w:rsidRDefault="001767C7" w:rsidP="00881409">
                      <w:pPr>
                        <w:rPr>
                          <w:sz w:val="28"/>
                        </w:rPr>
                      </w:pPr>
                      <w:r>
                        <w:rPr>
                          <w:sz w:val="24"/>
                        </w:rPr>
                        <w:t>TECHNICAL</w:t>
                      </w:r>
                      <w:r w:rsidRPr="00CD3D51">
                        <w:rPr>
                          <w:sz w:val="24"/>
                        </w:rPr>
                        <w:t xml:space="preserve"> GUIDE for Suppliers about a</w:t>
                      </w:r>
                      <w:r w:rsidRPr="00CD3D51">
                        <w:rPr>
                          <w:sz w:val="24"/>
                        </w:rPr>
                        <w:br/>
                        <w:t>Machine-to-Machine (M2M) connection to SupplyOn</w:t>
                      </w:r>
                    </w:p>
                  </w:txbxContent>
                </v:textbox>
                <w10:wrap anchorx="margin"/>
              </v:shape>
            </w:pict>
          </mc:Fallback>
        </mc:AlternateContent>
      </w:r>
    </w:p>
    <w:p w14:paraId="3B1C6C38" w14:textId="77777777" w:rsidR="00881409" w:rsidRDefault="00881409" w:rsidP="00881409"/>
    <w:p w14:paraId="3B1C6C39" w14:textId="77777777" w:rsidR="00881409" w:rsidRDefault="00881409" w:rsidP="00881409"/>
    <w:p w14:paraId="3B1C6C3A" w14:textId="77777777" w:rsidR="00881409" w:rsidRDefault="00881409" w:rsidP="00881409"/>
    <w:p w14:paraId="3B1C6C3B" w14:textId="77777777" w:rsidR="00881409" w:rsidRDefault="00881409" w:rsidP="00881409"/>
    <w:p w14:paraId="3B1C6C3C" w14:textId="77777777" w:rsidR="00881409" w:rsidRDefault="00881409" w:rsidP="00881409"/>
    <w:p w14:paraId="3B1C6C3D" w14:textId="77777777" w:rsidR="00881409" w:rsidRDefault="00881409" w:rsidP="00881409"/>
    <w:p w14:paraId="3B1C6C3E" w14:textId="77777777" w:rsidR="00881409" w:rsidRPr="00416560" w:rsidRDefault="0065314E" w:rsidP="00881409">
      <w:r>
        <w:rPr>
          <w:noProof/>
          <w:lang w:eastAsia="zh-TW"/>
        </w:rPr>
        <mc:AlternateContent>
          <mc:Choice Requires="wpg">
            <w:drawing>
              <wp:anchor distT="0" distB="0" distL="114300" distR="114300" simplePos="0" relativeHeight="251566080" behindDoc="0" locked="0" layoutInCell="1" allowOverlap="1" wp14:anchorId="3B1C70E3" wp14:editId="3B1C70E4">
                <wp:simplePos x="0" y="0"/>
                <wp:positionH relativeFrom="column">
                  <wp:posOffset>-69850</wp:posOffset>
                </wp:positionH>
                <wp:positionV relativeFrom="paragraph">
                  <wp:posOffset>165735</wp:posOffset>
                </wp:positionV>
                <wp:extent cx="5939790" cy="6759575"/>
                <wp:effectExtent l="0" t="3810" r="0" b="0"/>
                <wp:wrapNone/>
                <wp:docPr id="5632"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9790" cy="6759575"/>
                          <a:chOff x="1418" y="3798"/>
                          <a:chExt cx="9354" cy="9169"/>
                        </a:xfrm>
                      </wpg:grpSpPr>
                      <wps:wsp>
                        <wps:cNvPr id="6161" name="Rectangle 2"/>
                        <wps:cNvSpPr>
                          <a:spLocks noChangeArrowheads="1"/>
                        </wps:cNvSpPr>
                        <wps:spPr bwMode="auto">
                          <a:xfrm>
                            <a:off x="1418" y="3798"/>
                            <a:ext cx="9354" cy="9169"/>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62" name="Text Box 3"/>
                        <wps:cNvSpPr txBox="1">
                          <a:spLocks noChangeArrowheads="1"/>
                        </wps:cNvSpPr>
                        <wps:spPr bwMode="auto">
                          <a:xfrm>
                            <a:off x="2127" y="9735"/>
                            <a:ext cx="7937"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C7146" w14:textId="77777777" w:rsidR="00413327" w:rsidRPr="00881409" w:rsidRDefault="00413327" w:rsidP="00881409">
                              <w:pPr>
                                <w:tabs>
                                  <w:tab w:val="left" w:pos="1418"/>
                                </w:tabs>
                                <w:rPr>
                                  <w:b/>
                                  <w:sz w:val="28"/>
                                </w:rPr>
                              </w:pPr>
                              <w:r w:rsidRPr="00881409">
                                <w:rPr>
                                  <w:b/>
                                  <w:sz w:val="28"/>
                                </w:rPr>
                                <w:t xml:space="preserve">BoostAeroXML V2.10 message format </w:t>
                              </w:r>
                            </w:p>
                            <w:p w14:paraId="3B1C7147" w14:textId="77777777" w:rsidR="00413327" w:rsidRDefault="00413327" w:rsidP="00881409">
                              <w:pPr>
                                <w:tabs>
                                  <w:tab w:val="left" w:pos="1418"/>
                                </w:tabs>
                                <w:rPr>
                                  <w:b/>
                                  <w:sz w:val="28"/>
                                </w:rPr>
                              </w:pPr>
                              <w:r w:rsidRPr="00881409">
                                <w:rPr>
                                  <w:b/>
                                  <w:sz w:val="28"/>
                                </w:rPr>
                                <w:t>Inventory Forecast</w:t>
                              </w:r>
                            </w:p>
                            <w:p w14:paraId="3B1C7148" w14:textId="77777777" w:rsidR="00413327" w:rsidRDefault="00413327" w:rsidP="00881409">
                              <w:pPr>
                                <w:tabs>
                                  <w:tab w:val="left" w:pos="1418"/>
                                </w:tabs>
                                <w:rPr>
                                  <w:sz w:val="28"/>
                                </w:rPr>
                              </w:pPr>
                            </w:p>
                            <w:p w14:paraId="3B1C7149" w14:textId="77777777" w:rsidR="00413327" w:rsidRPr="007C58C4" w:rsidRDefault="00413327" w:rsidP="00881409">
                              <w:pPr>
                                <w:rPr>
                                  <w:sz w:val="22"/>
                                </w:rPr>
                              </w:pPr>
                              <w:r w:rsidRPr="007C58C4">
                                <w:rPr>
                                  <w:sz w:val="22"/>
                                </w:rPr>
                                <w:t>AirSupply GUI Scheduler Message Type</w:t>
                              </w:r>
                              <w:r>
                                <w:rPr>
                                  <w:sz w:val="22"/>
                                </w:rPr>
                                <w:t xml:space="preserve"> for VMI</w:t>
                              </w:r>
                              <w:r w:rsidRPr="007C58C4">
                                <w:rPr>
                                  <w:sz w:val="22"/>
                                </w:rPr>
                                <w:t xml:space="preserve">: </w:t>
                              </w:r>
                            </w:p>
                            <w:p w14:paraId="3B1C714A" w14:textId="77777777" w:rsidR="00413327" w:rsidRDefault="00413327" w:rsidP="00881409">
                              <w:pPr>
                                <w:tabs>
                                  <w:tab w:val="left" w:pos="1418"/>
                                </w:tabs>
                                <w:rPr>
                                  <w:sz w:val="22"/>
                                </w:rPr>
                              </w:pPr>
                              <w:r w:rsidRPr="00B551D2">
                                <w:rPr>
                                  <w:sz w:val="22"/>
                                </w:rPr>
                                <w:t>41 VMI_StockInfo_StockLevel / Inventory Forecast</w:t>
                              </w:r>
                            </w:p>
                            <w:p w14:paraId="3B1C714B" w14:textId="77777777" w:rsidR="00413327" w:rsidRPr="00B551D2" w:rsidRDefault="00413327" w:rsidP="00881409">
                              <w:pPr>
                                <w:tabs>
                                  <w:tab w:val="left" w:pos="1418"/>
                                </w:tabs>
                                <w:rPr>
                                  <w:szCs w:val="20"/>
                                </w:rPr>
                              </w:pPr>
                            </w:p>
                            <w:p w14:paraId="3B1C714C" w14:textId="77777777" w:rsidR="00413327" w:rsidRPr="007C58C4" w:rsidRDefault="00413327" w:rsidP="00881409">
                              <w:pPr>
                                <w:tabs>
                                  <w:tab w:val="left" w:pos="1418"/>
                                </w:tabs>
                                <w:rPr>
                                  <w:szCs w:val="20"/>
                                </w:rPr>
                              </w:pPr>
                              <w:r w:rsidRPr="007C58C4">
                                <w:rPr>
                                  <w:szCs w:val="20"/>
                                </w:rPr>
                                <w:t>Document Owner:</w:t>
                              </w:r>
                              <w:r w:rsidRPr="007C58C4">
                                <w:rPr>
                                  <w:b/>
                                  <w:szCs w:val="20"/>
                                </w:rPr>
                                <w:t xml:space="preserve"> </w:t>
                              </w:r>
                              <w:r w:rsidRPr="00F551C1">
                                <w:rPr>
                                  <w:szCs w:val="20"/>
                                </w:rPr>
                                <w:t>SupplyOn PM SCM Aero</w:t>
                              </w:r>
                            </w:p>
                            <w:p w14:paraId="3B1C714D" w14:textId="00C0E4F6" w:rsidR="00413327" w:rsidRPr="007C58C4" w:rsidRDefault="00413327" w:rsidP="00881409">
                              <w:pPr>
                                <w:rPr>
                                  <w:szCs w:val="20"/>
                                </w:rPr>
                              </w:pPr>
                              <w:r w:rsidRPr="007C58C4">
                                <w:rPr>
                                  <w:szCs w:val="20"/>
                                </w:rPr>
                                <w:t>Version: 1.</w:t>
                              </w:r>
                              <w:r w:rsidR="009E2C42">
                                <w:rPr>
                                  <w:szCs w:val="20"/>
                                </w:rPr>
                                <w:t>6</w:t>
                              </w:r>
                            </w:p>
                            <w:p w14:paraId="3B1C714E" w14:textId="5C27C33F" w:rsidR="00413327" w:rsidRPr="007C58C4" w:rsidRDefault="00413327" w:rsidP="00881409">
                              <w:pPr>
                                <w:rPr>
                                  <w:szCs w:val="20"/>
                                </w:rPr>
                              </w:pPr>
                              <w:r w:rsidRPr="007C58C4">
                                <w:rPr>
                                  <w:szCs w:val="20"/>
                                </w:rPr>
                                <w:t xml:space="preserve">Date: </w:t>
                              </w:r>
                              <w:r w:rsidR="009E2C42">
                                <w:rPr>
                                  <w:szCs w:val="20"/>
                                </w:rPr>
                                <w:t>17.01.2013</w:t>
                              </w:r>
                            </w:p>
                            <w:p w14:paraId="3B1C714F" w14:textId="77777777" w:rsidR="00413327" w:rsidRPr="004B0984" w:rsidRDefault="00413327" w:rsidP="00881409">
                              <w:pPr>
                                <w:rPr>
                                  <w:szCs w:val="20"/>
                                </w:rPr>
                              </w:pPr>
                            </w:p>
                            <w:p w14:paraId="3B1C7150" w14:textId="77777777" w:rsidR="00413327" w:rsidRPr="004B0984" w:rsidRDefault="00413327" w:rsidP="00881409">
                              <w:pPr>
                                <w:rPr>
                                  <w:szCs w:val="20"/>
                                </w:rPr>
                              </w:pPr>
                              <w:r w:rsidRPr="004B0984">
                                <w:rPr>
                                  <w:szCs w:val="20"/>
                                </w:rPr>
                                <w:t>Document available in English (only)</w:t>
                              </w:r>
                            </w:p>
                            <w:p w14:paraId="3B1C7151" w14:textId="77777777" w:rsidR="00413327" w:rsidRPr="00416560" w:rsidRDefault="00413327" w:rsidP="00881409">
                              <w:pPr>
                                <w:rPr>
                                  <w:b/>
                                  <w:sz w:val="24"/>
                                </w:rPr>
                              </w:pPr>
                            </w:p>
                          </w:txbxContent>
                        </wps:txbx>
                        <wps:bodyPr rot="0" vert="horz" wrap="square" lIns="0" tIns="45720" rIns="0" bIns="45720" anchor="t" anchorCtr="0" upright="1">
                          <a:noAutofit/>
                        </wps:bodyPr>
                      </wps:wsp>
                      <pic:pic xmlns:pic="http://schemas.openxmlformats.org/drawingml/2006/picture">
                        <pic:nvPicPr>
                          <pic:cNvPr id="6163" name="Picture 17" descr="Beschreibung: iStock_000006019597Large"/>
                          <pic:cNvPicPr>
                            <a:picLocks noChangeAspect="1" noChangeArrowheads="1"/>
                          </pic:cNvPicPr>
                        </pic:nvPicPr>
                        <pic:blipFill>
                          <a:blip r:embed="rId12" cstate="print">
                            <a:extLst>
                              <a:ext uri="{28A0092B-C50C-407E-A947-70E740481C1C}">
                                <a14:useLocalDpi xmlns:a14="http://schemas.microsoft.com/office/drawing/2010/main" val="0"/>
                              </a:ext>
                            </a:extLst>
                          </a:blip>
                          <a:srcRect l="22150" t="11964" r="21803" b="25673"/>
                          <a:stretch>
                            <a:fillRect/>
                          </a:stretch>
                        </pic:blipFill>
                        <pic:spPr bwMode="auto">
                          <a:xfrm>
                            <a:off x="2172" y="3798"/>
                            <a:ext cx="7881" cy="5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54" o:spid="_x0000_s1027" style="position:absolute;margin-left:-5.5pt;margin-top:13.05pt;width:467.7pt;height:532.25pt;z-index:251566080" coordorigin="1418,3798" coordsize="9354,91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">
                <v:rect id="Rectangle 2" o:spid="_x0000_s1028" style="position:absolute;left:1418;top:3798;width:9354;height:9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X8+MUA&#10;AADdAAAADwAAAGRycy9kb3ducmV2LnhtbESPwWrDMBBE74H8g9hAb4nsFkxxo4RQMJTQQ5r6kONW&#10;2tom1sqV1Nj9+6gQyHGYmTfMejvZXlzIh86xgnyVgSDWznTcKKg/q+UziBCRDfaOScEfBdhu5rM1&#10;lsaN/EGXY2xEgnAoUUEb41BKGXRLFsPKDcTJ+3beYkzSN9J4HBPc9vIxywppseO00OJAry3p8/HX&#10;KnjS1dd7oFP1U+vK7/S0Px/GvVIPi2n3AiLSFO/hW/vNKCjyIof/N+kJ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Nfz4xQAAAN0AAAAPAAAAAAAAAAAAAAAAAJgCAABkcnMv&#10;ZG93bnJldi54bWxQSwUGAAAAAAQABAD1AAAAigMAAAAA&#10;" fillcolor="#dadada" stroked="f"/>
                <v:shapetype id="_x0000_t202" coordsize="21600,21600" o:spt="202" path="m,l,21600r21600,l21600,xe">
                  <v:stroke joinstyle="miter"/>
                  <v:path gradientshapeok="t" o:connecttype="rect"/>
                </v:shapetype>
                <v:shape id="_x0000_s1029" type="#_x0000_t202" style="position:absolute;left:2127;top:9735;width:7937;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tU68UA&#10;AADdAAAADwAAAGRycy9kb3ducmV2LnhtbESPQWvCQBSE70L/w/IK3nRjDkFSV5GQQgulkGihx0f2&#10;NQlm34bsquu/7wqCx2FmvmE2u2AGcaHJ9ZYVrJYJCOLG6p5bBcfD+2INwnlkjYNlUnAjB7vty2yD&#10;ubZXruhS+1ZECLscFXTej7mUrunIoFvakTh6f3Yy6KOcWqknvEa4GWSaJJk02HNc6HCkoqPmVJ+N&#10;gt+0bMvwXe1/+POrCqeyOBTnWqn5a9i/gfAU/DP8aH9oBdkqS+H+Jj4Bu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1TrxQAAAN0AAAAPAAAAAAAAAAAAAAAAAJgCAABkcnMv&#10;ZG93bnJldi54bWxQSwUGAAAAAAQABAD1AAAAigMAAAAA&#10;" filled="f" stroked="f">
                  <v:textbox inset="0,,0">
                    <w:txbxContent>
                      <w:p w14:paraId="3B1C7146" w14:textId="77777777" w:rsidR="00413327" w:rsidRPr="00881409" w:rsidRDefault="00413327" w:rsidP="00881409">
                        <w:pPr>
                          <w:tabs>
                            <w:tab w:val="left" w:pos="1418"/>
                          </w:tabs>
                          <w:rPr>
                            <w:b/>
                            <w:sz w:val="28"/>
                          </w:rPr>
                        </w:pPr>
                        <w:r w:rsidRPr="00881409">
                          <w:rPr>
                            <w:b/>
                            <w:sz w:val="28"/>
                          </w:rPr>
                          <w:t xml:space="preserve">BoostAeroXML V2.10 message format </w:t>
                        </w:r>
                      </w:p>
                      <w:p w14:paraId="3B1C7147" w14:textId="77777777" w:rsidR="00413327" w:rsidRDefault="00413327" w:rsidP="00881409">
                        <w:pPr>
                          <w:tabs>
                            <w:tab w:val="left" w:pos="1418"/>
                          </w:tabs>
                          <w:rPr>
                            <w:b/>
                            <w:sz w:val="28"/>
                          </w:rPr>
                        </w:pPr>
                        <w:r w:rsidRPr="00881409">
                          <w:rPr>
                            <w:b/>
                            <w:sz w:val="28"/>
                          </w:rPr>
                          <w:t>Inventory Forecast</w:t>
                        </w:r>
                      </w:p>
                      <w:p w14:paraId="3B1C7148" w14:textId="77777777" w:rsidR="00413327" w:rsidRDefault="00413327" w:rsidP="00881409">
                        <w:pPr>
                          <w:tabs>
                            <w:tab w:val="left" w:pos="1418"/>
                          </w:tabs>
                          <w:rPr>
                            <w:sz w:val="28"/>
                          </w:rPr>
                        </w:pPr>
                      </w:p>
                      <w:p w14:paraId="3B1C7149" w14:textId="77777777" w:rsidR="00413327" w:rsidRPr="007C58C4" w:rsidRDefault="00413327" w:rsidP="00881409">
                        <w:pPr>
                          <w:rPr>
                            <w:sz w:val="22"/>
                          </w:rPr>
                        </w:pPr>
                        <w:r w:rsidRPr="007C58C4">
                          <w:rPr>
                            <w:sz w:val="22"/>
                          </w:rPr>
                          <w:t>AirSupply GUI Scheduler Message Type</w:t>
                        </w:r>
                        <w:r>
                          <w:rPr>
                            <w:sz w:val="22"/>
                          </w:rPr>
                          <w:t xml:space="preserve"> for VMI</w:t>
                        </w:r>
                        <w:r w:rsidRPr="007C58C4">
                          <w:rPr>
                            <w:sz w:val="22"/>
                          </w:rPr>
                          <w:t xml:space="preserve">: </w:t>
                        </w:r>
                      </w:p>
                      <w:p w14:paraId="3B1C714A" w14:textId="77777777" w:rsidR="00413327" w:rsidRDefault="00413327" w:rsidP="00881409">
                        <w:pPr>
                          <w:tabs>
                            <w:tab w:val="left" w:pos="1418"/>
                          </w:tabs>
                          <w:rPr>
                            <w:sz w:val="22"/>
                          </w:rPr>
                        </w:pPr>
                        <w:r w:rsidRPr="00B551D2">
                          <w:rPr>
                            <w:sz w:val="22"/>
                          </w:rPr>
                          <w:t>41 VMI_StockInfo_StockLevel / Inventory Forecast</w:t>
                        </w:r>
                      </w:p>
                      <w:p w14:paraId="3B1C714B" w14:textId="77777777" w:rsidR="00413327" w:rsidRPr="00B551D2" w:rsidRDefault="00413327" w:rsidP="00881409">
                        <w:pPr>
                          <w:tabs>
                            <w:tab w:val="left" w:pos="1418"/>
                          </w:tabs>
                          <w:rPr>
                            <w:szCs w:val="20"/>
                          </w:rPr>
                        </w:pPr>
                      </w:p>
                      <w:p w14:paraId="3B1C714C" w14:textId="77777777" w:rsidR="00413327" w:rsidRPr="007C58C4" w:rsidRDefault="00413327" w:rsidP="00881409">
                        <w:pPr>
                          <w:tabs>
                            <w:tab w:val="left" w:pos="1418"/>
                          </w:tabs>
                          <w:rPr>
                            <w:szCs w:val="20"/>
                          </w:rPr>
                        </w:pPr>
                        <w:r w:rsidRPr="007C58C4">
                          <w:rPr>
                            <w:szCs w:val="20"/>
                          </w:rPr>
                          <w:t>Document Owner:</w:t>
                        </w:r>
                        <w:r w:rsidRPr="007C58C4">
                          <w:rPr>
                            <w:b/>
                            <w:szCs w:val="20"/>
                          </w:rPr>
                          <w:t xml:space="preserve"> </w:t>
                        </w:r>
                        <w:r w:rsidRPr="00F551C1">
                          <w:rPr>
                            <w:szCs w:val="20"/>
                          </w:rPr>
                          <w:t>SupplyOn PM SCM Aero</w:t>
                        </w:r>
                      </w:p>
                      <w:p w14:paraId="3B1C714D" w14:textId="00C0E4F6" w:rsidR="00413327" w:rsidRPr="007C58C4" w:rsidRDefault="00413327" w:rsidP="00881409">
                        <w:pPr>
                          <w:rPr>
                            <w:szCs w:val="20"/>
                          </w:rPr>
                        </w:pPr>
                        <w:r w:rsidRPr="007C58C4">
                          <w:rPr>
                            <w:szCs w:val="20"/>
                          </w:rPr>
                          <w:t>Version: 1.</w:t>
                        </w:r>
                        <w:r w:rsidR="009E2C42">
                          <w:rPr>
                            <w:szCs w:val="20"/>
                          </w:rPr>
                          <w:t>6</w:t>
                        </w:r>
                      </w:p>
                      <w:p w14:paraId="3B1C714E" w14:textId="5C27C33F" w:rsidR="00413327" w:rsidRPr="007C58C4" w:rsidRDefault="00413327" w:rsidP="00881409">
                        <w:pPr>
                          <w:rPr>
                            <w:szCs w:val="20"/>
                          </w:rPr>
                        </w:pPr>
                        <w:r w:rsidRPr="007C58C4">
                          <w:rPr>
                            <w:szCs w:val="20"/>
                          </w:rPr>
                          <w:t xml:space="preserve">Date: </w:t>
                        </w:r>
                        <w:r w:rsidR="009E2C42">
                          <w:rPr>
                            <w:szCs w:val="20"/>
                          </w:rPr>
                          <w:t>17.01.2013</w:t>
                        </w:r>
                      </w:p>
                      <w:p w14:paraId="3B1C714F" w14:textId="77777777" w:rsidR="00413327" w:rsidRPr="004B0984" w:rsidRDefault="00413327" w:rsidP="00881409">
                        <w:pPr>
                          <w:rPr>
                            <w:szCs w:val="20"/>
                          </w:rPr>
                        </w:pPr>
                      </w:p>
                      <w:p w14:paraId="3B1C7150" w14:textId="77777777" w:rsidR="00413327" w:rsidRPr="004B0984" w:rsidRDefault="00413327" w:rsidP="00881409">
                        <w:pPr>
                          <w:rPr>
                            <w:szCs w:val="20"/>
                          </w:rPr>
                        </w:pPr>
                        <w:r w:rsidRPr="004B0984">
                          <w:rPr>
                            <w:szCs w:val="20"/>
                          </w:rPr>
                          <w:t>Document available in English (only)</w:t>
                        </w:r>
                      </w:p>
                      <w:p w14:paraId="3B1C7151" w14:textId="77777777" w:rsidR="00413327" w:rsidRPr="00416560" w:rsidRDefault="00413327" w:rsidP="00881409">
                        <w:pPr>
                          <w:rPr>
                            <w:b/>
                            <w:sz w:val="24"/>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0" type="#_x0000_t75" alt="Beschreibung: iStock_000006019597Large" style="position:absolute;left:2172;top:3798;width:7881;height:54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nmlTGAAAA3QAAAA8AAABkcnMvZG93bnJldi54bWxEj09rwkAUxO8Fv8PyhF6Kbow0aHQVEQoK&#10;7cF/90f2mQR334bsVpN++m6h4HGYmd8wy3VnjbhT62vHCibjBARx4XTNpYLz6WM0A+EDskbjmBT0&#10;5GG9GrwsMdfuwQe6H0MpIoR9jgqqEJpcSl9UZNGPXUMcvatrLYYo21LqFh8Rbo1MkySTFmuOCxU2&#10;tK2ouB2/rYLNPNmdf96++vTUm757/7zc9qlR6nXYbRYgAnXhGf5v77SCbJJN4e9NfAJy9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meaVMYAAADdAAAADwAAAAAAAAAAAAAA&#10;AACfAgAAZHJzL2Rvd25yZXYueG1sUEsFBgAAAAAEAAQA9wAAAJIDAAAAAA==&#10;">
                  <v:imagedata r:id="rId13" o:title=" iStock_000006019597Large" croptop="7841f" cropbottom="16825f" cropleft="14516f" cropright="14289f"/>
                </v:shape>
              </v:group>
            </w:pict>
          </mc:Fallback>
        </mc:AlternateContent>
      </w:r>
    </w:p>
    <w:p w14:paraId="3B1C6C3F" w14:textId="77777777" w:rsidR="00881409" w:rsidRDefault="00881409" w:rsidP="00881409"/>
    <w:p w14:paraId="3B1C6C40" w14:textId="77777777" w:rsidR="00881409" w:rsidRDefault="00881409" w:rsidP="00881409"/>
    <w:p w14:paraId="3B1C6C41" w14:textId="77777777" w:rsidR="00881409" w:rsidRDefault="00881409" w:rsidP="00881409"/>
    <w:p w14:paraId="3B1C6C42" w14:textId="77777777" w:rsidR="00881409" w:rsidRDefault="00881409" w:rsidP="00881409"/>
    <w:p w14:paraId="3B1C6C43" w14:textId="77777777" w:rsidR="00881409" w:rsidRDefault="00881409" w:rsidP="00881409"/>
    <w:p w14:paraId="3B1C6C44" w14:textId="77777777" w:rsidR="00881409" w:rsidRPr="004B0984" w:rsidRDefault="00881409" w:rsidP="00881409">
      <w:pPr>
        <w:tabs>
          <w:tab w:val="left" w:pos="709"/>
        </w:tabs>
        <w:rPr>
          <w:rFonts w:cs="Arial"/>
        </w:rPr>
      </w:pPr>
    </w:p>
    <w:p w14:paraId="3B1C6C45" w14:textId="77777777" w:rsidR="00881409" w:rsidRPr="004B0984" w:rsidRDefault="00881409" w:rsidP="00881409">
      <w:pPr>
        <w:rPr>
          <w:rFonts w:cs="Arial"/>
        </w:rPr>
      </w:pPr>
    </w:p>
    <w:p w14:paraId="3B1C6C46" w14:textId="77777777" w:rsidR="00A41AE4" w:rsidRDefault="0065314E" w:rsidP="00A41AE4">
      <w:pPr>
        <w:rPr>
          <w:b/>
          <w:sz w:val="24"/>
        </w:rPr>
      </w:pPr>
      <w:r>
        <w:rPr>
          <w:noProof/>
          <w:lang w:eastAsia="zh-TW"/>
        </w:rPr>
        <mc:AlternateContent>
          <mc:Choice Requires="wps">
            <w:drawing>
              <wp:anchor distT="0" distB="0" distL="114300" distR="114300" simplePos="0" relativeHeight="251209728" behindDoc="0" locked="0" layoutInCell="1" allowOverlap="1" wp14:anchorId="3B1C70E5" wp14:editId="3B1C70E6">
                <wp:simplePos x="0" y="0"/>
                <wp:positionH relativeFrom="margin">
                  <wp:posOffset>450215</wp:posOffset>
                </wp:positionH>
                <wp:positionV relativeFrom="paragraph">
                  <wp:posOffset>3432175</wp:posOffset>
                </wp:positionV>
                <wp:extent cx="5039995" cy="1225550"/>
                <wp:effectExtent l="0" t="0" r="8255" b="0"/>
                <wp:wrapNone/>
                <wp:docPr id="616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9995" cy="122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C7152" w14:textId="77777777" w:rsidR="00413327" w:rsidRPr="00B35786" w:rsidRDefault="00413327"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3B1C7153" w14:textId="77777777" w:rsidR="00413327" w:rsidRPr="00B35786" w:rsidRDefault="00413327" w:rsidP="00287640">
                            <w:pPr>
                              <w:tabs>
                                <w:tab w:val="left" w:pos="2835"/>
                              </w:tabs>
                              <w:rPr>
                                <w:b/>
                                <w:sz w:val="24"/>
                              </w:rPr>
                            </w:pPr>
                            <w:r w:rsidRPr="00B35786">
                              <w:rPr>
                                <w:b/>
                                <w:sz w:val="24"/>
                              </w:rPr>
                              <w:t>Version:</w:t>
                            </w:r>
                            <w:r w:rsidRPr="00B35786">
                              <w:rPr>
                                <w:b/>
                                <w:sz w:val="24"/>
                              </w:rPr>
                              <w:tab/>
                            </w:r>
                            <w:r w:rsidRPr="00B35786">
                              <w:rPr>
                                <w:b/>
                                <w:sz w:val="24"/>
                              </w:rPr>
                              <w:tab/>
                            </w:r>
                            <w:r>
                              <w:rPr>
                                <w:b/>
                                <w:sz w:val="24"/>
                              </w:rPr>
                              <w:t>1.2</w:t>
                            </w:r>
                          </w:p>
                          <w:p w14:paraId="3B1C7154" w14:textId="77777777" w:rsidR="00413327" w:rsidRPr="00B35786" w:rsidRDefault="00413327" w:rsidP="00287640">
                            <w:pPr>
                              <w:tabs>
                                <w:tab w:val="left" w:pos="2835"/>
                              </w:tabs>
                              <w:rPr>
                                <w:b/>
                                <w:sz w:val="24"/>
                              </w:rPr>
                            </w:pPr>
                            <w:r w:rsidRPr="00B35786">
                              <w:rPr>
                                <w:b/>
                                <w:sz w:val="24"/>
                              </w:rPr>
                              <w:t>Date:</w:t>
                            </w:r>
                            <w:r>
                              <w:rPr>
                                <w:b/>
                                <w:sz w:val="24"/>
                              </w:rPr>
                              <w:tab/>
                              <w:t>19.08.2011</w:t>
                            </w:r>
                          </w:p>
                          <w:p w14:paraId="3B1C7155" w14:textId="77777777" w:rsidR="00413327" w:rsidRPr="00416560" w:rsidRDefault="00413327" w:rsidP="00416560">
                            <w:pPr>
                              <w:tabs>
                                <w:tab w:val="left" w:pos="1418"/>
                              </w:tabs>
                              <w:rPr>
                                <w:b/>
                                <w:sz w:val="24"/>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1" type="#_x0000_t202" style="position:absolute;margin-left:35.45pt;margin-top:270.25pt;width:396.85pt;height:96.5pt;z-index:25120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" filled="f" stroked="f">
                <v:textbox inset="0,,0">
                  <w:txbxContent>
                    <w:p w:rsidR="001767C7" w:rsidRPr="00B35786" w:rsidRDefault="001767C7"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rsidR="001767C7" w:rsidRPr="00B35786" w:rsidRDefault="001767C7" w:rsidP="00287640">
                      <w:pPr>
                        <w:tabs>
                          <w:tab w:val="left" w:pos="2835"/>
                        </w:tabs>
                        <w:rPr>
                          <w:b/>
                          <w:sz w:val="24"/>
                        </w:rPr>
                      </w:pPr>
                      <w:r w:rsidRPr="00B35786">
                        <w:rPr>
                          <w:b/>
                          <w:sz w:val="24"/>
                        </w:rPr>
                        <w:t>Version:</w:t>
                      </w:r>
                      <w:r w:rsidRPr="00B35786">
                        <w:rPr>
                          <w:b/>
                          <w:sz w:val="24"/>
                        </w:rPr>
                        <w:tab/>
                      </w:r>
                      <w:r w:rsidRPr="00B35786">
                        <w:rPr>
                          <w:b/>
                          <w:sz w:val="24"/>
                        </w:rPr>
                        <w:tab/>
                      </w:r>
                      <w:r>
                        <w:rPr>
                          <w:b/>
                          <w:sz w:val="24"/>
                        </w:rPr>
                        <w:t>1.2</w:t>
                      </w:r>
                    </w:p>
                    <w:p w:rsidR="001767C7" w:rsidRPr="00B35786" w:rsidRDefault="001767C7" w:rsidP="00287640">
                      <w:pPr>
                        <w:tabs>
                          <w:tab w:val="left" w:pos="2835"/>
                        </w:tabs>
                        <w:rPr>
                          <w:b/>
                          <w:sz w:val="24"/>
                        </w:rPr>
                      </w:pPr>
                      <w:r w:rsidRPr="00B35786">
                        <w:rPr>
                          <w:b/>
                          <w:sz w:val="24"/>
                        </w:rPr>
                        <w:t>Date:</w:t>
                      </w:r>
                      <w:r>
                        <w:rPr>
                          <w:b/>
                          <w:sz w:val="24"/>
                        </w:rPr>
                        <w:tab/>
                        <w:t>19.08.2011</w:t>
                      </w:r>
                    </w:p>
                    <w:p w:rsidR="001767C7" w:rsidRPr="00416560" w:rsidRDefault="001767C7" w:rsidP="00416560">
                      <w:pPr>
                        <w:tabs>
                          <w:tab w:val="left" w:pos="1418"/>
                        </w:tabs>
                        <w:rPr>
                          <w:b/>
                          <w:sz w:val="24"/>
                        </w:rPr>
                      </w:pPr>
                    </w:p>
                  </w:txbxContent>
                </v:textbox>
                <w10:wrap anchorx="margin"/>
              </v:shape>
            </w:pict>
          </mc:Fallback>
        </mc:AlternateContent>
      </w:r>
      <w:r w:rsidR="00F643D9">
        <w:br w:type="page"/>
      </w:r>
      <w:bookmarkStart w:id="0" w:name="_Toc390493230"/>
      <w:r w:rsidR="00A41AE4" w:rsidRPr="00A41AE4">
        <w:rPr>
          <w:b/>
          <w:sz w:val="24"/>
        </w:rPr>
        <w:lastRenderedPageBreak/>
        <w:t>History</w:t>
      </w:r>
    </w:p>
    <w:p w14:paraId="3B1C6C47" w14:textId="77777777" w:rsidR="00A41AE4" w:rsidRPr="00645A5E" w:rsidRDefault="00A41AE4" w:rsidP="00A41AE4">
      <w:pPr>
        <w:rPr>
          <w:rFonts w:cs="Arial"/>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970"/>
        <w:gridCol w:w="1575"/>
        <w:gridCol w:w="1494"/>
        <w:gridCol w:w="5341"/>
      </w:tblGrid>
      <w:tr w:rsidR="00A41AE4" w:rsidRPr="00645A5E" w14:paraId="3B1C6C4C" w14:textId="77777777" w:rsidTr="00CA2C01">
        <w:trPr>
          <w:trHeight w:val="565"/>
        </w:trPr>
        <w:tc>
          <w:tcPr>
            <w:tcW w:w="970" w:type="dxa"/>
            <w:tcBorders>
              <w:top w:val="single" w:sz="12" w:space="0" w:color="auto"/>
              <w:bottom w:val="single" w:sz="12" w:space="0" w:color="auto"/>
            </w:tcBorders>
            <w:shd w:val="clear" w:color="auto" w:fill="C0C0C0"/>
            <w:vAlign w:val="center"/>
          </w:tcPr>
          <w:p w14:paraId="3B1C6C48" w14:textId="77777777" w:rsidR="00A41AE4" w:rsidRPr="00645A5E" w:rsidRDefault="00A41AE4" w:rsidP="00C11DEE">
            <w:pPr>
              <w:rPr>
                <w:rFonts w:cs="Arial"/>
              </w:rPr>
            </w:pPr>
            <w:r w:rsidRPr="00645A5E">
              <w:rPr>
                <w:rFonts w:cs="Arial"/>
              </w:rPr>
              <w:t>Version</w:t>
            </w:r>
          </w:p>
        </w:tc>
        <w:tc>
          <w:tcPr>
            <w:tcW w:w="1575" w:type="dxa"/>
            <w:tcBorders>
              <w:top w:val="single" w:sz="12" w:space="0" w:color="auto"/>
              <w:bottom w:val="single" w:sz="12" w:space="0" w:color="auto"/>
            </w:tcBorders>
            <w:shd w:val="clear" w:color="auto" w:fill="C0C0C0"/>
            <w:vAlign w:val="center"/>
          </w:tcPr>
          <w:p w14:paraId="3B1C6C49" w14:textId="77777777" w:rsidR="00A41AE4" w:rsidRPr="00645A5E" w:rsidRDefault="00A41AE4" w:rsidP="00C11DEE">
            <w:pPr>
              <w:rPr>
                <w:rFonts w:cs="Arial"/>
              </w:rPr>
            </w:pPr>
            <w:r w:rsidRPr="00645A5E">
              <w:rPr>
                <w:rFonts w:cs="Arial"/>
              </w:rPr>
              <w:t>Date</w:t>
            </w:r>
          </w:p>
        </w:tc>
        <w:tc>
          <w:tcPr>
            <w:tcW w:w="1494" w:type="dxa"/>
            <w:tcBorders>
              <w:top w:val="single" w:sz="12" w:space="0" w:color="auto"/>
              <w:bottom w:val="single" w:sz="12" w:space="0" w:color="auto"/>
            </w:tcBorders>
            <w:shd w:val="clear" w:color="auto" w:fill="C0C0C0"/>
            <w:vAlign w:val="center"/>
          </w:tcPr>
          <w:p w14:paraId="3B1C6C4A" w14:textId="77777777" w:rsidR="00A41AE4" w:rsidRPr="00645A5E" w:rsidRDefault="00A41AE4" w:rsidP="00C11DEE">
            <w:pPr>
              <w:rPr>
                <w:rFonts w:cs="Arial"/>
              </w:rPr>
            </w:pPr>
            <w:r w:rsidRPr="00645A5E">
              <w:rPr>
                <w:rFonts w:cs="Arial"/>
              </w:rPr>
              <w:t>Author</w:t>
            </w:r>
          </w:p>
        </w:tc>
        <w:tc>
          <w:tcPr>
            <w:tcW w:w="5341" w:type="dxa"/>
            <w:tcBorders>
              <w:top w:val="single" w:sz="12" w:space="0" w:color="auto"/>
              <w:bottom w:val="single" w:sz="12" w:space="0" w:color="auto"/>
            </w:tcBorders>
            <w:shd w:val="clear" w:color="auto" w:fill="C0C0C0"/>
            <w:vAlign w:val="center"/>
          </w:tcPr>
          <w:p w14:paraId="3B1C6C4B" w14:textId="77777777" w:rsidR="00A41AE4" w:rsidRPr="00645A5E" w:rsidRDefault="00A41AE4" w:rsidP="00C11DEE">
            <w:pPr>
              <w:rPr>
                <w:rFonts w:cs="Arial"/>
              </w:rPr>
            </w:pPr>
            <w:r w:rsidRPr="00645A5E">
              <w:rPr>
                <w:rFonts w:cs="Arial"/>
              </w:rPr>
              <w:t>Change Log</w:t>
            </w:r>
          </w:p>
        </w:tc>
      </w:tr>
      <w:tr w:rsidR="00A41AE4" w:rsidRPr="003044C3" w14:paraId="3B1C6C52" w14:textId="77777777" w:rsidTr="00CA2C01">
        <w:tc>
          <w:tcPr>
            <w:tcW w:w="970" w:type="dxa"/>
            <w:tcBorders>
              <w:top w:val="single" w:sz="12" w:space="0" w:color="auto"/>
              <w:bottom w:val="single" w:sz="12" w:space="0" w:color="auto"/>
            </w:tcBorders>
          </w:tcPr>
          <w:p w14:paraId="3B1C6C4D" w14:textId="77777777" w:rsidR="00A41AE4" w:rsidRPr="00645A5E" w:rsidRDefault="00A41AE4" w:rsidP="00287640">
            <w:r w:rsidRPr="00287640">
              <w:rPr>
                <w:rFonts w:cs="Arial"/>
              </w:rPr>
              <w:t>1.0</w:t>
            </w:r>
          </w:p>
        </w:tc>
        <w:tc>
          <w:tcPr>
            <w:tcW w:w="1575" w:type="dxa"/>
            <w:tcBorders>
              <w:top w:val="single" w:sz="12" w:space="0" w:color="auto"/>
              <w:bottom w:val="single" w:sz="12" w:space="0" w:color="auto"/>
            </w:tcBorders>
          </w:tcPr>
          <w:p w14:paraId="3B1C6C4E" w14:textId="77777777" w:rsidR="00A41AE4" w:rsidRPr="00645A5E" w:rsidRDefault="00C61CBB" w:rsidP="00C61CBB">
            <w:pPr>
              <w:rPr>
                <w:rFonts w:cs="Arial"/>
              </w:rPr>
            </w:pPr>
            <w:r>
              <w:rPr>
                <w:rFonts w:cs="Arial"/>
              </w:rPr>
              <w:t>16</w:t>
            </w:r>
            <w:r w:rsidR="00152254">
              <w:rPr>
                <w:rFonts w:cs="Arial"/>
              </w:rPr>
              <w:t>.</w:t>
            </w:r>
            <w:r>
              <w:rPr>
                <w:rFonts w:cs="Arial"/>
              </w:rPr>
              <w:t>Mai</w:t>
            </w:r>
            <w:r w:rsidR="00A41AE4">
              <w:rPr>
                <w:rFonts w:cs="Arial"/>
              </w:rPr>
              <w:t xml:space="preserve"> </w:t>
            </w:r>
            <w:r w:rsidR="00D9267F">
              <w:rPr>
                <w:rFonts w:cs="Arial"/>
              </w:rPr>
              <w:t>M</w:t>
            </w:r>
            <w:r w:rsidR="00A41AE4">
              <w:rPr>
                <w:rFonts w:cs="Arial"/>
              </w:rPr>
              <w:t>201</w:t>
            </w:r>
            <w:r w:rsidR="00B1590C">
              <w:rPr>
                <w:rFonts w:cs="Arial"/>
              </w:rPr>
              <w:t>1</w:t>
            </w:r>
          </w:p>
        </w:tc>
        <w:tc>
          <w:tcPr>
            <w:tcW w:w="1494" w:type="dxa"/>
            <w:tcBorders>
              <w:top w:val="single" w:sz="12" w:space="0" w:color="auto"/>
              <w:bottom w:val="single" w:sz="12" w:space="0" w:color="auto"/>
            </w:tcBorders>
          </w:tcPr>
          <w:p w14:paraId="3B1C6C4F" w14:textId="77777777" w:rsidR="00A41AE4" w:rsidRDefault="00272337" w:rsidP="00C11DEE">
            <w:pPr>
              <w:rPr>
                <w:rFonts w:cs="Arial"/>
              </w:rPr>
            </w:pPr>
            <w:r>
              <w:rPr>
                <w:rFonts w:cs="Arial"/>
              </w:rPr>
              <w:t>Danny Badur</w:t>
            </w:r>
          </w:p>
          <w:p w14:paraId="3B1C6C50" w14:textId="77777777" w:rsidR="00AE064B" w:rsidRPr="00645A5E" w:rsidRDefault="00AE064B" w:rsidP="00C11DEE">
            <w:pPr>
              <w:rPr>
                <w:rFonts w:cs="Arial"/>
              </w:rPr>
            </w:pPr>
            <w:r>
              <w:rPr>
                <w:rFonts w:cs="Arial"/>
              </w:rPr>
              <w:t>Georg Büxel</w:t>
            </w:r>
          </w:p>
        </w:tc>
        <w:tc>
          <w:tcPr>
            <w:tcW w:w="5341" w:type="dxa"/>
            <w:tcBorders>
              <w:top w:val="single" w:sz="12" w:space="0" w:color="auto"/>
              <w:bottom w:val="single" w:sz="12" w:space="0" w:color="auto"/>
            </w:tcBorders>
          </w:tcPr>
          <w:p w14:paraId="3B1C6C51" w14:textId="77777777" w:rsidR="00A41AE4" w:rsidRPr="00645A5E" w:rsidRDefault="00A41AE4" w:rsidP="00C11DEE">
            <w:pPr>
              <w:rPr>
                <w:rFonts w:cs="Arial"/>
              </w:rPr>
            </w:pPr>
            <w:r w:rsidRPr="00645A5E">
              <w:rPr>
                <w:rFonts w:cs="Arial"/>
              </w:rPr>
              <w:t>First version</w:t>
            </w:r>
          </w:p>
        </w:tc>
      </w:tr>
      <w:tr w:rsidR="0085005D" w:rsidRPr="003044C3" w14:paraId="3B1C6C5A" w14:textId="77777777" w:rsidTr="00CA2C01">
        <w:tc>
          <w:tcPr>
            <w:tcW w:w="970" w:type="dxa"/>
            <w:tcBorders>
              <w:top w:val="single" w:sz="12" w:space="0" w:color="auto"/>
              <w:bottom w:val="single" w:sz="12" w:space="0" w:color="auto"/>
            </w:tcBorders>
          </w:tcPr>
          <w:p w14:paraId="3B1C6C53" w14:textId="77777777" w:rsidR="0085005D" w:rsidRDefault="0085005D" w:rsidP="00E60D1D">
            <w:pPr>
              <w:rPr>
                <w:rFonts w:cs="Arial"/>
              </w:rPr>
            </w:pPr>
            <w:r>
              <w:rPr>
                <w:rFonts w:cs="Arial"/>
              </w:rPr>
              <w:t>1.1</w:t>
            </w:r>
          </w:p>
        </w:tc>
        <w:tc>
          <w:tcPr>
            <w:tcW w:w="1575" w:type="dxa"/>
            <w:tcBorders>
              <w:top w:val="single" w:sz="12" w:space="0" w:color="auto"/>
              <w:bottom w:val="single" w:sz="12" w:space="0" w:color="auto"/>
            </w:tcBorders>
          </w:tcPr>
          <w:p w14:paraId="3B1C6C54" w14:textId="77777777" w:rsidR="0085005D" w:rsidRPr="005B6BDE" w:rsidRDefault="0085005D" w:rsidP="00E60D1D">
            <w:pPr>
              <w:rPr>
                <w:rFonts w:cs="Arial"/>
              </w:rPr>
            </w:pPr>
            <w:r>
              <w:rPr>
                <w:rFonts w:cs="Arial"/>
              </w:rPr>
              <w:t xml:space="preserve">04 </w:t>
            </w:r>
            <w:r w:rsidRPr="005B6BDE">
              <w:rPr>
                <w:rFonts w:cs="Arial"/>
              </w:rPr>
              <w:t>Juli</w:t>
            </w:r>
            <w:r>
              <w:rPr>
                <w:rFonts w:cs="Arial"/>
              </w:rPr>
              <w:t xml:space="preserve"> </w:t>
            </w:r>
            <w:r w:rsidRPr="005B6BDE">
              <w:rPr>
                <w:rFonts w:cs="Arial"/>
              </w:rPr>
              <w:t xml:space="preserve"> 2011</w:t>
            </w:r>
          </w:p>
        </w:tc>
        <w:tc>
          <w:tcPr>
            <w:tcW w:w="1494" w:type="dxa"/>
            <w:tcBorders>
              <w:top w:val="single" w:sz="12" w:space="0" w:color="auto"/>
              <w:bottom w:val="single" w:sz="12" w:space="0" w:color="auto"/>
            </w:tcBorders>
          </w:tcPr>
          <w:p w14:paraId="3B1C6C55" w14:textId="77777777" w:rsidR="0085005D" w:rsidRDefault="0085005D" w:rsidP="00E60D1D">
            <w:pPr>
              <w:rPr>
                <w:rFonts w:cs="Arial"/>
              </w:rPr>
            </w:pPr>
            <w:r>
              <w:rPr>
                <w:rFonts w:cs="Arial"/>
              </w:rPr>
              <w:t>Georg Büxel</w:t>
            </w:r>
          </w:p>
        </w:tc>
        <w:tc>
          <w:tcPr>
            <w:tcW w:w="5341" w:type="dxa"/>
            <w:tcBorders>
              <w:top w:val="single" w:sz="12" w:space="0" w:color="auto"/>
              <w:bottom w:val="single" w:sz="12" w:space="0" w:color="auto"/>
            </w:tcBorders>
          </w:tcPr>
          <w:p w14:paraId="3B1C6C57" w14:textId="127DF4CB" w:rsidR="0085005D" w:rsidRDefault="0085005D" w:rsidP="00CF6A02">
            <w:pPr>
              <w:ind w:left="-70"/>
            </w:pPr>
            <w:r>
              <w:t xml:space="preserve">Changed </w:t>
            </w:r>
            <w:r w:rsidRPr="00E77428">
              <w:t>field length</w:t>
            </w:r>
            <w:r>
              <w:t xml:space="preserve"> of </w:t>
            </w:r>
            <w:r w:rsidRPr="008B3F53">
              <w:t>asram:</w:t>
            </w:r>
            <w:r w:rsidRPr="00437191">
              <w:rPr>
                <w:rFonts w:cs="Arial"/>
                <w:bCs/>
                <w:szCs w:val="20"/>
              </w:rPr>
              <w:t>SpecifiedTransactionIdentifier</w:t>
            </w:r>
          </w:p>
          <w:p w14:paraId="3B1C6C59" w14:textId="77777777" w:rsidR="0085005D" w:rsidRDefault="0085005D" w:rsidP="00E60D1D">
            <w:pPr>
              <w:ind w:left="-212" w:firstLine="142"/>
            </w:pPr>
          </w:p>
        </w:tc>
      </w:tr>
      <w:tr w:rsidR="00CB3A7B" w:rsidRPr="003044C3" w14:paraId="3B1C6C64" w14:textId="77777777" w:rsidTr="00CA2C01">
        <w:tc>
          <w:tcPr>
            <w:tcW w:w="970" w:type="dxa"/>
            <w:tcBorders>
              <w:top w:val="single" w:sz="12" w:space="0" w:color="auto"/>
              <w:bottom w:val="single" w:sz="12" w:space="0" w:color="auto"/>
            </w:tcBorders>
          </w:tcPr>
          <w:p w14:paraId="3B1C6C5B" w14:textId="77777777" w:rsidR="00CB3A7B" w:rsidRDefault="00CB3A7B" w:rsidP="00C95E63">
            <w:pPr>
              <w:rPr>
                <w:rFonts w:cs="Arial"/>
              </w:rPr>
            </w:pPr>
            <w:r>
              <w:rPr>
                <w:rFonts w:cs="Arial"/>
              </w:rPr>
              <w:t>1.</w:t>
            </w:r>
            <w:r w:rsidR="007A24CA">
              <w:rPr>
                <w:rFonts w:cs="Arial"/>
              </w:rPr>
              <w:t>2</w:t>
            </w:r>
          </w:p>
        </w:tc>
        <w:tc>
          <w:tcPr>
            <w:tcW w:w="1575" w:type="dxa"/>
            <w:tcBorders>
              <w:top w:val="single" w:sz="12" w:space="0" w:color="auto"/>
              <w:bottom w:val="single" w:sz="12" w:space="0" w:color="auto"/>
            </w:tcBorders>
          </w:tcPr>
          <w:p w14:paraId="3B1C6C5C" w14:textId="77777777" w:rsidR="00CB3A7B" w:rsidRPr="005B6BDE" w:rsidRDefault="0085005D" w:rsidP="0085005D">
            <w:pPr>
              <w:rPr>
                <w:rFonts w:cs="Arial"/>
              </w:rPr>
            </w:pPr>
            <w:r>
              <w:rPr>
                <w:rFonts w:cs="Arial"/>
              </w:rPr>
              <w:t>19</w:t>
            </w:r>
            <w:r w:rsidR="00CB3A7B">
              <w:rPr>
                <w:rFonts w:cs="Arial"/>
              </w:rPr>
              <w:t xml:space="preserve"> </w:t>
            </w:r>
            <w:r>
              <w:rPr>
                <w:rFonts w:cs="Arial"/>
              </w:rPr>
              <w:t>August</w:t>
            </w:r>
            <w:r w:rsidR="00CB3A7B" w:rsidRPr="005B6BDE">
              <w:rPr>
                <w:rFonts w:cs="Arial"/>
              </w:rPr>
              <w:t xml:space="preserve"> 2011</w:t>
            </w:r>
          </w:p>
        </w:tc>
        <w:tc>
          <w:tcPr>
            <w:tcW w:w="1494" w:type="dxa"/>
            <w:tcBorders>
              <w:top w:val="single" w:sz="12" w:space="0" w:color="auto"/>
              <w:bottom w:val="single" w:sz="12" w:space="0" w:color="auto"/>
            </w:tcBorders>
          </w:tcPr>
          <w:p w14:paraId="3B1C6C5D" w14:textId="77777777" w:rsidR="00CB3A7B" w:rsidRDefault="00CB3A7B" w:rsidP="00C95E63">
            <w:pPr>
              <w:rPr>
                <w:rFonts w:cs="Arial"/>
              </w:rPr>
            </w:pPr>
            <w:r>
              <w:rPr>
                <w:rFonts w:cs="Arial"/>
              </w:rPr>
              <w:t>Georg Büxel</w:t>
            </w:r>
          </w:p>
        </w:tc>
        <w:tc>
          <w:tcPr>
            <w:tcW w:w="5341" w:type="dxa"/>
            <w:tcBorders>
              <w:top w:val="single" w:sz="12" w:space="0" w:color="auto"/>
              <w:bottom w:val="single" w:sz="12" w:space="0" w:color="auto"/>
            </w:tcBorders>
          </w:tcPr>
          <w:p w14:paraId="3B1C6C5E" w14:textId="77777777" w:rsidR="00CB3A7B" w:rsidRDefault="00CB3A7B" w:rsidP="00C95E63">
            <w:pPr>
              <w:ind w:left="-70"/>
            </w:pPr>
            <w:r>
              <w:t xml:space="preserve">  </w:t>
            </w:r>
            <w:r w:rsidR="0085005D">
              <w:t>4.2.1 Added</w:t>
            </w:r>
          </w:p>
          <w:p w14:paraId="3B1C6C5F" w14:textId="77777777" w:rsidR="00CB3A7B" w:rsidRDefault="00CB3A7B" w:rsidP="00CB3A7B">
            <w:pPr>
              <w:rPr>
                <w:rFonts w:cs="Arial"/>
                <w:bCs/>
                <w:szCs w:val="20"/>
              </w:rPr>
            </w:pPr>
            <w:r>
              <w:t xml:space="preserve">- </w:t>
            </w:r>
            <w:r w:rsidR="0085005D" w:rsidRPr="0085005D">
              <w:rPr>
                <w:rFonts w:cs="Arial"/>
                <w:bCs/>
                <w:szCs w:val="20"/>
              </w:rPr>
              <w:t>asram:TypeCode</w:t>
            </w:r>
          </w:p>
          <w:p w14:paraId="3B1C6C60" w14:textId="77777777" w:rsidR="00E60D1D" w:rsidRDefault="00E60D1D" w:rsidP="00CB3A7B">
            <w:pPr>
              <w:rPr>
                <w:rFonts w:cs="Arial"/>
                <w:bCs/>
                <w:szCs w:val="20"/>
              </w:rPr>
            </w:pPr>
            <w:r>
              <w:rPr>
                <w:rFonts w:cs="Arial"/>
                <w:bCs/>
                <w:szCs w:val="20"/>
              </w:rPr>
              <w:t>4.3.4 Added</w:t>
            </w:r>
          </w:p>
          <w:p w14:paraId="3B1C6C61" w14:textId="77777777" w:rsidR="00333545" w:rsidRPr="00333545" w:rsidRDefault="00E60D1D" w:rsidP="00333545">
            <w:r w:rsidRPr="00333545">
              <w:t xml:space="preserve">- </w:t>
            </w:r>
            <w:r w:rsidR="00333545" w:rsidRPr="00333545">
              <w:t>asram:AdditionalReferencedCIReferencedDocument</w:t>
            </w:r>
          </w:p>
          <w:p w14:paraId="3B1C6C62" w14:textId="77777777" w:rsidR="00CB3A7B" w:rsidRPr="0021297E" w:rsidRDefault="00333545" w:rsidP="00333545">
            <w:r>
              <w:t>Renamed 4.3.4.2, 4.3.4.3, 4.3.4.4  and 4.3.4.4.1 in 4.3.4.3, 4.3.4.4, 4.3.4.5  and 4.3.4.5.1 and added 4.3.4.2</w:t>
            </w:r>
          </w:p>
          <w:p w14:paraId="3B1C6C63" w14:textId="77777777" w:rsidR="00CB3A7B" w:rsidRDefault="00CB3A7B" w:rsidP="00C95E63">
            <w:pPr>
              <w:ind w:left="-212" w:firstLine="142"/>
            </w:pPr>
          </w:p>
        </w:tc>
      </w:tr>
      <w:tr w:rsidR="005A65E8" w:rsidRPr="003044C3" w14:paraId="3B1C6C69" w14:textId="77777777" w:rsidTr="00CA2C01">
        <w:tc>
          <w:tcPr>
            <w:tcW w:w="970" w:type="dxa"/>
            <w:tcBorders>
              <w:top w:val="single" w:sz="12" w:space="0" w:color="auto"/>
              <w:bottom w:val="single" w:sz="12" w:space="0" w:color="auto"/>
            </w:tcBorders>
          </w:tcPr>
          <w:p w14:paraId="3B1C6C65" w14:textId="77777777" w:rsidR="005A65E8" w:rsidRDefault="005A65E8" w:rsidP="00C95E63">
            <w:pPr>
              <w:rPr>
                <w:rFonts w:cs="Arial"/>
              </w:rPr>
            </w:pPr>
            <w:r>
              <w:rPr>
                <w:rFonts w:cs="Arial"/>
              </w:rPr>
              <w:t>1.3</w:t>
            </w:r>
          </w:p>
        </w:tc>
        <w:tc>
          <w:tcPr>
            <w:tcW w:w="1575" w:type="dxa"/>
            <w:tcBorders>
              <w:top w:val="single" w:sz="12" w:space="0" w:color="auto"/>
              <w:bottom w:val="single" w:sz="12" w:space="0" w:color="auto"/>
            </w:tcBorders>
          </w:tcPr>
          <w:p w14:paraId="3B1C6C66" w14:textId="77777777" w:rsidR="005A65E8" w:rsidRDefault="001A5818" w:rsidP="0085005D">
            <w:pPr>
              <w:rPr>
                <w:rFonts w:cs="Arial"/>
              </w:rPr>
            </w:pPr>
            <w:r>
              <w:rPr>
                <w:rFonts w:eastAsia="PMingLiU" w:cs="Arial"/>
              </w:rPr>
              <w:t>22</w:t>
            </w:r>
            <w:r w:rsidR="005A65E8" w:rsidRPr="00AD4FE7">
              <w:rPr>
                <w:rFonts w:eastAsia="PMingLiU" w:cs="Arial"/>
              </w:rPr>
              <w:t xml:space="preserve"> Nov 2011</w:t>
            </w:r>
          </w:p>
        </w:tc>
        <w:tc>
          <w:tcPr>
            <w:tcW w:w="1494" w:type="dxa"/>
            <w:tcBorders>
              <w:top w:val="single" w:sz="12" w:space="0" w:color="auto"/>
              <w:bottom w:val="single" w:sz="12" w:space="0" w:color="auto"/>
            </w:tcBorders>
          </w:tcPr>
          <w:p w14:paraId="3B1C6C67" w14:textId="77777777" w:rsidR="005A65E8" w:rsidRDefault="005A65E8" w:rsidP="00C95E63">
            <w:pPr>
              <w:rPr>
                <w:rFonts w:cs="Arial"/>
              </w:rPr>
            </w:pPr>
            <w:r>
              <w:rPr>
                <w:rFonts w:cs="Arial"/>
              </w:rPr>
              <w:t>Dominik Koch</w:t>
            </w:r>
          </w:p>
        </w:tc>
        <w:tc>
          <w:tcPr>
            <w:tcW w:w="5341" w:type="dxa"/>
            <w:tcBorders>
              <w:top w:val="single" w:sz="12" w:space="0" w:color="auto"/>
              <w:bottom w:val="single" w:sz="12" w:space="0" w:color="auto"/>
            </w:tcBorders>
          </w:tcPr>
          <w:p w14:paraId="3B1C6C68" w14:textId="77777777" w:rsidR="005A65E8" w:rsidRDefault="001A5818" w:rsidP="00C95E63">
            <w:pPr>
              <w:ind w:left="-70"/>
            </w:pPr>
            <w:r>
              <w:t>Added name of Scheduler Message Type to subheading and changed picture of cover page.</w:t>
            </w:r>
          </w:p>
        </w:tc>
      </w:tr>
      <w:tr w:rsidR="00D9267F" w:rsidRPr="003044C3" w14:paraId="3B1C6C6E" w14:textId="77777777" w:rsidTr="00CA2C01">
        <w:tc>
          <w:tcPr>
            <w:tcW w:w="970" w:type="dxa"/>
            <w:tcBorders>
              <w:top w:val="single" w:sz="12" w:space="0" w:color="auto"/>
              <w:bottom w:val="single" w:sz="12" w:space="0" w:color="auto"/>
            </w:tcBorders>
          </w:tcPr>
          <w:p w14:paraId="3B1C6C6A" w14:textId="77777777" w:rsidR="00D9267F" w:rsidRDefault="00D9267F" w:rsidP="00C95E63">
            <w:pPr>
              <w:rPr>
                <w:rFonts w:cs="Arial"/>
              </w:rPr>
            </w:pPr>
            <w:r>
              <w:rPr>
                <w:rFonts w:cs="Arial"/>
              </w:rPr>
              <w:t>1.4</w:t>
            </w:r>
          </w:p>
        </w:tc>
        <w:tc>
          <w:tcPr>
            <w:tcW w:w="1575" w:type="dxa"/>
            <w:tcBorders>
              <w:top w:val="single" w:sz="12" w:space="0" w:color="auto"/>
              <w:bottom w:val="single" w:sz="12" w:space="0" w:color="auto"/>
            </w:tcBorders>
          </w:tcPr>
          <w:p w14:paraId="3B1C6C6B" w14:textId="77777777" w:rsidR="00D9267F" w:rsidRDefault="00D9267F" w:rsidP="0085005D">
            <w:pPr>
              <w:rPr>
                <w:rFonts w:eastAsia="PMingLiU" w:cs="Arial"/>
              </w:rPr>
            </w:pPr>
            <w:r>
              <w:rPr>
                <w:rFonts w:eastAsia="PMingLiU" w:cs="Arial"/>
              </w:rPr>
              <w:t>02 Mrz 2012</w:t>
            </w:r>
          </w:p>
        </w:tc>
        <w:tc>
          <w:tcPr>
            <w:tcW w:w="1494" w:type="dxa"/>
            <w:tcBorders>
              <w:top w:val="single" w:sz="12" w:space="0" w:color="auto"/>
              <w:bottom w:val="single" w:sz="12" w:space="0" w:color="auto"/>
            </w:tcBorders>
          </w:tcPr>
          <w:p w14:paraId="3B1C6C6C" w14:textId="77777777" w:rsidR="00D9267F" w:rsidRDefault="00D9267F" w:rsidP="00C95E63">
            <w:pPr>
              <w:rPr>
                <w:rFonts w:cs="Arial"/>
              </w:rPr>
            </w:pPr>
            <w:r>
              <w:rPr>
                <w:rFonts w:cs="Arial"/>
              </w:rPr>
              <w:t>Nils Gross</w:t>
            </w:r>
          </w:p>
        </w:tc>
        <w:tc>
          <w:tcPr>
            <w:tcW w:w="5341" w:type="dxa"/>
            <w:tcBorders>
              <w:top w:val="single" w:sz="12" w:space="0" w:color="auto"/>
              <w:bottom w:val="single" w:sz="12" w:space="0" w:color="auto"/>
            </w:tcBorders>
          </w:tcPr>
          <w:p w14:paraId="3B1C6C6D" w14:textId="77777777" w:rsidR="00D9267F" w:rsidRDefault="00D9267F" w:rsidP="00C95E63">
            <w:pPr>
              <w:ind w:left="-70"/>
            </w:pPr>
            <w:r>
              <w:t>Rework of Layout, Correction of cardinality, highlighting of changed cardinality</w:t>
            </w:r>
          </w:p>
        </w:tc>
      </w:tr>
      <w:tr w:rsidR="001767C7" w:rsidRPr="003044C3" w14:paraId="3B1C6C76" w14:textId="77777777" w:rsidTr="00CA2C01">
        <w:tc>
          <w:tcPr>
            <w:tcW w:w="970" w:type="dxa"/>
            <w:tcBorders>
              <w:top w:val="single" w:sz="12" w:space="0" w:color="auto"/>
              <w:bottom w:val="single" w:sz="12" w:space="0" w:color="auto"/>
            </w:tcBorders>
          </w:tcPr>
          <w:p w14:paraId="3B1C6C6F" w14:textId="77777777" w:rsidR="001767C7" w:rsidRDefault="001767C7" w:rsidP="00C95E63">
            <w:pPr>
              <w:rPr>
                <w:rFonts w:cs="Arial"/>
              </w:rPr>
            </w:pPr>
            <w:r>
              <w:rPr>
                <w:rFonts w:cs="Arial"/>
              </w:rPr>
              <w:t>1.4.1</w:t>
            </w:r>
          </w:p>
        </w:tc>
        <w:tc>
          <w:tcPr>
            <w:tcW w:w="1575" w:type="dxa"/>
            <w:tcBorders>
              <w:top w:val="single" w:sz="12" w:space="0" w:color="auto"/>
              <w:bottom w:val="single" w:sz="12" w:space="0" w:color="auto"/>
            </w:tcBorders>
          </w:tcPr>
          <w:p w14:paraId="3B1C6C70" w14:textId="77777777" w:rsidR="001767C7" w:rsidRDefault="001767C7" w:rsidP="0085005D">
            <w:pPr>
              <w:rPr>
                <w:rFonts w:eastAsia="PMingLiU" w:cs="Arial"/>
              </w:rPr>
            </w:pPr>
            <w:r>
              <w:rPr>
                <w:rFonts w:eastAsia="PMingLiU" w:cs="Arial"/>
              </w:rPr>
              <w:t>11.Juni 2012</w:t>
            </w:r>
          </w:p>
        </w:tc>
        <w:tc>
          <w:tcPr>
            <w:tcW w:w="1494" w:type="dxa"/>
            <w:tcBorders>
              <w:top w:val="single" w:sz="12" w:space="0" w:color="auto"/>
              <w:bottom w:val="single" w:sz="12" w:space="0" w:color="auto"/>
            </w:tcBorders>
          </w:tcPr>
          <w:p w14:paraId="3B1C6C71" w14:textId="77777777" w:rsidR="001767C7" w:rsidRDefault="001767C7" w:rsidP="00C95E63">
            <w:pPr>
              <w:rPr>
                <w:rFonts w:cs="Arial"/>
              </w:rPr>
            </w:pPr>
            <w:r>
              <w:rPr>
                <w:rFonts w:cs="Arial"/>
              </w:rPr>
              <w:t>Nils Gross</w:t>
            </w:r>
          </w:p>
        </w:tc>
        <w:tc>
          <w:tcPr>
            <w:tcW w:w="5341" w:type="dxa"/>
            <w:tcBorders>
              <w:top w:val="single" w:sz="12" w:space="0" w:color="auto"/>
              <w:bottom w:val="single" w:sz="12" w:space="0" w:color="auto"/>
            </w:tcBorders>
          </w:tcPr>
          <w:p w14:paraId="3B1C6C72" w14:textId="77777777" w:rsidR="001767C7" w:rsidRDefault="001767C7" w:rsidP="001767C7">
            <w:r>
              <w:t>Changes regarding SP2 R2012:</w:t>
            </w:r>
          </w:p>
          <w:p w14:paraId="3B1C6C73" w14:textId="77777777" w:rsidR="001767C7" w:rsidRPr="00437191" w:rsidRDefault="001767C7" w:rsidP="001767C7">
            <w:r>
              <w:t xml:space="preserve">- </w:t>
            </w:r>
            <w:r w:rsidRPr="00437191">
              <w:rPr>
                <w:rFonts w:cs="Arial"/>
                <w:bCs/>
                <w:szCs w:val="20"/>
                <w:lang w:val="de-DE"/>
              </w:rPr>
              <w:t>asram:</w:t>
            </w:r>
            <w:r>
              <w:rPr>
                <w:rFonts w:cs="Arial"/>
                <w:bCs/>
                <w:szCs w:val="20"/>
                <w:lang w:val="de-DE"/>
              </w:rPr>
              <w:t>ScenarioSpecifiedCIDocumentContextParameter</w:t>
            </w:r>
          </w:p>
          <w:p w14:paraId="3B1C6C74" w14:textId="77777777" w:rsidR="001767C7" w:rsidRDefault="001767C7" w:rsidP="001767C7">
            <w:r>
              <w:t xml:space="preserve">for business scenario </w:t>
            </w:r>
          </w:p>
          <w:p w14:paraId="3B1C6C75" w14:textId="77777777" w:rsidR="001767C7" w:rsidRDefault="001767C7" w:rsidP="001767C7">
            <w:pPr>
              <w:ind w:left="-70"/>
            </w:pPr>
            <w:r>
              <w:t>- asram:NameText for document type</w:t>
            </w:r>
          </w:p>
        </w:tc>
      </w:tr>
      <w:tr w:rsidR="00413327" w:rsidRPr="003044C3" w14:paraId="5DE34178" w14:textId="77777777" w:rsidTr="00CA2C01">
        <w:tc>
          <w:tcPr>
            <w:tcW w:w="970" w:type="dxa"/>
            <w:tcBorders>
              <w:top w:val="single" w:sz="12" w:space="0" w:color="auto"/>
              <w:bottom w:val="single" w:sz="12" w:space="0" w:color="auto"/>
            </w:tcBorders>
          </w:tcPr>
          <w:p w14:paraId="3D7B10A1" w14:textId="72538A55" w:rsidR="00413327" w:rsidRDefault="00413327" w:rsidP="00C95E63">
            <w:pPr>
              <w:rPr>
                <w:rFonts w:cs="Arial"/>
              </w:rPr>
            </w:pPr>
            <w:r>
              <w:rPr>
                <w:rFonts w:cs="Arial"/>
              </w:rPr>
              <w:t>1.5</w:t>
            </w:r>
          </w:p>
        </w:tc>
        <w:tc>
          <w:tcPr>
            <w:tcW w:w="1575" w:type="dxa"/>
            <w:tcBorders>
              <w:top w:val="single" w:sz="12" w:space="0" w:color="auto"/>
              <w:bottom w:val="single" w:sz="12" w:space="0" w:color="auto"/>
            </w:tcBorders>
          </w:tcPr>
          <w:p w14:paraId="3539CB27" w14:textId="09EED4BF" w:rsidR="00413327" w:rsidRDefault="00413327" w:rsidP="0085005D">
            <w:pPr>
              <w:rPr>
                <w:rFonts w:eastAsia="PMingLiU" w:cs="Arial"/>
              </w:rPr>
            </w:pPr>
            <w:r>
              <w:rPr>
                <w:rFonts w:eastAsia="PMingLiU" w:cs="Arial"/>
              </w:rPr>
              <w:t>15.Juli 2012</w:t>
            </w:r>
          </w:p>
        </w:tc>
        <w:tc>
          <w:tcPr>
            <w:tcW w:w="1494" w:type="dxa"/>
            <w:tcBorders>
              <w:top w:val="single" w:sz="12" w:space="0" w:color="auto"/>
              <w:bottom w:val="single" w:sz="12" w:space="0" w:color="auto"/>
            </w:tcBorders>
          </w:tcPr>
          <w:p w14:paraId="053368C5" w14:textId="29CBE93B" w:rsidR="00413327" w:rsidRDefault="001334B0" w:rsidP="00C95E63">
            <w:pPr>
              <w:rPr>
                <w:rFonts w:cs="Arial"/>
              </w:rPr>
            </w:pPr>
            <w:r>
              <w:rPr>
                <w:rFonts w:cs="Arial"/>
              </w:rPr>
              <w:t>Nils Gross</w:t>
            </w:r>
          </w:p>
        </w:tc>
        <w:tc>
          <w:tcPr>
            <w:tcW w:w="5341" w:type="dxa"/>
            <w:tcBorders>
              <w:top w:val="single" w:sz="12" w:space="0" w:color="auto"/>
              <w:bottom w:val="single" w:sz="12" w:space="0" w:color="auto"/>
            </w:tcBorders>
          </w:tcPr>
          <w:p w14:paraId="2046F9A0" w14:textId="6900A262" w:rsidR="00413327" w:rsidRDefault="00CC2791" w:rsidP="00CF6A02">
            <w:r>
              <w:t xml:space="preserve">Description </w:t>
            </w:r>
            <w:r w:rsidR="00CF6A02">
              <w:t>of IssueDatetime and RevisionDateTime</w:t>
            </w:r>
          </w:p>
        </w:tc>
      </w:tr>
      <w:tr w:rsidR="009E2C42" w:rsidRPr="003044C3" w14:paraId="4EB374C9" w14:textId="77777777" w:rsidTr="00CA2C01">
        <w:tc>
          <w:tcPr>
            <w:tcW w:w="970" w:type="dxa"/>
            <w:tcBorders>
              <w:top w:val="single" w:sz="12" w:space="0" w:color="auto"/>
              <w:bottom w:val="single" w:sz="12" w:space="0" w:color="auto"/>
            </w:tcBorders>
          </w:tcPr>
          <w:p w14:paraId="68C02439" w14:textId="55942AA5" w:rsidR="009E2C42" w:rsidRPr="009E2C42" w:rsidRDefault="009E2C42" w:rsidP="00C95E63">
            <w:pPr>
              <w:rPr>
                <w:rFonts w:eastAsia="PMingLiU" w:cs="Arial"/>
              </w:rPr>
            </w:pPr>
            <w:r w:rsidRPr="009E2C42">
              <w:rPr>
                <w:rFonts w:eastAsia="PMingLiU" w:cs="Arial"/>
              </w:rPr>
              <w:t>1.6</w:t>
            </w:r>
          </w:p>
        </w:tc>
        <w:tc>
          <w:tcPr>
            <w:tcW w:w="1575" w:type="dxa"/>
            <w:tcBorders>
              <w:top w:val="single" w:sz="12" w:space="0" w:color="auto"/>
              <w:bottom w:val="single" w:sz="12" w:space="0" w:color="auto"/>
            </w:tcBorders>
          </w:tcPr>
          <w:p w14:paraId="2E3A8FA0" w14:textId="3EF931C5" w:rsidR="009E2C42" w:rsidRDefault="009E2C42" w:rsidP="0085005D">
            <w:pPr>
              <w:rPr>
                <w:rFonts w:eastAsia="PMingLiU" w:cs="Arial"/>
              </w:rPr>
            </w:pPr>
            <w:r w:rsidRPr="009E2C42">
              <w:rPr>
                <w:rFonts w:eastAsia="PMingLiU" w:cs="Arial"/>
              </w:rPr>
              <w:t>17.01.2013</w:t>
            </w:r>
          </w:p>
        </w:tc>
        <w:tc>
          <w:tcPr>
            <w:tcW w:w="1494" w:type="dxa"/>
            <w:tcBorders>
              <w:top w:val="single" w:sz="12" w:space="0" w:color="auto"/>
              <w:bottom w:val="single" w:sz="12" w:space="0" w:color="auto"/>
            </w:tcBorders>
          </w:tcPr>
          <w:p w14:paraId="17A4BCB4" w14:textId="78F73552" w:rsidR="009E2C42" w:rsidRPr="009E2C42" w:rsidRDefault="009E2C42" w:rsidP="00C95E63">
            <w:pPr>
              <w:rPr>
                <w:rFonts w:eastAsia="PMingLiU" w:cs="Arial"/>
              </w:rPr>
            </w:pPr>
            <w:r w:rsidRPr="009E2C42">
              <w:rPr>
                <w:rFonts w:eastAsia="PMingLiU" w:cs="Arial"/>
              </w:rPr>
              <w:t>PM SupplyOn AG</w:t>
            </w:r>
          </w:p>
        </w:tc>
        <w:tc>
          <w:tcPr>
            <w:tcW w:w="5341" w:type="dxa"/>
            <w:tcBorders>
              <w:top w:val="single" w:sz="12" w:space="0" w:color="auto"/>
              <w:bottom w:val="single" w:sz="12" w:space="0" w:color="auto"/>
            </w:tcBorders>
          </w:tcPr>
          <w:p w14:paraId="25E7F51F" w14:textId="3EC57410" w:rsidR="009E2C42" w:rsidRPr="009E2C42" w:rsidRDefault="009E2C42" w:rsidP="00CF6A02">
            <w:pPr>
              <w:rPr>
                <w:rFonts w:eastAsia="PMingLiU" w:cs="Arial"/>
              </w:rPr>
            </w:pPr>
            <w:r w:rsidRPr="009E2C42">
              <w:rPr>
                <w:rFonts w:eastAsia="PMingLiU" w:cs="Arial"/>
              </w:rPr>
              <w:t>Section 1 Preface added to I. Introduction</w:t>
            </w:r>
          </w:p>
        </w:tc>
      </w:tr>
      <w:bookmarkEnd w:id="0"/>
    </w:tbl>
    <w:p w14:paraId="3B1C6C77" w14:textId="77777777" w:rsidR="00E60D1D" w:rsidRDefault="00E60D1D">
      <w:pPr>
        <w:spacing w:after="200"/>
      </w:pPr>
    </w:p>
    <w:p w14:paraId="3B1C6C78" w14:textId="77777777" w:rsidR="00E60D1D" w:rsidRDefault="00E60D1D">
      <w:r>
        <w:br w:type="page"/>
      </w:r>
      <w:bookmarkStart w:id="1" w:name="_GoBack"/>
      <w:bookmarkEnd w:id="1"/>
    </w:p>
    <w:p w14:paraId="3B1C6C79" w14:textId="77777777" w:rsidR="00C447AE" w:rsidRDefault="005610FE" w:rsidP="008A0571">
      <w:pPr>
        <w:rPr>
          <w:b/>
          <w:sz w:val="24"/>
        </w:rPr>
      </w:pPr>
      <w:r>
        <w:rPr>
          <w:b/>
          <w:sz w:val="24"/>
        </w:rPr>
        <w:lastRenderedPageBreak/>
        <w:t>Index</w:t>
      </w:r>
    </w:p>
    <w:p w14:paraId="3B1C6C7A" w14:textId="77777777" w:rsidR="00252E4A" w:rsidRDefault="00252E4A" w:rsidP="008A0571">
      <w:pPr>
        <w:rPr>
          <w:b/>
          <w:sz w:val="24"/>
        </w:rPr>
      </w:pPr>
    </w:p>
    <w:p w14:paraId="3B1C6C7B" w14:textId="77777777" w:rsidR="008A0571" w:rsidRDefault="008A0571" w:rsidP="008A0571"/>
    <w:p w14:paraId="3B1C6C7C" w14:textId="77777777" w:rsidR="004F60DF" w:rsidRDefault="004F60DF">
      <w:pPr>
        <w:pStyle w:val="Verzeichnis1"/>
        <w:rPr>
          <w:rFonts w:asciiTheme="minorHAnsi" w:eastAsiaTheme="minorEastAsia" w:hAnsiTheme="minorHAnsi" w:cstheme="minorBidi"/>
          <w:b w:val="0"/>
          <w:noProof/>
          <w:sz w:val="22"/>
          <w:lang w:val="de-DE" w:eastAsia="zh-TW"/>
        </w:rPr>
      </w:pPr>
      <w:r>
        <w:rPr>
          <w:b w:val="0"/>
        </w:rPr>
        <w:fldChar w:fldCharType="begin"/>
      </w:r>
      <w:r>
        <w:rPr>
          <w:b w:val="0"/>
        </w:rPr>
        <w:instrText xml:space="preserve"> TOC \h \z \u \t "Überschrift 1;2;Überschrift 2;3;Überschrift 3;4;Überschrift 4;5;Überschrift 5;6;Überschrift 6;7;Kapitelüberschrift;1" </w:instrText>
      </w:r>
      <w:r>
        <w:rPr>
          <w:b w:val="0"/>
        </w:rPr>
        <w:fldChar w:fldCharType="separate"/>
      </w:r>
      <w:hyperlink w:anchor="_Toc319064737" w:history="1">
        <w:r w:rsidRPr="00A36658">
          <w:rPr>
            <w:rStyle w:val="Hyperlink"/>
            <w:noProof/>
          </w:rPr>
          <w:t>I.</w:t>
        </w:r>
        <w:r>
          <w:rPr>
            <w:rFonts w:asciiTheme="minorHAnsi" w:eastAsiaTheme="minorEastAsia" w:hAnsiTheme="minorHAnsi" w:cstheme="minorBidi"/>
            <w:b w:val="0"/>
            <w:noProof/>
            <w:sz w:val="22"/>
            <w:lang w:val="de-DE" w:eastAsia="zh-TW"/>
          </w:rPr>
          <w:tab/>
        </w:r>
        <w:r w:rsidRPr="00A36658">
          <w:rPr>
            <w:rStyle w:val="Hyperlink"/>
            <w:noProof/>
          </w:rPr>
          <w:t>Introduction</w:t>
        </w:r>
        <w:r>
          <w:rPr>
            <w:noProof/>
            <w:webHidden/>
          </w:rPr>
          <w:tab/>
        </w:r>
        <w:r>
          <w:rPr>
            <w:noProof/>
            <w:webHidden/>
          </w:rPr>
          <w:fldChar w:fldCharType="begin"/>
        </w:r>
        <w:r>
          <w:rPr>
            <w:noProof/>
            <w:webHidden/>
          </w:rPr>
          <w:instrText xml:space="preserve"> PAGEREF _Toc319064737 \h </w:instrText>
        </w:r>
        <w:r>
          <w:rPr>
            <w:noProof/>
            <w:webHidden/>
          </w:rPr>
        </w:r>
        <w:r>
          <w:rPr>
            <w:noProof/>
            <w:webHidden/>
          </w:rPr>
          <w:fldChar w:fldCharType="separate"/>
        </w:r>
        <w:r>
          <w:rPr>
            <w:noProof/>
            <w:webHidden/>
          </w:rPr>
          <w:t>4</w:t>
        </w:r>
        <w:r>
          <w:rPr>
            <w:noProof/>
            <w:webHidden/>
          </w:rPr>
          <w:fldChar w:fldCharType="end"/>
        </w:r>
      </w:hyperlink>
    </w:p>
    <w:p w14:paraId="3B1C6C7D"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38" w:history="1">
        <w:r w:rsidR="004F60DF" w:rsidRPr="00A36658">
          <w:rPr>
            <w:rStyle w:val="Hyperlink"/>
            <w:noProof/>
            <w:lang w:val="de-DE"/>
          </w:rPr>
          <w:t>1</w:t>
        </w:r>
        <w:r w:rsidR="004F60DF">
          <w:rPr>
            <w:rFonts w:asciiTheme="minorHAnsi" w:eastAsiaTheme="minorEastAsia" w:hAnsiTheme="minorHAnsi" w:cstheme="minorBidi"/>
            <w:i w:val="0"/>
            <w:noProof/>
            <w:sz w:val="22"/>
            <w:lang w:val="de-DE" w:eastAsia="zh-TW"/>
          </w:rPr>
          <w:tab/>
        </w:r>
        <w:r w:rsidR="004F60DF" w:rsidRPr="00A36658">
          <w:rPr>
            <w:rStyle w:val="Hyperlink"/>
            <w:noProof/>
          </w:rPr>
          <w:t>Purpose of the document</w:t>
        </w:r>
        <w:r w:rsidR="004F60DF">
          <w:rPr>
            <w:noProof/>
            <w:webHidden/>
          </w:rPr>
          <w:tab/>
        </w:r>
        <w:r w:rsidR="004F60DF">
          <w:rPr>
            <w:noProof/>
            <w:webHidden/>
          </w:rPr>
          <w:fldChar w:fldCharType="begin"/>
        </w:r>
        <w:r w:rsidR="004F60DF">
          <w:rPr>
            <w:noProof/>
            <w:webHidden/>
          </w:rPr>
          <w:instrText xml:space="preserve"> PAGEREF _Toc319064738 \h </w:instrText>
        </w:r>
        <w:r w:rsidR="004F60DF">
          <w:rPr>
            <w:noProof/>
            <w:webHidden/>
          </w:rPr>
        </w:r>
        <w:r w:rsidR="004F60DF">
          <w:rPr>
            <w:noProof/>
            <w:webHidden/>
          </w:rPr>
          <w:fldChar w:fldCharType="separate"/>
        </w:r>
        <w:r w:rsidR="004F60DF">
          <w:rPr>
            <w:noProof/>
            <w:webHidden/>
          </w:rPr>
          <w:t>4</w:t>
        </w:r>
        <w:r w:rsidR="004F60DF">
          <w:rPr>
            <w:noProof/>
            <w:webHidden/>
          </w:rPr>
          <w:fldChar w:fldCharType="end"/>
        </w:r>
      </w:hyperlink>
    </w:p>
    <w:p w14:paraId="3B1C6C7E"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39" w:history="1">
        <w:r w:rsidR="004F60DF" w:rsidRPr="00A36658">
          <w:rPr>
            <w:rStyle w:val="Hyperlink"/>
            <w:noProof/>
          </w:rPr>
          <w:t>2</w:t>
        </w:r>
        <w:r w:rsidR="004F60DF">
          <w:rPr>
            <w:rFonts w:asciiTheme="minorHAnsi" w:eastAsiaTheme="minorEastAsia" w:hAnsiTheme="minorHAnsi" w:cstheme="minorBidi"/>
            <w:i w:val="0"/>
            <w:noProof/>
            <w:sz w:val="22"/>
            <w:lang w:val="de-DE" w:eastAsia="zh-TW"/>
          </w:rPr>
          <w:tab/>
        </w:r>
        <w:r w:rsidR="004F60DF" w:rsidRPr="00A36658">
          <w:rPr>
            <w:rStyle w:val="Hyperlink"/>
            <w:noProof/>
          </w:rPr>
          <w:t>Inventory Forecast Definition</w:t>
        </w:r>
        <w:r w:rsidR="004F60DF">
          <w:rPr>
            <w:noProof/>
            <w:webHidden/>
          </w:rPr>
          <w:tab/>
        </w:r>
        <w:r w:rsidR="004F60DF">
          <w:rPr>
            <w:noProof/>
            <w:webHidden/>
          </w:rPr>
          <w:fldChar w:fldCharType="begin"/>
        </w:r>
        <w:r w:rsidR="004F60DF">
          <w:rPr>
            <w:noProof/>
            <w:webHidden/>
          </w:rPr>
          <w:instrText xml:space="preserve"> PAGEREF _Toc319064739 \h </w:instrText>
        </w:r>
        <w:r w:rsidR="004F60DF">
          <w:rPr>
            <w:noProof/>
            <w:webHidden/>
          </w:rPr>
        </w:r>
        <w:r w:rsidR="004F60DF">
          <w:rPr>
            <w:noProof/>
            <w:webHidden/>
          </w:rPr>
          <w:fldChar w:fldCharType="separate"/>
        </w:r>
        <w:r w:rsidR="004F60DF">
          <w:rPr>
            <w:noProof/>
            <w:webHidden/>
          </w:rPr>
          <w:t>4</w:t>
        </w:r>
        <w:r w:rsidR="004F60DF">
          <w:rPr>
            <w:noProof/>
            <w:webHidden/>
          </w:rPr>
          <w:fldChar w:fldCharType="end"/>
        </w:r>
      </w:hyperlink>
    </w:p>
    <w:p w14:paraId="3B1C6C7F"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40" w:history="1">
        <w:r w:rsidR="004F60DF" w:rsidRPr="00A36658">
          <w:rPr>
            <w:rStyle w:val="Hyperlink"/>
            <w:noProof/>
            <w:lang w:val="de-DE"/>
          </w:rPr>
          <w:t>3</w:t>
        </w:r>
        <w:r w:rsidR="004F60DF">
          <w:rPr>
            <w:rFonts w:asciiTheme="minorHAnsi" w:eastAsiaTheme="minorEastAsia" w:hAnsiTheme="minorHAnsi" w:cstheme="minorBidi"/>
            <w:i w:val="0"/>
            <w:noProof/>
            <w:sz w:val="22"/>
            <w:lang w:val="de-DE" w:eastAsia="zh-TW"/>
          </w:rPr>
          <w:tab/>
        </w:r>
        <w:r w:rsidR="004F60DF" w:rsidRPr="00A36658">
          <w:rPr>
            <w:rStyle w:val="Hyperlink"/>
            <w:noProof/>
          </w:rPr>
          <w:t>Preliminary Remarks</w:t>
        </w:r>
        <w:r w:rsidR="004F60DF">
          <w:rPr>
            <w:noProof/>
            <w:webHidden/>
          </w:rPr>
          <w:tab/>
        </w:r>
        <w:r w:rsidR="004F60DF">
          <w:rPr>
            <w:noProof/>
            <w:webHidden/>
          </w:rPr>
          <w:fldChar w:fldCharType="begin"/>
        </w:r>
        <w:r w:rsidR="004F60DF">
          <w:rPr>
            <w:noProof/>
            <w:webHidden/>
          </w:rPr>
          <w:instrText xml:space="preserve"> PAGEREF _Toc319064740 \h </w:instrText>
        </w:r>
        <w:r w:rsidR="004F60DF">
          <w:rPr>
            <w:noProof/>
            <w:webHidden/>
          </w:rPr>
        </w:r>
        <w:r w:rsidR="004F60DF">
          <w:rPr>
            <w:noProof/>
            <w:webHidden/>
          </w:rPr>
          <w:fldChar w:fldCharType="separate"/>
        </w:r>
        <w:r w:rsidR="004F60DF">
          <w:rPr>
            <w:noProof/>
            <w:webHidden/>
          </w:rPr>
          <w:t>4</w:t>
        </w:r>
        <w:r w:rsidR="004F60DF">
          <w:rPr>
            <w:noProof/>
            <w:webHidden/>
          </w:rPr>
          <w:fldChar w:fldCharType="end"/>
        </w:r>
      </w:hyperlink>
    </w:p>
    <w:p w14:paraId="3B1C6C80"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41" w:history="1">
        <w:r w:rsidR="004F60DF" w:rsidRPr="00A36658">
          <w:rPr>
            <w:rStyle w:val="Hyperlink"/>
            <w:noProof/>
          </w:rPr>
          <w:t>4</w:t>
        </w:r>
        <w:r w:rsidR="004F60DF">
          <w:rPr>
            <w:rFonts w:asciiTheme="minorHAnsi" w:eastAsiaTheme="minorEastAsia" w:hAnsiTheme="minorHAnsi" w:cstheme="minorBidi"/>
            <w:i w:val="0"/>
            <w:noProof/>
            <w:sz w:val="22"/>
            <w:lang w:val="de-DE" w:eastAsia="zh-TW"/>
          </w:rPr>
          <w:tab/>
        </w:r>
        <w:r w:rsidR="004F60DF" w:rsidRPr="00A36658">
          <w:rPr>
            <w:rStyle w:val="Hyperlink"/>
            <w:noProof/>
          </w:rPr>
          <w:t>Composition of the XML message graphics</w:t>
        </w:r>
        <w:r w:rsidR="004F60DF">
          <w:rPr>
            <w:noProof/>
            <w:webHidden/>
          </w:rPr>
          <w:tab/>
        </w:r>
        <w:r w:rsidR="004F60DF">
          <w:rPr>
            <w:noProof/>
            <w:webHidden/>
          </w:rPr>
          <w:fldChar w:fldCharType="begin"/>
        </w:r>
        <w:r w:rsidR="004F60DF">
          <w:rPr>
            <w:noProof/>
            <w:webHidden/>
          </w:rPr>
          <w:instrText xml:space="preserve"> PAGEREF _Toc319064741 \h </w:instrText>
        </w:r>
        <w:r w:rsidR="004F60DF">
          <w:rPr>
            <w:noProof/>
            <w:webHidden/>
          </w:rPr>
        </w:r>
        <w:r w:rsidR="004F60DF">
          <w:rPr>
            <w:noProof/>
            <w:webHidden/>
          </w:rPr>
          <w:fldChar w:fldCharType="separate"/>
        </w:r>
        <w:r w:rsidR="004F60DF">
          <w:rPr>
            <w:noProof/>
            <w:webHidden/>
          </w:rPr>
          <w:t>4</w:t>
        </w:r>
        <w:r w:rsidR="004F60DF">
          <w:rPr>
            <w:noProof/>
            <w:webHidden/>
          </w:rPr>
          <w:fldChar w:fldCharType="end"/>
        </w:r>
      </w:hyperlink>
    </w:p>
    <w:p w14:paraId="3B1C6C81"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42" w:history="1">
        <w:r w:rsidR="004F60DF" w:rsidRPr="00A36658">
          <w:rPr>
            <w:rStyle w:val="Hyperlink"/>
            <w:noProof/>
          </w:rPr>
          <w:t>5</w:t>
        </w:r>
        <w:r w:rsidR="004F60DF">
          <w:rPr>
            <w:rFonts w:asciiTheme="minorHAnsi" w:eastAsiaTheme="minorEastAsia" w:hAnsiTheme="minorHAnsi" w:cstheme="minorBidi"/>
            <w:i w:val="0"/>
            <w:noProof/>
            <w:sz w:val="22"/>
            <w:lang w:val="de-DE" w:eastAsia="zh-TW"/>
          </w:rPr>
          <w:tab/>
        </w:r>
        <w:r w:rsidR="004F60DF" w:rsidRPr="00A36658">
          <w:rPr>
            <w:rStyle w:val="Hyperlink"/>
            <w:noProof/>
          </w:rPr>
          <w:t>Composition of the XML message table</w:t>
        </w:r>
        <w:r w:rsidR="004F60DF">
          <w:rPr>
            <w:noProof/>
            <w:webHidden/>
          </w:rPr>
          <w:tab/>
        </w:r>
        <w:r w:rsidR="004F60DF">
          <w:rPr>
            <w:noProof/>
            <w:webHidden/>
          </w:rPr>
          <w:fldChar w:fldCharType="begin"/>
        </w:r>
        <w:r w:rsidR="004F60DF">
          <w:rPr>
            <w:noProof/>
            <w:webHidden/>
          </w:rPr>
          <w:instrText xml:space="preserve"> PAGEREF _Toc319064742 \h </w:instrText>
        </w:r>
        <w:r w:rsidR="004F60DF">
          <w:rPr>
            <w:noProof/>
            <w:webHidden/>
          </w:rPr>
        </w:r>
        <w:r w:rsidR="004F60DF">
          <w:rPr>
            <w:noProof/>
            <w:webHidden/>
          </w:rPr>
          <w:fldChar w:fldCharType="separate"/>
        </w:r>
        <w:r w:rsidR="004F60DF">
          <w:rPr>
            <w:noProof/>
            <w:webHidden/>
          </w:rPr>
          <w:t>5</w:t>
        </w:r>
        <w:r w:rsidR="004F60DF">
          <w:rPr>
            <w:noProof/>
            <w:webHidden/>
          </w:rPr>
          <w:fldChar w:fldCharType="end"/>
        </w:r>
      </w:hyperlink>
    </w:p>
    <w:p w14:paraId="3B1C6C82"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43" w:history="1">
        <w:r w:rsidR="004F60DF" w:rsidRPr="00A36658">
          <w:rPr>
            <w:rStyle w:val="Hyperlink"/>
            <w:noProof/>
          </w:rPr>
          <w:t>6</w:t>
        </w:r>
        <w:r w:rsidR="004F60DF">
          <w:rPr>
            <w:rFonts w:asciiTheme="minorHAnsi" w:eastAsiaTheme="minorEastAsia" w:hAnsiTheme="minorHAnsi" w:cstheme="minorBidi"/>
            <w:i w:val="0"/>
            <w:noProof/>
            <w:sz w:val="22"/>
            <w:lang w:val="de-DE" w:eastAsia="zh-TW"/>
          </w:rPr>
          <w:tab/>
        </w:r>
        <w:r w:rsidR="004F60DF" w:rsidRPr="00A36658">
          <w:rPr>
            <w:rStyle w:val="Hyperlink"/>
            <w:noProof/>
          </w:rPr>
          <w:t>BoostAero Attribute Codes Lists</w:t>
        </w:r>
        <w:r w:rsidR="004F60DF">
          <w:rPr>
            <w:noProof/>
            <w:webHidden/>
          </w:rPr>
          <w:tab/>
        </w:r>
        <w:r w:rsidR="004F60DF">
          <w:rPr>
            <w:noProof/>
            <w:webHidden/>
          </w:rPr>
          <w:fldChar w:fldCharType="begin"/>
        </w:r>
        <w:r w:rsidR="004F60DF">
          <w:rPr>
            <w:noProof/>
            <w:webHidden/>
          </w:rPr>
          <w:instrText xml:space="preserve"> PAGEREF _Toc319064743 \h </w:instrText>
        </w:r>
        <w:r w:rsidR="004F60DF">
          <w:rPr>
            <w:noProof/>
            <w:webHidden/>
          </w:rPr>
        </w:r>
        <w:r w:rsidR="004F60DF">
          <w:rPr>
            <w:noProof/>
            <w:webHidden/>
          </w:rPr>
          <w:fldChar w:fldCharType="separate"/>
        </w:r>
        <w:r w:rsidR="004F60DF">
          <w:rPr>
            <w:noProof/>
            <w:webHidden/>
          </w:rPr>
          <w:t>5</w:t>
        </w:r>
        <w:r w:rsidR="004F60DF">
          <w:rPr>
            <w:noProof/>
            <w:webHidden/>
          </w:rPr>
          <w:fldChar w:fldCharType="end"/>
        </w:r>
      </w:hyperlink>
    </w:p>
    <w:p w14:paraId="3B1C6C83"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44" w:history="1">
        <w:r w:rsidR="004F60DF" w:rsidRPr="00A36658">
          <w:rPr>
            <w:rStyle w:val="Hyperlink"/>
            <w:noProof/>
          </w:rPr>
          <w:t>7</w:t>
        </w:r>
        <w:r w:rsidR="004F60DF">
          <w:rPr>
            <w:rFonts w:asciiTheme="minorHAnsi" w:eastAsiaTheme="minorEastAsia" w:hAnsiTheme="minorHAnsi" w:cstheme="minorBidi"/>
            <w:i w:val="0"/>
            <w:noProof/>
            <w:sz w:val="22"/>
            <w:lang w:val="de-DE" w:eastAsia="zh-TW"/>
          </w:rPr>
          <w:tab/>
        </w:r>
        <w:r w:rsidR="004F60DF" w:rsidRPr="00A36658">
          <w:rPr>
            <w:rStyle w:val="Hyperlink"/>
            <w:noProof/>
          </w:rPr>
          <w:t>Glossary</w:t>
        </w:r>
        <w:r w:rsidR="004F60DF">
          <w:rPr>
            <w:noProof/>
            <w:webHidden/>
          </w:rPr>
          <w:tab/>
        </w:r>
        <w:r w:rsidR="004F60DF">
          <w:rPr>
            <w:noProof/>
            <w:webHidden/>
          </w:rPr>
          <w:fldChar w:fldCharType="begin"/>
        </w:r>
        <w:r w:rsidR="004F60DF">
          <w:rPr>
            <w:noProof/>
            <w:webHidden/>
          </w:rPr>
          <w:instrText xml:space="preserve"> PAGEREF _Toc319064744 \h </w:instrText>
        </w:r>
        <w:r w:rsidR="004F60DF">
          <w:rPr>
            <w:noProof/>
            <w:webHidden/>
          </w:rPr>
        </w:r>
        <w:r w:rsidR="004F60DF">
          <w:rPr>
            <w:noProof/>
            <w:webHidden/>
          </w:rPr>
          <w:fldChar w:fldCharType="separate"/>
        </w:r>
        <w:r w:rsidR="004F60DF">
          <w:rPr>
            <w:noProof/>
            <w:webHidden/>
          </w:rPr>
          <w:t>5</w:t>
        </w:r>
        <w:r w:rsidR="004F60DF">
          <w:rPr>
            <w:noProof/>
            <w:webHidden/>
          </w:rPr>
          <w:fldChar w:fldCharType="end"/>
        </w:r>
      </w:hyperlink>
    </w:p>
    <w:p w14:paraId="3B1C6C84" w14:textId="77777777" w:rsidR="004F60DF" w:rsidRDefault="009E2C42">
      <w:pPr>
        <w:pStyle w:val="Verzeichnis1"/>
        <w:rPr>
          <w:rFonts w:asciiTheme="minorHAnsi" w:eastAsiaTheme="minorEastAsia" w:hAnsiTheme="minorHAnsi" w:cstheme="minorBidi"/>
          <w:b w:val="0"/>
          <w:noProof/>
          <w:sz w:val="22"/>
          <w:lang w:val="de-DE" w:eastAsia="zh-TW"/>
        </w:rPr>
      </w:pPr>
      <w:hyperlink w:anchor="_Toc319064745" w:history="1">
        <w:r w:rsidR="004F60DF" w:rsidRPr="00A36658">
          <w:rPr>
            <w:rStyle w:val="Hyperlink"/>
            <w:noProof/>
          </w:rPr>
          <w:t>II.</w:t>
        </w:r>
        <w:r w:rsidR="004F60DF">
          <w:rPr>
            <w:rFonts w:asciiTheme="minorHAnsi" w:eastAsiaTheme="minorEastAsia" w:hAnsiTheme="minorHAnsi" w:cstheme="minorBidi"/>
            <w:b w:val="0"/>
            <w:noProof/>
            <w:sz w:val="22"/>
            <w:lang w:val="de-DE" w:eastAsia="zh-TW"/>
          </w:rPr>
          <w:tab/>
        </w:r>
        <w:r w:rsidR="004F60DF" w:rsidRPr="00A36658">
          <w:rPr>
            <w:rStyle w:val="Hyperlink"/>
            <w:noProof/>
          </w:rPr>
          <w:t>Structure of BA XML Inventory Forecast (Stocklevel)</w:t>
        </w:r>
        <w:r w:rsidR="004F60DF">
          <w:rPr>
            <w:noProof/>
            <w:webHidden/>
          </w:rPr>
          <w:tab/>
        </w:r>
        <w:r w:rsidR="004F60DF">
          <w:rPr>
            <w:noProof/>
            <w:webHidden/>
          </w:rPr>
          <w:fldChar w:fldCharType="begin"/>
        </w:r>
        <w:r w:rsidR="004F60DF">
          <w:rPr>
            <w:noProof/>
            <w:webHidden/>
          </w:rPr>
          <w:instrText xml:space="preserve"> PAGEREF _Toc319064745 \h </w:instrText>
        </w:r>
        <w:r w:rsidR="004F60DF">
          <w:rPr>
            <w:noProof/>
            <w:webHidden/>
          </w:rPr>
        </w:r>
        <w:r w:rsidR="004F60DF">
          <w:rPr>
            <w:noProof/>
            <w:webHidden/>
          </w:rPr>
          <w:fldChar w:fldCharType="separate"/>
        </w:r>
        <w:r w:rsidR="004F60DF">
          <w:rPr>
            <w:noProof/>
            <w:webHidden/>
          </w:rPr>
          <w:t>6</w:t>
        </w:r>
        <w:r w:rsidR="004F60DF">
          <w:rPr>
            <w:noProof/>
            <w:webHidden/>
          </w:rPr>
          <w:fldChar w:fldCharType="end"/>
        </w:r>
      </w:hyperlink>
    </w:p>
    <w:p w14:paraId="3B1C6C85"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46" w:history="1">
        <w:r w:rsidR="004F60DF" w:rsidRPr="00A36658">
          <w:rPr>
            <w:rStyle w:val="Hyperlink"/>
            <w:noProof/>
          </w:rPr>
          <w:t>1</w:t>
        </w:r>
        <w:r w:rsidR="004F60DF">
          <w:rPr>
            <w:rFonts w:asciiTheme="minorHAnsi" w:eastAsiaTheme="minorEastAsia" w:hAnsiTheme="minorHAnsi" w:cstheme="minorBidi"/>
            <w:i w:val="0"/>
            <w:noProof/>
            <w:sz w:val="22"/>
            <w:lang w:val="de-DE" w:eastAsia="zh-TW"/>
          </w:rPr>
          <w:tab/>
        </w:r>
        <w:r w:rsidR="004F60DF" w:rsidRPr="00A36658">
          <w:rPr>
            <w:rStyle w:val="Hyperlink"/>
            <w:noProof/>
          </w:rPr>
          <w:t>CI_InventoryForecast</w:t>
        </w:r>
        <w:r w:rsidR="004F60DF">
          <w:rPr>
            <w:noProof/>
            <w:webHidden/>
          </w:rPr>
          <w:tab/>
        </w:r>
        <w:r w:rsidR="004F60DF">
          <w:rPr>
            <w:noProof/>
            <w:webHidden/>
          </w:rPr>
          <w:fldChar w:fldCharType="begin"/>
        </w:r>
        <w:r w:rsidR="004F60DF">
          <w:rPr>
            <w:noProof/>
            <w:webHidden/>
          </w:rPr>
          <w:instrText xml:space="preserve"> PAGEREF _Toc319064746 \h </w:instrText>
        </w:r>
        <w:r w:rsidR="004F60DF">
          <w:rPr>
            <w:noProof/>
            <w:webHidden/>
          </w:rPr>
        </w:r>
        <w:r w:rsidR="004F60DF">
          <w:rPr>
            <w:noProof/>
            <w:webHidden/>
          </w:rPr>
          <w:fldChar w:fldCharType="separate"/>
        </w:r>
        <w:r w:rsidR="004F60DF">
          <w:rPr>
            <w:noProof/>
            <w:webHidden/>
          </w:rPr>
          <w:t>6</w:t>
        </w:r>
        <w:r w:rsidR="004F60DF">
          <w:rPr>
            <w:noProof/>
            <w:webHidden/>
          </w:rPr>
          <w:fldChar w:fldCharType="end"/>
        </w:r>
      </w:hyperlink>
    </w:p>
    <w:p w14:paraId="3B1C6C86"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47" w:history="1">
        <w:r w:rsidR="004F60DF" w:rsidRPr="00A36658">
          <w:rPr>
            <w:rStyle w:val="Hyperlink"/>
            <w:noProof/>
          </w:rPr>
          <w:t>2</w:t>
        </w:r>
        <w:r w:rsidR="004F60DF">
          <w:rPr>
            <w:rFonts w:asciiTheme="minorHAnsi" w:eastAsiaTheme="minorEastAsia" w:hAnsiTheme="minorHAnsi" w:cstheme="minorBidi"/>
            <w:i w:val="0"/>
            <w:noProof/>
            <w:sz w:val="22"/>
            <w:lang w:val="de-DE" w:eastAsia="zh-TW"/>
          </w:rPr>
          <w:tab/>
        </w:r>
        <w:r w:rsidR="004F60DF" w:rsidRPr="00A36658">
          <w:rPr>
            <w:rStyle w:val="Hyperlink"/>
            <w:noProof/>
          </w:rPr>
          <w:t>as:CIExchangedDocumentContext</w:t>
        </w:r>
        <w:r w:rsidR="004F60DF">
          <w:rPr>
            <w:noProof/>
            <w:webHidden/>
          </w:rPr>
          <w:tab/>
        </w:r>
        <w:r w:rsidR="004F60DF">
          <w:rPr>
            <w:noProof/>
            <w:webHidden/>
          </w:rPr>
          <w:fldChar w:fldCharType="begin"/>
        </w:r>
        <w:r w:rsidR="004F60DF">
          <w:rPr>
            <w:noProof/>
            <w:webHidden/>
          </w:rPr>
          <w:instrText xml:space="preserve"> PAGEREF _Toc319064747 \h </w:instrText>
        </w:r>
        <w:r w:rsidR="004F60DF">
          <w:rPr>
            <w:noProof/>
            <w:webHidden/>
          </w:rPr>
        </w:r>
        <w:r w:rsidR="004F60DF">
          <w:rPr>
            <w:noProof/>
            <w:webHidden/>
          </w:rPr>
          <w:fldChar w:fldCharType="separate"/>
        </w:r>
        <w:r w:rsidR="004F60DF">
          <w:rPr>
            <w:noProof/>
            <w:webHidden/>
          </w:rPr>
          <w:t>7</w:t>
        </w:r>
        <w:r w:rsidR="004F60DF">
          <w:rPr>
            <w:noProof/>
            <w:webHidden/>
          </w:rPr>
          <w:fldChar w:fldCharType="end"/>
        </w:r>
      </w:hyperlink>
    </w:p>
    <w:p w14:paraId="3B1C6C87" w14:textId="77777777" w:rsidR="004F60DF" w:rsidRDefault="009E2C42">
      <w:pPr>
        <w:pStyle w:val="Verzeichnis3"/>
        <w:rPr>
          <w:rFonts w:asciiTheme="minorHAnsi" w:eastAsiaTheme="minorEastAsia" w:hAnsiTheme="minorHAnsi" w:cstheme="minorBidi"/>
          <w:noProof/>
          <w:sz w:val="22"/>
          <w:lang w:val="de-DE" w:eastAsia="zh-TW"/>
        </w:rPr>
      </w:pPr>
      <w:hyperlink w:anchor="_Toc319064748" w:history="1">
        <w:r w:rsidR="004F60DF" w:rsidRPr="00A36658">
          <w:rPr>
            <w:rStyle w:val="Hyperlink"/>
            <w:noProof/>
          </w:rPr>
          <w:t>2.1</w:t>
        </w:r>
        <w:r w:rsidR="004F60DF">
          <w:rPr>
            <w:rFonts w:asciiTheme="minorHAnsi" w:eastAsiaTheme="minorEastAsia" w:hAnsiTheme="minorHAnsi" w:cstheme="minorBidi"/>
            <w:noProof/>
            <w:sz w:val="22"/>
            <w:lang w:val="de-DE" w:eastAsia="zh-TW"/>
          </w:rPr>
          <w:tab/>
        </w:r>
        <w:r w:rsidR="004F60DF" w:rsidRPr="00A36658">
          <w:rPr>
            <w:rStyle w:val="Hyperlink"/>
            <w:noProof/>
          </w:rPr>
          <w:t>asram:ApplicationSpecifiedCIDocumentContextParameter</w:t>
        </w:r>
        <w:r w:rsidR="004F60DF">
          <w:rPr>
            <w:noProof/>
            <w:webHidden/>
          </w:rPr>
          <w:tab/>
        </w:r>
        <w:r w:rsidR="004F60DF">
          <w:rPr>
            <w:noProof/>
            <w:webHidden/>
          </w:rPr>
          <w:fldChar w:fldCharType="begin"/>
        </w:r>
        <w:r w:rsidR="004F60DF">
          <w:rPr>
            <w:noProof/>
            <w:webHidden/>
          </w:rPr>
          <w:instrText xml:space="preserve"> PAGEREF _Toc319064748 \h </w:instrText>
        </w:r>
        <w:r w:rsidR="004F60DF">
          <w:rPr>
            <w:noProof/>
            <w:webHidden/>
          </w:rPr>
        </w:r>
        <w:r w:rsidR="004F60DF">
          <w:rPr>
            <w:noProof/>
            <w:webHidden/>
          </w:rPr>
          <w:fldChar w:fldCharType="separate"/>
        </w:r>
        <w:r w:rsidR="004F60DF">
          <w:rPr>
            <w:noProof/>
            <w:webHidden/>
          </w:rPr>
          <w:t>8</w:t>
        </w:r>
        <w:r w:rsidR="004F60DF">
          <w:rPr>
            <w:noProof/>
            <w:webHidden/>
          </w:rPr>
          <w:fldChar w:fldCharType="end"/>
        </w:r>
      </w:hyperlink>
    </w:p>
    <w:p w14:paraId="3B1C6C88"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49" w:history="1">
        <w:r w:rsidR="004F60DF" w:rsidRPr="00A36658">
          <w:rPr>
            <w:rStyle w:val="Hyperlink"/>
            <w:noProof/>
          </w:rPr>
          <w:t>2.1.1</w:t>
        </w:r>
        <w:r w:rsidR="004F60DF">
          <w:rPr>
            <w:rFonts w:asciiTheme="minorHAnsi" w:eastAsiaTheme="minorEastAsia" w:hAnsiTheme="minorHAnsi" w:cstheme="minorBidi"/>
            <w:noProof/>
            <w:sz w:val="22"/>
            <w:lang w:val="de-DE" w:eastAsia="zh-TW"/>
          </w:rPr>
          <w:tab/>
        </w:r>
        <w:r w:rsidR="004F60DF" w:rsidRPr="00A36658">
          <w:rPr>
            <w:rStyle w:val="Hyperlink"/>
            <w:noProof/>
          </w:rPr>
          <w:t>asram:SpecifiedCIDocumentVersion</w:t>
        </w:r>
        <w:r w:rsidR="004F60DF">
          <w:rPr>
            <w:noProof/>
            <w:webHidden/>
          </w:rPr>
          <w:tab/>
        </w:r>
        <w:r w:rsidR="004F60DF">
          <w:rPr>
            <w:noProof/>
            <w:webHidden/>
          </w:rPr>
          <w:fldChar w:fldCharType="begin"/>
        </w:r>
        <w:r w:rsidR="004F60DF">
          <w:rPr>
            <w:noProof/>
            <w:webHidden/>
          </w:rPr>
          <w:instrText xml:space="preserve"> PAGEREF _Toc319064749 \h </w:instrText>
        </w:r>
        <w:r w:rsidR="004F60DF">
          <w:rPr>
            <w:noProof/>
            <w:webHidden/>
          </w:rPr>
        </w:r>
        <w:r w:rsidR="004F60DF">
          <w:rPr>
            <w:noProof/>
            <w:webHidden/>
          </w:rPr>
          <w:fldChar w:fldCharType="separate"/>
        </w:r>
        <w:r w:rsidR="004F60DF">
          <w:rPr>
            <w:noProof/>
            <w:webHidden/>
          </w:rPr>
          <w:t>8</w:t>
        </w:r>
        <w:r w:rsidR="004F60DF">
          <w:rPr>
            <w:noProof/>
            <w:webHidden/>
          </w:rPr>
          <w:fldChar w:fldCharType="end"/>
        </w:r>
      </w:hyperlink>
    </w:p>
    <w:p w14:paraId="3B1C6C89" w14:textId="77777777" w:rsidR="004F60DF" w:rsidRDefault="009E2C42">
      <w:pPr>
        <w:pStyle w:val="Verzeichnis3"/>
        <w:rPr>
          <w:rFonts w:asciiTheme="minorHAnsi" w:eastAsiaTheme="minorEastAsia" w:hAnsiTheme="minorHAnsi" w:cstheme="minorBidi"/>
          <w:noProof/>
          <w:sz w:val="22"/>
          <w:lang w:val="de-DE" w:eastAsia="zh-TW"/>
        </w:rPr>
      </w:pPr>
      <w:hyperlink w:anchor="_Toc319064750" w:history="1">
        <w:r w:rsidR="004F60DF" w:rsidRPr="00A36658">
          <w:rPr>
            <w:rStyle w:val="Hyperlink"/>
            <w:noProof/>
          </w:rPr>
          <w:t>2.2</w:t>
        </w:r>
        <w:r w:rsidR="004F60DF">
          <w:rPr>
            <w:rFonts w:asciiTheme="minorHAnsi" w:eastAsiaTheme="minorEastAsia" w:hAnsiTheme="minorHAnsi" w:cstheme="minorBidi"/>
            <w:noProof/>
            <w:sz w:val="22"/>
            <w:lang w:val="de-DE" w:eastAsia="zh-TW"/>
          </w:rPr>
          <w:tab/>
        </w:r>
        <w:r w:rsidR="004F60DF" w:rsidRPr="00A36658">
          <w:rPr>
            <w:rStyle w:val="Hyperlink"/>
            <w:noProof/>
          </w:rPr>
          <w:t>asram:SubsetSpecifiedCIDocumentContextParameter</w:t>
        </w:r>
        <w:r w:rsidR="004F60DF">
          <w:rPr>
            <w:noProof/>
            <w:webHidden/>
          </w:rPr>
          <w:tab/>
        </w:r>
        <w:r w:rsidR="004F60DF">
          <w:rPr>
            <w:noProof/>
            <w:webHidden/>
          </w:rPr>
          <w:fldChar w:fldCharType="begin"/>
        </w:r>
        <w:r w:rsidR="004F60DF">
          <w:rPr>
            <w:noProof/>
            <w:webHidden/>
          </w:rPr>
          <w:instrText xml:space="preserve"> PAGEREF _Toc319064750 \h </w:instrText>
        </w:r>
        <w:r w:rsidR="004F60DF">
          <w:rPr>
            <w:noProof/>
            <w:webHidden/>
          </w:rPr>
        </w:r>
        <w:r w:rsidR="004F60DF">
          <w:rPr>
            <w:noProof/>
            <w:webHidden/>
          </w:rPr>
          <w:fldChar w:fldCharType="separate"/>
        </w:r>
        <w:r w:rsidR="004F60DF">
          <w:rPr>
            <w:noProof/>
            <w:webHidden/>
          </w:rPr>
          <w:t>9</w:t>
        </w:r>
        <w:r w:rsidR="004F60DF">
          <w:rPr>
            <w:noProof/>
            <w:webHidden/>
          </w:rPr>
          <w:fldChar w:fldCharType="end"/>
        </w:r>
      </w:hyperlink>
    </w:p>
    <w:p w14:paraId="3B1C6C8A"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51" w:history="1">
        <w:r w:rsidR="004F60DF" w:rsidRPr="00A36658">
          <w:rPr>
            <w:rStyle w:val="Hyperlink"/>
            <w:noProof/>
          </w:rPr>
          <w:t>3</w:t>
        </w:r>
        <w:r w:rsidR="004F60DF">
          <w:rPr>
            <w:rFonts w:asciiTheme="minorHAnsi" w:eastAsiaTheme="minorEastAsia" w:hAnsiTheme="minorHAnsi" w:cstheme="minorBidi"/>
            <w:i w:val="0"/>
            <w:noProof/>
            <w:sz w:val="22"/>
            <w:lang w:val="de-DE" w:eastAsia="zh-TW"/>
          </w:rPr>
          <w:tab/>
        </w:r>
        <w:r w:rsidR="004F60DF" w:rsidRPr="00A36658">
          <w:rPr>
            <w:rStyle w:val="Hyperlink"/>
            <w:noProof/>
          </w:rPr>
          <w:t>as:CISExchangedDocument</w:t>
        </w:r>
        <w:r w:rsidR="004F60DF">
          <w:rPr>
            <w:noProof/>
            <w:webHidden/>
          </w:rPr>
          <w:tab/>
        </w:r>
        <w:r w:rsidR="004F60DF">
          <w:rPr>
            <w:noProof/>
            <w:webHidden/>
          </w:rPr>
          <w:fldChar w:fldCharType="begin"/>
        </w:r>
        <w:r w:rsidR="004F60DF">
          <w:rPr>
            <w:noProof/>
            <w:webHidden/>
          </w:rPr>
          <w:instrText xml:space="preserve"> PAGEREF _Toc319064751 \h </w:instrText>
        </w:r>
        <w:r w:rsidR="004F60DF">
          <w:rPr>
            <w:noProof/>
            <w:webHidden/>
          </w:rPr>
        </w:r>
        <w:r w:rsidR="004F60DF">
          <w:rPr>
            <w:noProof/>
            <w:webHidden/>
          </w:rPr>
          <w:fldChar w:fldCharType="separate"/>
        </w:r>
        <w:r w:rsidR="004F60DF">
          <w:rPr>
            <w:noProof/>
            <w:webHidden/>
          </w:rPr>
          <w:t>10</w:t>
        </w:r>
        <w:r w:rsidR="004F60DF">
          <w:rPr>
            <w:noProof/>
            <w:webHidden/>
          </w:rPr>
          <w:fldChar w:fldCharType="end"/>
        </w:r>
      </w:hyperlink>
    </w:p>
    <w:p w14:paraId="3B1C6C8B" w14:textId="77777777" w:rsidR="004F60DF" w:rsidRDefault="009E2C42">
      <w:pPr>
        <w:pStyle w:val="Verzeichnis3"/>
        <w:rPr>
          <w:rFonts w:asciiTheme="minorHAnsi" w:eastAsiaTheme="minorEastAsia" w:hAnsiTheme="minorHAnsi" w:cstheme="minorBidi"/>
          <w:noProof/>
          <w:sz w:val="22"/>
          <w:lang w:val="de-DE" w:eastAsia="zh-TW"/>
        </w:rPr>
      </w:pPr>
      <w:hyperlink w:anchor="_Toc319064752" w:history="1">
        <w:r w:rsidR="004F60DF" w:rsidRPr="00A36658">
          <w:rPr>
            <w:rStyle w:val="Hyperlink"/>
            <w:noProof/>
          </w:rPr>
          <w:t>3.1</w:t>
        </w:r>
        <w:r w:rsidR="004F60DF">
          <w:rPr>
            <w:rFonts w:asciiTheme="minorHAnsi" w:eastAsiaTheme="minorEastAsia" w:hAnsiTheme="minorHAnsi" w:cstheme="minorBidi"/>
            <w:noProof/>
            <w:sz w:val="22"/>
            <w:lang w:val="de-DE" w:eastAsia="zh-TW"/>
          </w:rPr>
          <w:tab/>
        </w:r>
        <w:r w:rsidR="004F60DF" w:rsidRPr="00A36658">
          <w:rPr>
            <w:rStyle w:val="Hyperlink"/>
            <w:noProof/>
          </w:rPr>
          <w:t>asram:RecipientCITradeParty</w:t>
        </w:r>
        <w:r w:rsidR="004F60DF">
          <w:rPr>
            <w:noProof/>
            <w:webHidden/>
          </w:rPr>
          <w:tab/>
        </w:r>
        <w:r w:rsidR="004F60DF">
          <w:rPr>
            <w:noProof/>
            <w:webHidden/>
          </w:rPr>
          <w:fldChar w:fldCharType="begin"/>
        </w:r>
        <w:r w:rsidR="004F60DF">
          <w:rPr>
            <w:noProof/>
            <w:webHidden/>
          </w:rPr>
          <w:instrText xml:space="preserve"> PAGEREF _Toc319064752 \h </w:instrText>
        </w:r>
        <w:r w:rsidR="004F60DF">
          <w:rPr>
            <w:noProof/>
            <w:webHidden/>
          </w:rPr>
        </w:r>
        <w:r w:rsidR="004F60DF">
          <w:rPr>
            <w:noProof/>
            <w:webHidden/>
          </w:rPr>
          <w:fldChar w:fldCharType="separate"/>
        </w:r>
        <w:r w:rsidR="004F60DF">
          <w:rPr>
            <w:noProof/>
            <w:webHidden/>
          </w:rPr>
          <w:t>11</w:t>
        </w:r>
        <w:r w:rsidR="004F60DF">
          <w:rPr>
            <w:noProof/>
            <w:webHidden/>
          </w:rPr>
          <w:fldChar w:fldCharType="end"/>
        </w:r>
      </w:hyperlink>
    </w:p>
    <w:p w14:paraId="3B1C6C8C" w14:textId="77777777" w:rsidR="004F60DF" w:rsidRDefault="009E2C42">
      <w:pPr>
        <w:pStyle w:val="Verzeichnis3"/>
        <w:rPr>
          <w:rFonts w:asciiTheme="minorHAnsi" w:eastAsiaTheme="minorEastAsia" w:hAnsiTheme="minorHAnsi" w:cstheme="minorBidi"/>
          <w:noProof/>
          <w:sz w:val="22"/>
          <w:lang w:val="de-DE" w:eastAsia="zh-TW"/>
        </w:rPr>
      </w:pPr>
      <w:hyperlink w:anchor="_Toc319064753" w:history="1">
        <w:r w:rsidR="004F60DF" w:rsidRPr="00A36658">
          <w:rPr>
            <w:rStyle w:val="Hyperlink"/>
            <w:noProof/>
          </w:rPr>
          <w:t>3.2</w:t>
        </w:r>
        <w:r w:rsidR="004F60DF">
          <w:rPr>
            <w:rFonts w:asciiTheme="minorHAnsi" w:eastAsiaTheme="minorEastAsia" w:hAnsiTheme="minorHAnsi" w:cstheme="minorBidi"/>
            <w:noProof/>
            <w:sz w:val="22"/>
            <w:lang w:val="de-DE" w:eastAsia="zh-TW"/>
          </w:rPr>
          <w:tab/>
        </w:r>
        <w:r w:rsidR="004F60DF" w:rsidRPr="00A36658">
          <w:rPr>
            <w:rStyle w:val="Hyperlink"/>
            <w:noProof/>
          </w:rPr>
          <w:t>asram:SenderCITradeParty</w:t>
        </w:r>
        <w:r w:rsidR="004F60DF">
          <w:rPr>
            <w:noProof/>
            <w:webHidden/>
          </w:rPr>
          <w:tab/>
        </w:r>
        <w:r w:rsidR="004F60DF">
          <w:rPr>
            <w:noProof/>
            <w:webHidden/>
          </w:rPr>
          <w:fldChar w:fldCharType="begin"/>
        </w:r>
        <w:r w:rsidR="004F60DF">
          <w:rPr>
            <w:noProof/>
            <w:webHidden/>
          </w:rPr>
          <w:instrText xml:space="preserve"> PAGEREF _Toc319064753 \h </w:instrText>
        </w:r>
        <w:r w:rsidR="004F60DF">
          <w:rPr>
            <w:noProof/>
            <w:webHidden/>
          </w:rPr>
        </w:r>
        <w:r w:rsidR="004F60DF">
          <w:rPr>
            <w:noProof/>
            <w:webHidden/>
          </w:rPr>
          <w:fldChar w:fldCharType="separate"/>
        </w:r>
        <w:r w:rsidR="004F60DF">
          <w:rPr>
            <w:noProof/>
            <w:webHidden/>
          </w:rPr>
          <w:t>11</w:t>
        </w:r>
        <w:r w:rsidR="004F60DF">
          <w:rPr>
            <w:noProof/>
            <w:webHidden/>
          </w:rPr>
          <w:fldChar w:fldCharType="end"/>
        </w:r>
      </w:hyperlink>
    </w:p>
    <w:p w14:paraId="3B1C6C8D" w14:textId="77777777" w:rsidR="004F60DF" w:rsidRDefault="009E2C42">
      <w:pPr>
        <w:pStyle w:val="Verzeichnis2"/>
        <w:rPr>
          <w:rFonts w:asciiTheme="minorHAnsi" w:eastAsiaTheme="minorEastAsia" w:hAnsiTheme="minorHAnsi" w:cstheme="minorBidi"/>
          <w:i w:val="0"/>
          <w:noProof/>
          <w:sz w:val="22"/>
          <w:lang w:val="de-DE" w:eastAsia="zh-TW"/>
        </w:rPr>
      </w:pPr>
      <w:hyperlink w:anchor="_Toc319064754" w:history="1">
        <w:r w:rsidR="004F60DF" w:rsidRPr="00A36658">
          <w:rPr>
            <w:rStyle w:val="Hyperlink"/>
            <w:noProof/>
          </w:rPr>
          <w:t>4</w:t>
        </w:r>
        <w:r w:rsidR="004F60DF">
          <w:rPr>
            <w:rFonts w:asciiTheme="minorHAnsi" w:eastAsiaTheme="minorEastAsia" w:hAnsiTheme="minorHAnsi" w:cstheme="minorBidi"/>
            <w:i w:val="0"/>
            <w:noProof/>
            <w:sz w:val="22"/>
            <w:lang w:val="de-DE" w:eastAsia="zh-TW"/>
          </w:rPr>
          <w:tab/>
        </w:r>
        <w:r w:rsidR="004F60DF" w:rsidRPr="00A36658">
          <w:rPr>
            <w:rStyle w:val="Hyperlink"/>
            <w:noProof/>
          </w:rPr>
          <w:t>as:CISIFSupplyChainTradeTransaction</w:t>
        </w:r>
        <w:r w:rsidR="004F60DF">
          <w:rPr>
            <w:noProof/>
            <w:webHidden/>
          </w:rPr>
          <w:tab/>
        </w:r>
        <w:r w:rsidR="004F60DF">
          <w:rPr>
            <w:noProof/>
            <w:webHidden/>
          </w:rPr>
          <w:fldChar w:fldCharType="begin"/>
        </w:r>
        <w:r w:rsidR="004F60DF">
          <w:rPr>
            <w:noProof/>
            <w:webHidden/>
          </w:rPr>
          <w:instrText xml:space="preserve"> PAGEREF _Toc319064754 \h </w:instrText>
        </w:r>
        <w:r w:rsidR="004F60DF">
          <w:rPr>
            <w:noProof/>
            <w:webHidden/>
          </w:rPr>
        </w:r>
        <w:r w:rsidR="004F60DF">
          <w:rPr>
            <w:noProof/>
            <w:webHidden/>
          </w:rPr>
          <w:fldChar w:fldCharType="separate"/>
        </w:r>
        <w:r w:rsidR="004F60DF">
          <w:rPr>
            <w:noProof/>
            <w:webHidden/>
          </w:rPr>
          <w:t>12</w:t>
        </w:r>
        <w:r w:rsidR="004F60DF">
          <w:rPr>
            <w:noProof/>
            <w:webHidden/>
          </w:rPr>
          <w:fldChar w:fldCharType="end"/>
        </w:r>
      </w:hyperlink>
    </w:p>
    <w:p w14:paraId="3B1C6C8E" w14:textId="77777777" w:rsidR="004F60DF" w:rsidRDefault="009E2C42">
      <w:pPr>
        <w:pStyle w:val="Verzeichnis3"/>
        <w:rPr>
          <w:rFonts w:asciiTheme="minorHAnsi" w:eastAsiaTheme="minorEastAsia" w:hAnsiTheme="minorHAnsi" w:cstheme="minorBidi"/>
          <w:noProof/>
          <w:sz w:val="22"/>
          <w:lang w:val="de-DE" w:eastAsia="zh-TW"/>
        </w:rPr>
      </w:pPr>
      <w:hyperlink w:anchor="_Toc319064755" w:history="1">
        <w:r w:rsidR="004F60DF" w:rsidRPr="00A36658">
          <w:rPr>
            <w:rStyle w:val="Hyperlink"/>
            <w:noProof/>
          </w:rPr>
          <w:t>4.1</w:t>
        </w:r>
        <w:r w:rsidR="004F60DF">
          <w:rPr>
            <w:rFonts w:asciiTheme="minorHAnsi" w:eastAsiaTheme="minorEastAsia" w:hAnsiTheme="minorHAnsi" w:cstheme="minorBidi"/>
            <w:noProof/>
            <w:sz w:val="22"/>
            <w:lang w:val="de-DE" w:eastAsia="zh-TW"/>
          </w:rPr>
          <w:tab/>
        </w:r>
        <w:r w:rsidR="004F60DF" w:rsidRPr="00A36658">
          <w:rPr>
            <w:rStyle w:val="Hyperlink"/>
            <w:noProof/>
          </w:rPr>
          <w:t>asram:ApplicableCISSupplyChainTradeAgreement</w:t>
        </w:r>
        <w:r w:rsidR="004F60DF">
          <w:rPr>
            <w:noProof/>
            <w:webHidden/>
          </w:rPr>
          <w:tab/>
        </w:r>
        <w:r w:rsidR="004F60DF">
          <w:rPr>
            <w:noProof/>
            <w:webHidden/>
          </w:rPr>
          <w:fldChar w:fldCharType="begin"/>
        </w:r>
        <w:r w:rsidR="004F60DF">
          <w:rPr>
            <w:noProof/>
            <w:webHidden/>
          </w:rPr>
          <w:instrText xml:space="preserve"> PAGEREF _Toc319064755 \h </w:instrText>
        </w:r>
        <w:r w:rsidR="004F60DF">
          <w:rPr>
            <w:noProof/>
            <w:webHidden/>
          </w:rPr>
        </w:r>
        <w:r w:rsidR="004F60DF">
          <w:rPr>
            <w:noProof/>
            <w:webHidden/>
          </w:rPr>
          <w:fldChar w:fldCharType="separate"/>
        </w:r>
        <w:r w:rsidR="004F60DF">
          <w:rPr>
            <w:noProof/>
            <w:webHidden/>
          </w:rPr>
          <w:t>13</w:t>
        </w:r>
        <w:r w:rsidR="004F60DF">
          <w:rPr>
            <w:noProof/>
            <w:webHidden/>
          </w:rPr>
          <w:fldChar w:fldCharType="end"/>
        </w:r>
      </w:hyperlink>
    </w:p>
    <w:p w14:paraId="3B1C6C8F"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56" w:history="1">
        <w:r w:rsidR="004F60DF" w:rsidRPr="00A36658">
          <w:rPr>
            <w:rStyle w:val="Hyperlink"/>
            <w:noProof/>
          </w:rPr>
          <w:t>4.1.1</w:t>
        </w:r>
        <w:r w:rsidR="004F60DF">
          <w:rPr>
            <w:rFonts w:asciiTheme="minorHAnsi" w:eastAsiaTheme="minorEastAsia" w:hAnsiTheme="minorHAnsi" w:cstheme="minorBidi"/>
            <w:noProof/>
            <w:sz w:val="22"/>
            <w:lang w:val="de-DE" w:eastAsia="zh-TW"/>
          </w:rPr>
          <w:tab/>
        </w:r>
        <w:r w:rsidR="004F60DF" w:rsidRPr="00A36658">
          <w:rPr>
            <w:rStyle w:val="Hyperlink"/>
            <w:noProof/>
          </w:rPr>
          <w:t>asram:BuyerCITradeParty</w:t>
        </w:r>
        <w:r w:rsidR="004F60DF">
          <w:rPr>
            <w:noProof/>
            <w:webHidden/>
          </w:rPr>
          <w:tab/>
        </w:r>
        <w:r w:rsidR="004F60DF">
          <w:rPr>
            <w:noProof/>
            <w:webHidden/>
          </w:rPr>
          <w:fldChar w:fldCharType="begin"/>
        </w:r>
        <w:r w:rsidR="004F60DF">
          <w:rPr>
            <w:noProof/>
            <w:webHidden/>
          </w:rPr>
          <w:instrText xml:space="preserve"> PAGEREF _Toc319064756 \h </w:instrText>
        </w:r>
        <w:r w:rsidR="004F60DF">
          <w:rPr>
            <w:noProof/>
            <w:webHidden/>
          </w:rPr>
        </w:r>
        <w:r w:rsidR="004F60DF">
          <w:rPr>
            <w:noProof/>
            <w:webHidden/>
          </w:rPr>
          <w:fldChar w:fldCharType="separate"/>
        </w:r>
        <w:r w:rsidR="004F60DF">
          <w:rPr>
            <w:noProof/>
            <w:webHidden/>
          </w:rPr>
          <w:t>13</w:t>
        </w:r>
        <w:r w:rsidR="004F60DF">
          <w:rPr>
            <w:noProof/>
            <w:webHidden/>
          </w:rPr>
          <w:fldChar w:fldCharType="end"/>
        </w:r>
      </w:hyperlink>
    </w:p>
    <w:p w14:paraId="3B1C6C90" w14:textId="77777777" w:rsidR="004F60DF" w:rsidRDefault="009E2C42">
      <w:pPr>
        <w:pStyle w:val="Verzeichnis6"/>
        <w:tabs>
          <w:tab w:val="left" w:pos="1996"/>
          <w:tab w:val="right" w:leader="dot" w:pos="9344"/>
        </w:tabs>
        <w:rPr>
          <w:rFonts w:asciiTheme="minorHAnsi" w:eastAsiaTheme="minorEastAsia" w:hAnsiTheme="minorHAnsi" w:cstheme="minorBidi"/>
          <w:noProof/>
          <w:sz w:val="22"/>
          <w:lang w:eastAsia="zh-TW"/>
        </w:rPr>
      </w:pPr>
      <w:hyperlink w:anchor="_Toc319064757" w:history="1">
        <w:r w:rsidR="004F60DF" w:rsidRPr="00A36658">
          <w:rPr>
            <w:rStyle w:val="Hyperlink"/>
            <w:noProof/>
          </w:rPr>
          <w:t>4.1.1.1.1</w:t>
        </w:r>
        <w:r w:rsidR="004F60DF">
          <w:rPr>
            <w:rFonts w:asciiTheme="minorHAnsi" w:eastAsiaTheme="minorEastAsia" w:hAnsiTheme="minorHAnsi" w:cstheme="minorBidi"/>
            <w:noProof/>
            <w:sz w:val="22"/>
            <w:lang w:eastAsia="zh-TW"/>
          </w:rPr>
          <w:tab/>
        </w:r>
        <w:r w:rsidR="004F60DF" w:rsidRPr="00A36658">
          <w:rPr>
            <w:rStyle w:val="Hyperlink"/>
            <w:noProof/>
          </w:rPr>
          <w:t>asram:SpecifiedCILegalOrganization</w:t>
        </w:r>
        <w:r w:rsidR="004F60DF">
          <w:rPr>
            <w:noProof/>
            <w:webHidden/>
          </w:rPr>
          <w:tab/>
        </w:r>
        <w:r w:rsidR="004F60DF">
          <w:rPr>
            <w:noProof/>
            <w:webHidden/>
          </w:rPr>
          <w:fldChar w:fldCharType="begin"/>
        </w:r>
        <w:r w:rsidR="004F60DF">
          <w:rPr>
            <w:noProof/>
            <w:webHidden/>
          </w:rPr>
          <w:instrText xml:space="preserve"> PAGEREF _Toc319064757 \h </w:instrText>
        </w:r>
        <w:r w:rsidR="004F60DF">
          <w:rPr>
            <w:noProof/>
            <w:webHidden/>
          </w:rPr>
        </w:r>
        <w:r w:rsidR="004F60DF">
          <w:rPr>
            <w:noProof/>
            <w:webHidden/>
          </w:rPr>
          <w:fldChar w:fldCharType="separate"/>
        </w:r>
        <w:r w:rsidR="004F60DF">
          <w:rPr>
            <w:noProof/>
            <w:webHidden/>
          </w:rPr>
          <w:t>13</w:t>
        </w:r>
        <w:r w:rsidR="004F60DF">
          <w:rPr>
            <w:noProof/>
            <w:webHidden/>
          </w:rPr>
          <w:fldChar w:fldCharType="end"/>
        </w:r>
      </w:hyperlink>
    </w:p>
    <w:p w14:paraId="3B1C6C91"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58" w:history="1">
        <w:r w:rsidR="004F60DF" w:rsidRPr="00A36658">
          <w:rPr>
            <w:rStyle w:val="Hyperlink"/>
            <w:noProof/>
          </w:rPr>
          <w:t>4.1.2</w:t>
        </w:r>
        <w:r w:rsidR="004F60DF">
          <w:rPr>
            <w:rFonts w:asciiTheme="minorHAnsi" w:eastAsiaTheme="minorEastAsia" w:hAnsiTheme="minorHAnsi" w:cstheme="minorBidi"/>
            <w:noProof/>
            <w:sz w:val="22"/>
            <w:lang w:val="de-DE" w:eastAsia="zh-TW"/>
          </w:rPr>
          <w:tab/>
        </w:r>
        <w:r w:rsidR="004F60DF" w:rsidRPr="00A36658">
          <w:rPr>
            <w:rStyle w:val="Hyperlink"/>
            <w:noProof/>
          </w:rPr>
          <w:t>asram:SellerCITradeParty</w:t>
        </w:r>
        <w:r w:rsidR="004F60DF">
          <w:rPr>
            <w:noProof/>
            <w:webHidden/>
          </w:rPr>
          <w:tab/>
        </w:r>
        <w:r w:rsidR="004F60DF">
          <w:rPr>
            <w:noProof/>
            <w:webHidden/>
          </w:rPr>
          <w:fldChar w:fldCharType="begin"/>
        </w:r>
        <w:r w:rsidR="004F60DF">
          <w:rPr>
            <w:noProof/>
            <w:webHidden/>
          </w:rPr>
          <w:instrText xml:space="preserve"> PAGEREF _Toc319064758 \h </w:instrText>
        </w:r>
        <w:r w:rsidR="004F60DF">
          <w:rPr>
            <w:noProof/>
            <w:webHidden/>
          </w:rPr>
        </w:r>
        <w:r w:rsidR="004F60DF">
          <w:rPr>
            <w:noProof/>
            <w:webHidden/>
          </w:rPr>
          <w:fldChar w:fldCharType="separate"/>
        </w:r>
        <w:r w:rsidR="004F60DF">
          <w:rPr>
            <w:noProof/>
            <w:webHidden/>
          </w:rPr>
          <w:t>14</w:t>
        </w:r>
        <w:r w:rsidR="004F60DF">
          <w:rPr>
            <w:noProof/>
            <w:webHidden/>
          </w:rPr>
          <w:fldChar w:fldCharType="end"/>
        </w:r>
      </w:hyperlink>
    </w:p>
    <w:p w14:paraId="3B1C6C92" w14:textId="77777777" w:rsidR="004F60DF" w:rsidRDefault="009E2C42">
      <w:pPr>
        <w:pStyle w:val="Verzeichnis3"/>
        <w:rPr>
          <w:rFonts w:asciiTheme="minorHAnsi" w:eastAsiaTheme="minorEastAsia" w:hAnsiTheme="minorHAnsi" w:cstheme="minorBidi"/>
          <w:noProof/>
          <w:sz w:val="22"/>
          <w:lang w:val="de-DE" w:eastAsia="zh-TW"/>
        </w:rPr>
      </w:pPr>
      <w:hyperlink w:anchor="_Toc319064759" w:history="1">
        <w:r w:rsidR="004F60DF" w:rsidRPr="00A36658">
          <w:rPr>
            <w:rStyle w:val="Hyperlink"/>
            <w:noProof/>
          </w:rPr>
          <w:t>4.2</w:t>
        </w:r>
        <w:r w:rsidR="004F60DF">
          <w:rPr>
            <w:rFonts w:asciiTheme="minorHAnsi" w:eastAsiaTheme="minorEastAsia" w:hAnsiTheme="minorHAnsi" w:cstheme="minorBidi"/>
            <w:noProof/>
            <w:sz w:val="22"/>
            <w:lang w:val="de-DE" w:eastAsia="zh-TW"/>
          </w:rPr>
          <w:tab/>
        </w:r>
        <w:r w:rsidR="004F60DF" w:rsidRPr="00A36658">
          <w:rPr>
            <w:rStyle w:val="Hyperlink"/>
            <w:noProof/>
          </w:rPr>
          <w:t>asram:ApplicableCISHSupplyChainTradeDelivery</w:t>
        </w:r>
        <w:r w:rsidR="004F60DF">
          <w:rPr>
            <w:noProof/>
            <w:webHidden/>
          </w:rPr>
          <w:tab/>
        </w:r>
        <w:r w:rsidR="004F60DF">
          <w:rPr>
            <w:noProof/>
            <w:webHidden/>
          </w:rPr>
          <w:fldChar w:fldCharType="begin"/>
        </w:r>
        <w:r w:rsidR="004F60DF">
          <w:rPr>
            <w:noProof/>
            <w:webHidden/>
          </w:rPr>
          <w:instrText xml:space="preserve"> PAGEREF _Toc319064759 \h </w:instrText>
        </w:r>
        <w:r w:rsidR="004F60DF">
          <w:rPr>
            <w:noProof/>
            <w:webHidden/>
          </w:rPr>
        </w:r>
        <w:r w:rsidR="004F60DF">
          <w:rPr>
            <w:noProof/>
            <w:webHidden/>
          </w:rPr>
          <w:fldChar w:fldCharType="separate"/>
        </w:r>
        <w:r w:rsidR="004F60DF">
          <w:rPr>
            <w:noProof/>
            <w:webHidden/>
          </w:rPr>
          <w:t>14</w:t>
        </w:r>
        <w:r w:rsidR="004F60DF">
          <w:rPr>
            <w:noProof/>
            <w:webHidden/>
          </w:rPr>
          <w:fldChar w:fldCharType="end"/>
        </w:r>
      </w:hyperlink>
    </w:p>
    <w:p w14:paraId="3B1C6C93"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60" w:history="1">
        <w:r w:rsidR="004F60DF" w:rsidRPr="00A36658">
          <w:rPr>
            <w:rStyle w:val="Hyperlink"/>
            <w:noProof/>
          </w:rPr>
          <w:t>4.2.1</w:t>
        </w:r>
        <w:r w:rsidR="004F60DF">
          <w:rPr>
            <w:rFonts w:asciiTheme="minorHAnsi" w:eastAsiaTheme="minorEastAsia" w:hAnsiTheme="minorHAnsi" w:cstheme="minorBidi"/>
            <w:noProof/>
            <w:sz w:val="22"/>
            <w:lang w:val="de-DE" w:eastAsia="zh-TW"/>
          </w:rPr>
          <w:tab/>
        </w:r>
        <w:r w:rsidR="004F60DF" w:rsidRPr="00A36658">
          <w:rPr>
            <w:rStyle w:val="Hyperlink"/>
            <w:noProof/>
          </w:rPr>
          <w:t>asram:AdditionalReferencedCIReferencedDocument</w:t>
        </w:r>
        <w:r w:rsidR="004F60DF">
          <w:rPr>
            <w:noProof/>
            <w:webHidden/>
          </w:rPr>
          <w:tab/>
        </w:r>
        <w:r w:rsidR="004F60DF">
          <w:rPr>
            <w:noProof/>
            <w:webHidden/>
          </w:rPr>
          <w:fldChar w:fldCharType="begin"/>
        </w:r>
        <w:r w:rsidR="004F60DF">
          <w:rPr>
            <w:noProof/>
            <w:webHidden/>
          </w:rPr>
          <w:instrText xml:space="preserve"> PAGEREF _Toc319064760 \h </w:instrText>
        </w:r>
        <w:r w:rsidR="004F60DF">
          <w:rPr>
            <w:noProof/>
            <w:webHidden/>
          </w:rPr>
        </w:r>
        <w:r w:rsidR="004F60DF">
          <w:rPr>
            <w:noProof/>
            <w:webHidden/>
          </w:rPr>
          <w:fldChar w:fldCharType="separate"/>
        </w:r>
        <w:r w:rsidR="004F60DF">
          <w:rPr>
            <w:noProof/>
            <w:webHidden/>
          </w:rPr>
          <w:t>14</w:t>
        </w:r>
        <w:r w:rsidR="004F60DF">
          <w:rPr>
            <w:noProof/>
            <w:webHidden/>
          </w:rPr>
          <w:fldChar w:fldCharType="end"/>
        </w:r>
      </w:hyperlink>
    </w:p>
    <w:p w14:paraId="3B1C6C94"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61" w:history="1">
        <w:r w:rsidR="004F60DF" w:rsidRPr="00A36658">
          <w:rPr>
            <w:rStyle w:val="Hyperlink"/>
            <w:noProof/>
          </w:rPr>
          <w:t>4.2.2</w:t>
        </w:r>
        <w:r w:rsidR="004F60DF">
          <w:rPr>
            <w:rFonts w:asciiTheme="minorHAnsi" w:eastAsiaTheme="minorEastAsia" w:hAnsiTheme="minorHAnsi" w:cstheme="minorBidi"/>
            <w:noProof/>
            <w:sz w:val="22"/>
            <w:lang w:val="de-DE" w:eastAsia="zh-TW"/>
          </w:rPr>
          <w:tab/>
        </w:r>
        <w:r w:rsidR="004F60DF" w:rsidRPr="00A36658">
          <w:rPr>
            <w:rStyle w:val="Hyperlink"/>
            <w:noProof/>
          </w:rPr>
          <w:t>asram:ShipToCITradeParty</w:t>
        </w:r>
        <w:r w:rsidR="004F60DF">
          <w:rPr>
            <w:noProof/>
            <w:webHidden/>
          </w:rPr>
          <w:tab/>
        </w:r>
        <w:r w:rsidR="004F60DF">
          <w:rPr>
            <w:noProof/>
            <w:webHidden/>
          </w:rPr>
          <w:fldChar w:fldCharType="begin"/>
        </w:r>
        <w:r w:rsidR="004F60DF">
          <w:rPr>
            <w:noProof/>
            <w:webHidden/>
          </w:rPr>
          <w:instrText xml:space="preserve"> PAGEREF _Toc319064761 \h </w:instrText>
        </w:r>
        <w:r w:rsidR="004F60DF">
          <w:rPr>
            <w:noProof/>
            <w:webHidden/>
          </w:rPr>
        </w:r>
        <w:r w:rsidR="004F60DF">
          <w:rPr>
            <w:noProof/>
            <w:webHidden/>
          </w:rPr>
          <w:fldChar w:fldCharType="separate"/>
        </w:r>
        <w:r w:rsidR="004F60DF">
          <w:rPr>
            <w:noProof/>
            <w:webHidden/>
          </w:rPr>
          <w:t>15</w:t>
        </w:r>
        <w:r w:rsidR="004F60DF">
          <w:rPr>
            <w:noProof/>
            <w:webHidden/>
          </w:rPr>
          <w:fldChar w:fldCharType="end"/>
        </w:r>
      </w:hyperlink>
    </w:p>
    <w:p w14:paraId="3B1C6C95" w14:textId="77777777" w:rsidR="004F60DF" w:rsidRDefault="009E2C42">
      <w:pPr>
        <w:pStyle w:val="Verzeichnis3"/>
        <w:rPr>
          <w:rFonts w:asciiTheme="minorHAnsi" w:eastAsiaTheme="minorEastAsia" w:hAnsiTheme="minorHAnsi" w:cstheme="minorBidi"/>
          <w:noProof/>
          <w:sz w:val="22"/>
          <w:lang w:val="de-DE" w:eastAsia="zh-TW"/>
        </w:rPr>
      </w:pPr>
      <w:hyperlink w:anchor="_Toc319064762" w:history="1">
        <w:r w:rsidR="004F60DF" w:rsidRPr="00A36658">
          <w:rPr>
            <w:rStyle w:val="Hyperlink"/>
            <w:noProof/>
          </w:rPr>
          <w:t>4.3</w:t>
        </w:r>
        <w:r w:rsidR="004F60DF">
          <w:rPr>
            <w:rFonts w:asciiTheme="minorHAnsi" w:eastAsiaTheme="minorEastAsia" w:hAnsiTheme="minorHAnsi" w:cstheme="minorBidi"/>
            <w:noProof/>
            <w:sz w:val="22"/>
            <w:lang w:val="de-DE" w:eastAsia="zh-TW"/>
          </w:rPr>
          <w:tab/>
        </w:r>
        <w:r w:rsidR="004F60DF" w:rsidRPr="00A36658">
          <w:rPr>
            <w:rStyle w:val="Hyperlink"/>
            <w:noProof/>
          </w:rPr>
          <w:t>asram:IncludedCISIFLSupplyChainTradeLineItem</w:t>
        </w:r>
        <w:r w:rsidR="004F60DF">
          <w:rPr>
            <w:noProof/>
            <w:webHidden/>
          </w:rPr>
          <w:tab/>
        </w:r>
        <w:r w:rsidR="004F60DF">
          <w:rPr>
            <w:noProof/>
            <w:webHidden/>
          </w:rPr>
          <w:fldChar w:fldCharType="begin"/>
        </w:r>
        <w:r w:rsidR="004F60DF">
          <w:rPr>
            <w:noProof/>
            <w:webHidden/>
          </w:rPr>
          <w:instrText xml:space="preserve"> PAGEREF _Toc319064762 \h </w:instrText>
        </w:r>
        <w:r w:rsidR="004F60DF">
          <w:rPr>
            <w:noProof/>
            <w:webHidden/>
          </w:rPr>
        </w:r>
        <w:r w:rsidR="004F60DF">
          <w:rPr>
            <w:noProof/>
            <w:webHidden/>
          </w:rPr>
          <w:fldChar w:fldCharType="separate"/>
        </w:r>
        <w:r w:rsidR="004F60DF">
          <w:rPr>
            <w:noProof/>
            <w:webHidden/>
          </w:rPr>
          <w:t>16</w:t>
        </w:r>
        <w:r w:rsidR="004F60DF">
          <w:rPr>
            <w:noProof/>
            <w:webHidden/>
          </w:rPr>
          <w:fldChar w:fldCharType="end"/>
        </w:r>
      </w:hyperlink>
    </w:p>
    <w:p w14:paraId="3B1C6C96"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63" w:history="1">
        <w:r w:rsidR="004F60DF" w:rsidRPr="00A36658">
          <w:rPr>
            <w:rStyle w:val="Hyperlink"/>
            <w:noProof/>
          </w:rPr>
          <w:t>4.3.1</w:t>
        </w:r>
        <w:r w:rsidR="004F60DF">
          <w:rPr>
            <w:rFonts w:asciiTheme="minorHAnsi" w:eastAsiaTheme="minorEastAsia" w:hAnsiTheme="minorHAnsi" w:cstheme="minorBidi"/>
            <w:noProof/>
            <w:sz w:val="22"/>
            <w:lang w:val="de-DE" w:eastAsia="zh-TW"/>
          </w:rPr>
          <w:tab/>
        </w:r>
        <w:r w:rsidR="004F60DF" w:rsidRPr="00A36658">
          <w:rPr>
            <w:rStyle w:val="Hyperlink"/>
            <w:noProof/>
          </w:rPr>
          <w:t>asram:AssociatedCIDocumentLineDocument</w:t>
        </w:r>
        <w:r w:rsidR="004F60DF">
          <w:rPr>
            <w:noProof/>
            <w:webHidden/>
          </w:rPr>
          <w:tab/>
        </w:r>
        <w:r w:rsidR="004F60DF">
          <w:rPr>
            <w:noProof/>
            <w:webHidden/>
          </w:rPr>
          <w:fldChar w:fldCharType="begin"/>
        </w:r>
        <w:r w:rsidR="004F60DF">
          <w:rPr>
            <w:noProof/>
            <w:webHidden/>
          </w:rPr>
          <w:instrText xml:space="preserve"> PAGEREF _Toc319064763 \h </w:instrText>
        </w:r>
        <w:r w:rsidR="004F60DF">
          <w:rPr>
            <w:noProof/>
            <w:webHidden/>
          </w:rPr>
        </w:r>
        <w:r w:rsidR="004F60DF">
          <w:rPr>
            <w:noProof/>
            <w:webHidden/>
          </w:rPr>
          <w:fldChar w:fldCharType="separate"/>
        </w:r>
        <w:r w:rsidR="004F60DF">
          <w:rPr>
            <w:noProof/>
            <w:webHidden/>
          </w:rPr>
          <w:t>16</w:t>
        </w:r>
        <w:r w:rsidR="004F60DF">
          <w:rPr>
            <w:noProof/>
            <w:webHidden/>
          </w:rPr>
          <w:fldChar w:fldCharType="end"/>
        </w:r>
      </w:hyperlink>
    </w:p>
    <w:p w14:paraId="3B1C6C97" w14:textId="77777777" w:rsidR="004F60DF" w:rsidRDefault="009E2C42">
      <w:pPr>
        <w:pStyle w:val="Verzeichnis5"/>
        <w:rPr>
          <w:rFonts w:asciiTheme="minorHAnsi" w:eastAsiaTheme="minorEastAsia" w:hAnsiTheme="minorHAnsi" w:cstheme="minorBidi"/>
          <w:noProof/>
          <w:sz w:val="22"/>
          <w:lang w:val="de-DE" w:eastAsia="zh-TW"/>
        </w:rPr>
      </w:pPr>
      <w:hyperlink w:anchor="_Toc319064764" w:history="1">
        <w:r w:rsidR="004F60DF" w:rsidRPr="00A36658">
          <w:rPr>
            <w:rStyle w:val="Hyperlink"/>
            <w:rFonts w:cs="Arial"/>
            <w:noProof/>
            <w14:scene3d>
              <w14:camera w14:prst="orthographicFront"/>
              <w14:lightRig w14:rig="threePt" w14:dir="t">
                <w14:rot w14:lat="0" w14:lon="0" w14:rev="0"/>
              </w14:lightRig>
            </w14:scene3d>
          </w:rPr>
          <w:t>4.3.1.1</w:t>
        </w:r>
        <w:r w:rsidR="004F60DF">
          <w:rPr>
            <w:rFonts w:asciiTheme="minorHAnsi" w:eastAsiaTheme="minorEastAsia" w:hAnsiTheme="minorHAnsi" w:cstheme="minorBidi"/>
            <w:noProof/>
            <w:sz w:val="22"/>
            <w:lang w:val="de-DE" w:eastAsia="zh-TW"/>
          </w:rPr>
          <w:tab/>
        </w:r>
        <w:r w:rsidR="004F60DF" w:rsidRPr="00A36658">
          <w:rPr>
            <w:rStyle w:val="Hyperlink"/>
            <w:noProof/>
          </w:rPr>
          <w:t>asram:Included</w:t>
        </w:r>
        <w:r w:rsidR="004F60DF" w:rsidRPr="00A36658">
          <w:rPr>
            <w:rStyle w:val="Hyperlink"/>
            <w:rFonts w:cs="Arial"/>
            <w:noProof/>
          </w:rPr>
          <w:t>CINote</w:t>
        </w:r>
        <w:r w:rsidR="004F60DF">
          <w:rPr>
            <w:noProof/>
            <w:webHidden/>
          </w:rPr>
          <w:tab/>
        </w:r>
        <w:r w:rsidR="004F60DF">
          <w:rPr>
            <w:noProof/>
            <w:webHidden/>
          </w:rPr>
          <w:fldChar w:fldCharType="begin"/>
        </w:r>
        <w:r w:rsidR="004F60DF">
          <w:rPr>
            <w:noProof/>
            <w:webHidden/>
          </w:rPr>
          <w:instrText xml:space="preserve"> PAGEREF _Toc319064764 \h </w:instrText>
        </w:r>
        <w:r w:rsidR="004F60DF">
          <w:rPr>
            <w:noProof/>
            <w:webHidden/>
          </w:rPr>
        </w:r>
        <w:r w:rsidR="004F60DF">
          <w:rPr>
            <w:noProof/>
            <w:webHidden/>
          </w:rPr>
          <w:fldChar w:fldCharType="separate"/>
        </w:r>
        <w:r w:rsidR="004F60DF">
          <w:rPr>
            <w:noProof/>
            <w:webHidden/>
          </w:rPr>
          <w:t>17</w:t>
        </w:r>
        <w:r w:rsidR="004F60DF">
          <w:rPr>
            <w:noProof/>
            <w:webHidden/>
          </w:rPr>
          <w:fldChar w:fldCharType="end"/>
        </w:r>
      </w:hyperlink>
    </w:p>
    <w:p w14:paraId="3B1C6C98"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65" w:history="1">
        <w:r w:rsidR="004F60DF" w:rsidRPr="00A36658">
          <w:rPr>
            <w:rStyle w:val="Hyperlink"/>
            <w:noProof/>
          </w:rPr>
          <w:t>4.3.2</w:t>
        </w:r>
        <w:r w:rsidR="004F60DF">
          <w:rPr>
            <w:rFonts w:asciiTheme="minorHAnsi" w:eastAsiaTheme="minorEastAsia" w:hAnsiTheme="minorHAnsi" w:cstheme="minorBidi"/>
            <w:noProof/>
            <w:sz w:val="22"/>
            <w:lang w:val="de-DE" w:eastAsia="zh-TW"/>
          </w:rPr>
          <w:tab/>
        </w:r>
        <w:r w:rsidR="004F60DF" w:rsidRPr="00A36658">
          <w:rPr>
            <w:rStyle w:val="Hyperlink"/>
            <w:noProof/>
          </w:rPr>
          <w:t>asram:SpecifiedCITradeProduct</w:t>
        </w:r>
        <w:r w:rsidR="004F60DF">
          <w:rPr>
            <w:noProof/>
            <w:webHidden/>
          </w:rPr>
          <w:tab/>
        </w:r>
        <w:r w:rsidR="004F60DF">
          <w:rPr>
            <w:noProof/>
            <w:webHidden/>
          </w:rPr>
          <w:fldChar w:fldCharType="begin"/>
        </w:r>
        <w:r w:rsidR="004F60DF">
          <w:rPr>
            <w:noProof/>
            <w:webHidden/>
          </w:rPr>
          <w:instrText xml:space="preserve"> PAGEREF _Toc319064765 \h </w:instrText>
        </w:r>
        <w:r w:rsidR="004F60DF">
          <w:rPr>
            <w:noProof/>
            <w:webHidden/>
          </w:rPr>
        </w:r>
        <w:r w:rsidR="004F60DF">
          <w:rPr>
            <w:noProof/>
            <w:webHidden/>
          </w:rPr>
          <w:fldChar w:fldCharType="separate"/>
        </w:r>
        <w:r w:rsidR="004F60DF">
          <w:rPr>
            <w:noProof/>
            <w:webHidden/>
          </w:rPr>
          <w:t>19</w:t>
        </w:r>
        <w:r w:rsidR="004F60DF">
          <w:rPr>
            <w:noProof/>
            <w:webHidden/>
          </w:rPr>
          <w:fldChar w:fldCharType="end"/>
        </w:r>
      </w:hyperlink>
    </w:p>
    <w:p w14:paraId="3B1C6C99" w14:textId="77777777" w:rsidR="004F60DF" w:rsidRDefault="009E2C42">
      <w:pPr>
        <w:pStyle w:val="Verzeichnis6"/>
        <w:tabs>
          <w:tab w:val="left" w:pos="1996"/>
          <w:tab w:val="right" w:leader="dot" w:pos="9344"/>
        </w:tabs>
        <w:rPr>
          <w:rFonts w:asciiTheme="minorHAnsi" w:eastAsiaTheme="minorEastAsia" w:hAnsiTheme="minorHAnsi" w:cstheme="minorBidi"/>
          <w:noProof/>
          <w:sz w:val="22"/>
          <w:lang w:eastAsia="zh-TW"/>
        </w:rPr>
      </w:pPr>
      <w:hyperlink w:anchor="_Toc319064766" w:history="1">
        <w:r w:rsidR="004F60DF" w:rsidRPr="00A36658">
          <w:rPr>
            <w:rStyle w:val="Hyperlink"/>
            <w:noProof/>
          </w:rPr>
          <w:t>4.3.2.1.1</w:t>
        </w:r>
        <w:r w:rsidR="004F60DF">
          <w:rPr>
            <w:rFonts w:asciiTheme="minorHAnsi" w:eastAsiaTheme="minorEastAsia" w:hAnsiTheme="minorHAnsi" w:cstheme="minorBidi"/>
            <w:noProof/>
            <w:sz w:val="22"/>
            <w:lang w:eastAsia="zh-TW"/>
          </w:rPr>
          <w:tab/>
        </w:r>
        <w:r w:rsidR="004F60DF" w:rsidRPr="00A36658">
          <w:rPr>
            <w:rStyle w:val="Hyperlink"/>
            <w:noProof/>
          </w:rPr>
          <w:t>asram:InformationCINote</w:t>
        </w:r>
        <w:r w:rsidR="004F60DF">
          <w:rPr>
            <w:noProof/>
            <w:webHidden/>
          </w:rPr>
          <w:tab/>
        </w:r>
        <w:r w:rsidR="004F60DF">
          <w:rPr>
            <w:noProof/>
            <w:webHidden/>
          </w:rPr>
          <w:fldChar w:fldCharType="begin"/>
        </w:r>
        <w:r w:rsidR="004F60DF">
          <w:rPr>
            <w:noProof/>
            <w:webHidden/>
          </w:rPr>
          <w:instrText xml:space="preserve"> PAGEREF _Toc319064766 \h </w:instrText>
        </w:r>
        <w:r w:rsidR="004F60DF">
          <w:rPr>
            <w:noProof/>
            <w:webHidden/>
          </w:rPr>
        </w:r>
        <w:r w:rsidR="004F60DF">
          <w:rPr>
            <w:noProof/>
            <w:webHidden/>
          </w:rPr>
          <w:fldChar w:fldCharType="separate"/>
        </w:r>
        <w:r w:rsidR="004F60DF">
          <w:rPr>
            <w:noProof/>
            <w:webHidden/>
          </w:rPr>
          <w:t>20</w:t>
        </w:r>
        <w:r w:rsidR="004F60DF">
          <w:rPr>
            <w:noProof/>
            <w:webHidden/>
          </w:rPr>
          <w:fldChar w:fldCharType="end"/>
        </w:r>
      </w:hyperlink>
    </w:p>
    <w:p w14:paraId="3B1C6C9A" w14:textId="77777777" w:rsidR="004F60DF" w:rsidRDefault="009E2C42">
      <w:pPr>
        <w:pStyle w:val="Verzeichnis5"/>
        <w:rPr>
          <w:rFonts w:asciiTheme="minorHAnsi" w:eastAsiaTheme="minorEastAsia" w:hAnsiTheme="minorHAnsi" w:cstheme="minorBidi"/>
          <w:noProof/>
          <w:sz w:val="22"/>
          <w:lang w:val="de-DE" w:eastAsia="zh-TW"/>
        </w:rPr>
      </w:pPr>
      <w:hyperlink w:anchor="_Toc319064767" w:history="1">
        <w:r w:rsidR="004F60DF" w:rsidRPr="00A36658">
          <w:rPr>
            <w:rStyle w:val="Hyperlink"/>
            <w:noProof/>
            <w14:scene3d>
              <w14:camera w14:prst="orthographicFront"/>
              <w14:lightRig w14:rig="threePt" w14:dir="t">
                <w14:rot w14:lat="0" w14:lon="0" w14:rev="0"/>
              </w14:lightRig>
            </w14:scene3d>
          </w:rPr>
          <w:t>4.3.2.2</w:t>
        </w:r>
        <w:r w:rsidR="004F60DF">
          <w:rPr>
            <w:rFonts w:asciiTheme="minorHAnsi" w:eastAsiaTheme="minorEastAsia" w:hAnsiTheme="minorHAnsi" w:cstheme="minorBidi"/>
            <w:noProof/>
            <w:sz w:val="22"/>
            <w:lang w:val="de-DE" w:eastAsia="zh-TW"/>
          </w:rPr>
          <w:tab/>
        </w:r>
        <w:r w:rsidR="004F60DF" w:rsidRPr="00A36658">
          <w:rPr>
            <w:rStyle w:val="Hyperlink"/>
            <w:noProof/>
          </w:rPr>
          <w:t>asram:IndividualCITradeProductInstance</w:t>
        </w:r>
        <w:r w:rsidR="004F60DF">
          <w:rPr>
            <w:noProof/>
            <w:webHidden/>
          </w:rPr>
          <w:tab/>
        </w:r>
        <w:r w:rsidR="004F60DF">
          <w:rPr>
            <w:noProof/>
            <w:webHidden/>
          </w:rPr>
          <w:fldChar w:fldCharType="begin"/>
        </w:r>
        <w:r w:rsidR="004F60DF">
          <w:rPr>
            <w:noProof/>
            <w:webHidden/>
          </w:rPr>
          <w:instrText xml:space="preserve"> PAGEREF _Toc319064767 \h </w:instrText>
        </w:r>
        <w:r w:rsidR="004F60DF">
          <w:rPr>
            <w:noProof/>
            <w:webHidden/>
          </w:rPr>
        </w:r>
        <w:r w:rsidR="004F60DF">
          <w:rPr>
            <w:noProof/>
            <w:webHidden/>
          </w:rPr>
          <w:fldChar w:fldCharType="separate"/>
        </w:r>
        <w:r w:rsidR="004F60DF">
          <w:rPr>
            <w:noProof/>
            <w:webHidden/>
          </w:rPr>
          <w:t>21</w:t>
        </w:r>
        <w:r w:rsidR="004F60DF">
          <w:rPr>
            <w:noProof/>
            <w:webHidden/>
          </w:rPr>
          <w:fldChar w:fldCharType="end"/>
        </w:r>
      </w:hyperlink>
    </w:p>
    <w:p w14:paraId="3B1C6C9B"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68" w:history="1">
        <w:r w:rsidR="004F60DF" w:rsidRPr="00A36658">
          <w:rPr>
            <w:rStyle w:val="Hyperlink"/>
            <w:noProof/>
          </w:rPr>
          <w:t>4.3.3</w:t>
        </w:r>
        <w:r w:rsidR="004F60DF">
          <w:rPr>
            <w:rFonts w:asciiTheme="minorHAnsi" w:eastAsiaTheme="minorEastAsia" w:hAnsiTheme="minorHAnsi" w:cstheme="minorBidi"/>
            <w:noProof/>
            <w:sz w:val="22"/>
            <w:lang w:val="de-DE" w:eastAsia="zh-TW"/>
          </w:rPr>
          <w:tab/>
        </w:r>
        <w:r w:rsidR="004F60DF" w:rsidRPr="00A36658">
          <w:rPr>
            <w:rStyle w:val="Hyperlink"/>
            <w:noProof/>
          </w:rPr>
          <w:t>asram:SpecifiedCISIFLSupplyChainTradeAgreement</w:t>
        </w:r>
        <w:r w:rsidR="004F60DF">
          <w:rPr>
            <w:noProof/>
            <w:webHidden/>
          </w:rPr>
          <w:tab/>
        </w:r>
        <w:r w:rsidR="004F60DF">
          <w:rPr>
            <w:noProof/>
            <w:webHidden/>
          </w:rPr>
          <w:fldChar w:fldCharType="begin"/>
        </w:r>
        <w:r w:rsidR="004F60DF">
          <w:rPr>
            <w:noProof/>
            <w:webHidden/>
          </w:rPr>
          <w:instrText xml:space="preserve"> PAGEREF _Toc319064768 \h </w:instrText>
        </w:r>
        <w:r w:rsidR="004F60DF">
          <w:rPr>
            <w:noProof/>
            <w:webHidden/>
          </w:rPr>
        </w:r>
        <w:r w:rsidR="004F60DF">
          <w:rPr>
            <w:noProof/>
            <w:webHidden/>
          </w:rPr>
          <w:fldChar w:fldCharType="separate"/>
        </w:r>
        <w:r w:rsidR="004F60DF">
          <w:rPr>
            <w:noProof/>
            <w:webHidden/>
          </w:rPr>
          <w:t>22</w:t>
        </w:r>
        <w:r w:rsidR="004F60DF">
          <w:rPr>
            <w:noProof/>
            <w:webHidden/>
          </w:rPr>
          <w:fldChar w:fldCharType="end"/>
        </w:r>
      </w:hyperlink>
    </w:p>
    <w:p w14:paraId="3B1C6C9C" w14:textId="77777777" w:rsidR="004F60DF" w:rsidRDefault="009E2C42">
      <w:pPr>
        <w:pStyle w:val="Verzeichnis5"/>
        <w:rPr>
          <w:rFonts w:asciiTheme="minorHAnsi" w:eastAsiaTheme="minorEastAsia" w:hAnsiTheme="minorHAnsi" w:cstheme="minorBidi"/>
          <w:noProof/>
          <w:sz w:val="22"/>
          <w:lang w:val="de-DE" w:eastAsia="zh-TW"/>
        </w:rPr>
      </w:pPr>
      <w:hyperlink w:anchor="_Toc319064769" w:history="1">
        <w:r w:rsidR="004F60DF" w:rsidRPr="00A36658">
          <w:rPr>
            <w:rStyle w:val="Hyperlink"/>
            <w:noProof/>
            <w14:scene3d>
              <w14:camera w14:prst="orthographicFront"/>
              <w14:lightRig w14:rig="threePt" w14:dir="t">
                <w14:rot w14:lat="0" w14:lon="0" w14:rev="0"/>
              </w14:lightRig>
            </w14:scene3d>
          </w:rPr>
          <w:t>4.3.3.1</w:t>
        </w:r>
        <w:r w:rsidR="004F60DF">
          <w:rPr>
            <w:rFonts w:asciiTheme="minorHAnsi" w:eastAsiaTheme="minorEastAsia" w:hAnsiTheme="minorHAnsi" w:cstheme="minorBidi"/>
            <w:noProof/>
            <w:sz w:val="22"/>
            <w:lang w:val="de-DE" w:eastAsia="zh-TW"/>
          </w:rPr>
          <w:tab/>
        </w:r>
        <w:r w:rsidR="004F60DF" w:rsidRPr="00A36658">
          <w:rPr>
            <w:rStyle w:val="Hyperlink"/>
            <w:noProof/>
          </w:rPr>
          <w:t>asram:ProgramCIMissionProject</w:t>
        </w:r>
        <w:r w:rsidR="004F60DF">
          <w:rPr>
            <w:noProof/>
            <w:webHidden/>
          </w:rPr>
          <w:tab/>
        </w:r>
        <w:r w:rsidR="004F60DF">
          <w:rPr>
            <w:noProof/>
            <w:webHidden/>
          </w:rPr>
          <w:fldChar w:fldCharType="begin"/>
        </w:r>
        <w:r w:rsidR="004F60DF">
          <w:rPr>
            <w:noProof/>
            <w:webHidden/>
          </w:rPr>
          <w:instrText xml:space="preserve"> PAGEREF _Toc319064769 \h </w:instrText>
        </w:r>
        <w:r w:rsidR="004F60DF">
          <w:rPr>
            <w:noProof/>
            <w:webHidden/>
          </w:rPr>
        </w:r>
        <w:r w:rsidR="004F60DF">
          <w:rPr>
            <w:noProof/>
            <w:webHidden/>
          </w:rPr>
          <w:fldChar w:fldCharType="separate"/>
        </w:r>
        <w:r w:rsidR="004F60DF">
          <w:rPr>
            <w:noProof/>
            <w:webHidden/>
          </w:rPr>
          <w:t>22</w:t>
        </w:r>
        <w:r w:rsidR="004F60DF">
          <w:rPr>
            <w:noProof/>
            <w:webHidden/>
          </w:rPr>
          <w:fldChar w:fldCharType="end"/>
        </w:r>
      </w:hyperlink>
    </w:p>
    <w:p w14:paraId="3B1C6C9D" w14:textId="77777777" w:rsidR="004F60DF" w:rsidRDefault="009E2C42">
      <w:pPr>
        <w:pStyle w:val="Verzeichnis5"/>
        <w:rPr>
          <w:rFonts w:asciiTheme="minorHAnsi" w:eastAsiaTheme="minorEastAsia" w:hAnsiTheme="minorHAnsi" w:cstheme="minorBidi"/>
          <w:noProof/>
          <w:sz w:val="22"/>
          <w:lang w:val="de-DE" w:eastAsia="zh-TW"/>
        </w:rPr>
      </w:pPr>
      <w:hyperlink w:anchor="_Toc319064770" w:history="1">
        <w:r w:rsidR="004F60DF" w:rsidRPr="00A36658">
          <w:rPr>
            <w:rStyle w:val="Hyperlink"/>
            <w:noProof/>
            <w14:scene3d>
              <w14:camera w14:prst="orthographicFront"/>
              <w14:lightRig w14:rig="threePt" w14:dir="t">
                <w14:rot w14:lat="0" w14:lon="0" w14:rev="0"/>
              </w14:lightRig>
            </w14:scene3d>
          </w:rPr>
          <w:t>4.3.3.2</w:t>
        </w:r>
        <w:r w:rsidR="004F60DF">
          <w:rPr>
            <w:rFonts w:asciiTheme="minorHAnsi" w:eastAsiaTheme="minorEastAsia" w:hAnsiTheme="minorHAnsi" w:cstheme="minorBidi"/>
            <w:noProof/>
            <w:sz w:val="22"/>
            <w:lang w:val="de-DE" w:eastAsia="zh-TW"/>
          </w:rPr>
          <w:tab/>
        </w:r>
        <w:r w:rsidR="004F60DF" w:rsidRPr="00A36658">
          <w:rPr>
            <w:rStyle w:val="Hyperlink"/>
            <w:noProof/>
          </w:rPr>
          <w:t>asram:AdditionalReferencedCIReferencedDocument</w:t>
        </w:r>
        <w:r w:rsidR="004F60DF">
          <w:rPr>
            <w:noProof/>
            <w:webHidden/>
          </w:rPr>
          <w:tab/>
        </w:r>
        <w:r w:rsidR="004F60DF">
          <w:rPr>
            <w:noProof/>
            <w:webHidden/>
          </w:rPr>
          <w:fldChar w:fldCharType="begin"/>
        </w:r>
        <w:r w:rsidR="004F60DF">
          <w:rPr>
            <w:noProof/>
            <w:webHidden/>
          </w:rPr>
          <w:instrText xml:space="preserve"> PAGEREF _Toc319064770 \h </w:instrText>
        </w:r>
        <w:r w:rsidR="004F60DF">
          <w:rPr>
            <w:noProof/>
            <w:webHidden/>
          </w:rPr>
        </w:r>
        <w:r w:rsidR="004F60DF">
          <w:rPr>
            <w:noProof/>
            <w:webHidden/>
          </w:rPr>
          <w:fldChar w:fldCharType="separate"/>
        </w:r>
        <w:r w:rsidR="004F60DF">
          <w:rPr>
            <w:noProof/>
            <w:webHidden/>
          </w:rPr>
          <w:t>23</w:t>
        </w:r>
        <w:r w:rsidR="004F60DF">
          <w:rPr>
            <w:noProof/>
            <w:webHidden/>
          </w:rPr>
          <w:fldChar w:fldCharType="end"/>
        </w:r>
      </w:hyperlink>
    </w:p>
    <w:p w14:paraId="3B1C6C9E" w14:textId="77777777" w:rsidR="004F60DF" w:rsidRDefault="009E2C42">
      <w:pPr>
        <w:pStyle w:val="Verzeichnis5"/>
        <w:rPr>
          <w:rFonts w:asciiTheme="minorHAnsi" w:eastAsiaTheme="minorEastAsia" w:hAnsiTheme="minorHAnsi" w:cstheme="minorBidi"/>
          <w:noProof/>
          <w:sz w:val="22"/>
          <w:lang w:val="de-DE" w:eastAsia="zh-TW"/>
        </w:rPr>
      </w:pPr>
      <w:hyperlink w:anchor="_Toc319064771" w:history="1">
        <w:r w:rsidR="004F60DF" w:rsidRPr="00A36658">
          <w:rPr>
            <w:rStyle w:val="Hyperlink"/>
            <w:noProof/>
            <w14:scene3d>
              <w14:camera w14:prst="orthographicFront"/>
              <w14:lightRig w14:rig="threePt" w14:dir="t">
                <w14:rot w14:lat="0" w14:lon="0" w14:rev="0"/>
              </w14:lightRig>
            </w14:scene3d>
          </w:rPr>
          <w:t>4.3.3.3</w:t>
        </w:r>
        <w:r w:rsidR="004F60DF">
          <w:rPr>
            <w:rFonts w:asciiTheme="minorHAnsi" w:eastAsiaTheme="minorEastAsia" w:hAnsiTheme="minorHAnsi" w:cstheme="minorBidi"/>
            <w:noProof/>
            <w:sz w:val="22"/>
            <w:lang w:val="de-DE" w:eastAsia="zh-TW"/>
          </w:rPr>
          <w:tab/>
        </w:r>
        <w:r w:rsidR="004F60DF" w:rsidRPr="00A36658">
          <w:rPr>
            <w:rStyle w:val="Hyperlink"/>
            <w:noProof/>
          </w:rPr>
          <w:t>asram:BuyerOrderReferencedCIReferencedDocument</w:t>
        </w:r>
        <w:r w:rsidR="004F60DF">
          <w:rPr>
            <w:noProof/>
            <w:webHidden/>
          </w:rPr>
          <w:tab/>
        </w:r>
        <w:r w:rsidR="004F60DF">
          <w:rPr>
            <w:noProof/>
            <w:webHidden/>
          </w:rPr>
          <w:fldChar w:fldCharType="begin"/>
        </w:r>
        <w:r w:rsidR="004F60DF">
          <w:rPr>
            <w:noProof/>
            <w:webHidden/>
          </w:rPr>
          <w:instrText xml:space="preserve"> PAGEREF _Toc319064771 \h </w:instrText>
        </w:r>
        <w:r w:rsidR="004F60DF">
          <w:rPr>
            <w:noProof/>
            <w:webHidden/>
          </w:rPr>
        </w:r>
        <w:r w:rsidR="004F60DF">
          <w:rPr>
            <w:noProof/>
            <w:webHidden/>
          </w:rPr>
          <w:fldChar w:fldCharType="separate"/>
        </w:r>
        <w:r w:rsidR="004F60DF">
          <w:rPr>
            <w:noProof/>
            <w:webHidden/>
          </w:rPr>
          <w:t>23</w:t>
        </w:r>
        <w:r w:rsidR="004F60DF">
          <w:rPr>
            <w:noProof/>
            <w:webHidden/>
          </w:rPr>
          <w:fldChar w:fldCharType="end"/>
        </w:r>
      </w:hyperlink>
    </w:p>
    <w:p w14:paraId="3B1C6C9F" w14:textId="77777777" w:rsidR="004F60DF" w:rsidRDefault="009E2C42">
      <w:pPr>
        <w:pStyle w:val="Verzeichnis5"/>
        <w:rPr>
          <w:rFonts w:asciiTheme="minorHAnsi" w:eastAsiaTheme="minorEastAsia" w:hAnsiTheme="minorHAnsi" w:cstheme="minorBidi"/>
          <w:noProof/>
          <w:sz w:val="22"/>
          <w:lang w:val="de-DE" w:eastAsia="zh-TW"/>
        </w:rPr>
      </w:pPr>
      <w:hyperlink w:anchor="_Toc319064772" w:history="1">
        <w:r w:rsidR="004F60DF" w:rsidRPr="00A36658">
          <w:rPr>
            <w:rStyle w:val="Hyperlink"/>
            <w:noProof/>
            <w14:scene3d>
              <w14:camera w14:prst="orthographicFront"/>
              <w14:lightRig w14:rig="threePt" w14:dir="t">
                <w14:rot w14:lat="0" w14:lon="0" w14:rev="0"/>
              </w14:lightRig>
            </w14:scene3d>
          </w:rPr>
          <w:t>4.3.3.4</w:t>
        </w:r>
        <w:r w:rsidR="004F60DF">
          <w:rPr>
            <w:rFonts w:asciiTheme="minorHAnsi" w:eastAsiaTheme="minorEastAsia" w:hAnsiTheme="minorHAnsi" w:cstheme="minorBidi"/>
            <w:noProof/>
            <w:sz w:val="22"/>
            <w:lang w:val="de-DE" w:eastAsia="zh-TW"/>
          </w:rPr>
          <w:tab/>
        </w:r>
        <w:r w:rsidR="004F60DF" w:rsidRPr="00A36658">
          <w:rPr>
            <w:rStyle w:val="Hyperlink"/>
            <w:noProof/>
          </w:rPr>
          <w:t>asram:SpecifiedCITradeBusinessFlag</w:t>
        </w:r>
        <w:r w:rsidR="004F60DF">
          <w:rPr>
            <w:noProof/>
            <w:webHidden/>
          </w:rPr>
          <w:tab/>
        </w:r>
        <w:r w:rsidR="004F60DF">
          <w:rPr>
            <w:noProof/>
            <w:webHidden/>
          </w:rPr>
          <w:fldChar w:fldCharType="begin"/>
        </w:r>
        <w:r w:rsidR="004F60DF">
          <w:rPr>
            <w:noProof/>
            <w:webHidden/>
          </w:rPr>
          <w:instrText xml:space="preserve"> PAGEREF _Toc319064772 \h </w:instrText>
        </w:r>
        <w:r w:rsidR="004F60DF">
          <w:rPr>
            <w:noProof/>
            <w:webHidden/>
          </w:rPr>
        </w:r>
        <w:r w:rsidR="004F60DF">
          <w:rPr>
            <w:noProof/>
            <w:webHidden/>
          </w:rPr>
          <w:fldChar w:fldCharType="separate"/>
        </w:r>
        <w:r w:rsidR="004F60DF">
          <w:rPr>
            <w:noProof/>
            <w:webHidden/>
          </w:rPr>
          <w:t>24</w:t>
        </w:r>
        <w:r w:rsidR="004F60DF">
          <w:rPr>
            <w:noProof/>
            <w:webHidden/>
          </w:rPr>
          <w:fldChar w:fldCharType="end"/>
        </w:r>
      </w:hyperlink>
    </w:p>
    <w:p w14:paraId="3B1C6CA0" w14:textId="77777777" w:rsidR="004F60DF" w:rsidRDefault="009E2C42">
      <w:pPr>
        <w:pStyle w:val="Verzeichnis5"/>
        <w:rPr>
          <w:rFonts w:asciiTheme="minorHAnsi" w:eastAsiaTheme="minorEastAsia" w:hAnsiTheme="minorHAnsi" w:cstheme="minorBidi"/>
          <w:noProof/>
          <w:sz w:val="22"/>
          <w:lang w:val="de-DE" w:eastAsia="zh-TW"/>
        </w:rPr>
      </w:pPr>
      <w:hyperlink w:anchor="_Toc319064773" w:history="1">
        <w:r w:rsidR="004F60DF" w:rsidRPr="00A36658">
          <w:rPr>
            <w:rStyle w:val="Hyperlink"/>
            <w:noProof/>
            <w14:scene3d>
              <w14:camera w14:prst="orthographicFront"/>
              <w14:lightRig w14:rig="threePt" w14:dir="t">
                <w14:rot w14:lat="0" w14:lon="0" w14:rev="0"/>
              </w14:lightRig>
            </w14:scene3d>
          </w:rPr>
          <w:t>4.3.3.5</w:t>
        </w:r>
        <w:r w:rsidR="004F60DF">
          <w:rPr>
            <w:rFonts w:asciiTheme="minorHAnsi" w:eastAsiaTheme="minorEastAsia" w:hAnsiTheme="minorHAnsi" w:cstheme="minorBidi"/>
            <w:noProof/>
            <w:sz w:val="22"/>
            <w:lang w:val="de-DE" w:eastAsia="zh-TW"/>
          </w:rPr>
          <w:tab/>
        </w:r>
        <w:r w:rsidR="004F60DF" w:rsidRPr="00A36658">
          <w:rPr>
            <w:rStyle w:val="Hyperlink"/>
            <w:noProof/>
          </w:rPr>
          <w:t>asram:SellerCITradeParty</w:t>
        </w:r>
        <w:r w:rsidR="004F60DF">
          <w:rPr>
            <w:noProof/>
            <w:webHidden/>
          </w:rPr>
          <w:tab/>
        </w:r>
        <w:r w:rsidR="004F60DF">
          <w:rPr>
            <w:noProof/>
            <w:webHidden/>
          </w:rPr>
          <w:fldChar w:fldCharType="begin"/>
        </w:r>
        <w:r w:rsidR="004F60DF">
          <w:rPr>
            <w:noProof/>
            <w:webHidden/>
          </w:rPr>
          <w:instrText xml:space="preserve"> PAGEREF _Toc319064773 \h </w:instrText>
        </w:r>
        <w:r w:rsidR="004F60DF">
          <w:rPr>
            <w:noProof/>
            <w:webHidden/>
          </w:rPr>
        </w:r>
        <w:r w:rsidR="004F60DF">
          <w:rPr>
            <w:noProof/>
            <w:webHidden/>
          </w:rPr>
          <w:fldChar w:fldCharType="separate"/>
        </w:r>
        <w:r w:rsidR="004F60DF">
          <w:rPr>
            <w:noProof/>
            <w:webHidden/>
          </w:rPr>
          <w:t>24</w:t>
        </w:r>
        <w:r w:rsidR="004F60DF">
          <w:rPr>
            <w:noProof/>
            <w:webHidden/>
          </w:rPr>
          <w:fldChar w:fldCharType="end"/>
        </w:r>
      </w:hyperlink>
    </w:p>
    <w:p w14:paraId="3B1C6CA1" w14:textId="77777777" w:rsidR="004F60DF" w:rsidRDefault="009E2C42">
      <w:pPr>
        <w:pStyle w:val="Verzeichnis4"/>
        <w:tabs>
          <w:tab w:val="left" w:pos="1452"/>
        </w:tabs>
        <w:rPr>
          <w:rFonts w:asciiTheme="minorHAnsi" w:eastAsiaTheme="minorEastAsia" w:hAnsiTheme="minorHAnsi" w:cstheme="minorBidi"/>
          <w:noProof/>
          <w:sz w:val="22"/>
          <w:lang w:val="de-DE" w:eastAsia="zh-TW"/>
        </w:rPr>
      </w:pPr>
      <w:hyperlink w:anchor="_Toc319064774" w:history="1">
        <w:r w:rsidR="004F60DF" w:rsidRPr="00A36658">
          <w:rPr>
            <w:rStyle w:val="Hyperlink"/>
            <w:noProof/>
          </w:rPr>
          <w:t>4.3.4</w:t>
        </w:r>
        <w:r w:rsidR="004F60DF">
          <w:rPr>
            <w:rFonts w:asciiTheme="minorHAnsi" w:eastAsiaTheme="minorEastAsia" w:hAnsiTheme="minorHAnsi" w:cstheme="minorBidi"/>
            <w:noProof/>
            <w:sz w:val="22"/>
            <w:lang w:val="de-DE" w:eastAsia="zh-TW"/>
          </w:rPr>
          <w:tab/>
        </w:r>
        <w:r w:rsidR="004F60DF" w:rsidRPr="00A36658">
          <w:rPr>
            <w:rStyle w:val="Hyperlink"/>
            <w:noProof/>
          </w:rPr>
          <w:t>asram:SpecifiedCISIFLSupplyChainTradeDelivery</w:t>
        </w:r>
        <w:r w:rsidR="004F60DF">
          <w:rPr>
            <w:noProof/>
            <w:webHidden/>
          </w:rPr>
          <w:tab/>
        </w:r>
        <w:r w:rsidR="004F60DF">
          <w:rPr>
            <w:noProof/>
            <w:webHidden/>
          </w:rPr>
          <w:fldChar w:fldCharType="begin"/>
        </w:r>
        <w:r w:rsidR="004F60DF">
          <w:rPr>
            <w:noProof/>
            <w:webHidden/>
          </w:rPr>
          <w:instrText xml:space="preserve"> PAGEREF _Toc319064774 \h </w:instrText>
        </w:r>
        <w:r w:rsidR="004F60DF">
          <w:rPr>
            <w:noProof/>
            <w:webHidden/>
          </w:rPr>
        </w:r>
        <w:r w:rsidR="004F60DF">
          <w:rPr>
            <w:noProof/>
            <w:webHidden/>
          </w:rPr>
          <w:fldChar w:fldCharType="separate"/>
        </w:r>
        <w:r w:rsidR="004F60DF">
          <w:rPr>
            <w:noProof/>
            <w:webHidden/>
          </w:rPr>
          <w:t>25</w:t>
        </w:r>
        <w:r w:rsidR="004F60DF">
          <w:rPr>
            <w:noProof/>
            <w:webHidden/>
          </w:rPr>
          <w:fldChar w:fldCharType="end"/>
        </w:r>
      </w:hyperlink>
    </w:p>
    <w:p w14:paraId="3B1C6CA2" w14:textId="77777777" w:rsidR="004F60DF" w:rsidRDefault="009E2C42">
      <w:pPr>
        <w:pStyle w:val="Verzeichnis5"/>
        <w:rPr>
          <w:rFonts w:asciiTheme="minorHAnsi" w:eastAsiaTheme="minorEastAsia" w:hAnsiTheme="minorHAnsi" w:cstheme="minorBidi"/>
          <w:noProof/>
          <w:sz w:val="22"/>
          <w:lang w:val="de-DE" w:eastAsia="zh-TW"/>
        </w:rPr>
      </w:pPr>
      <w:hyperlink w:anchor="_Toc319064775" w:history="1">
        <w:r w:rsidR="004F60DF" w:rsidRPr="00A36658">
          <w:rPr>
            <w:rStyle w:val="Hyperlink"/>
            <w:noProof/>
            <w14:scene3d>
              <w14:camera w14:prst="orthographicFront"/>
              <w14:lightRig w14:rig="threePt" w14:dir="t">
                <w14:rot w14:lat="0" w14:lon="0" w14:rev="0"/>
              </w14:lightRig>
            </w14:scene3d>
          </w:rPr>
          <w:t>4.3.4.1</w:t>
        </w:r>
        <w:r w:rsidR="004F60DF">
          <w:rPr>
            <w:rFonts w:asciiTheme="minorHAnsi" w:eastAsiaTheme="minorEastAsia" w:hAnsiTheme="minorHAnsi" w:cstheme="minorBidi"/>
            <w:noProof/>
            <w:sz w:val="22"/>
            <w:lang w:val="de-DE" w:eastAsia="zh-TW"/>
          </w:rPr>
          <w:tab/>
        </w:r>
        <w:r w:rsidR="004F60DF" w:rsidRPr="00A36658">
          <w:rPr>
            <w:rStyle w:val="Hyperlink"/>
            <w:noProof/>
          </w:rPr>
          <w:t>asram:InformationCINote</w:t>
        </w:r>
        <w:r w:rsidR="004F60DF">
          <w:rPr>
            <w:noProof/>
            <w:webHidden/>
          </w:rPr>
          <w:tab/>
        </w:r>
        <w:r w:rsidR="004F60DF">
          <w:rPr>
            <w:noProof/>
            <w:webHidden/>
          </w:rPr>
          <w:fldChar w:fldCharType="begin"/>
        </w:r>
        <w:r w:rsidR="004F60DF">
          <w:rPr>
            <w:noProof/>
            <w:webHidden/>
          </w:rPr>
          <w:instrText xml:space="preserve"> PAGEREF _Toc319064775 \h </w:instrText>
        </w:r>
        <w:r w:rsidR="004F60DF">
          <w:rPr>
            <w:noProof/>
            <w:webHidden/>
          </w:rPr>
        </w:r>
        <w:r w:rsidR="004F60DF">
          <w:rPr>
            <w:noProof/>
            <w:webHidden/>
          </w:rPr>
          <w:fldChar w:fldCharType="separate"/>
        </w:r>
        <w:r w:rsidR="004F60DF">
          <w:rPr>
            <w:noProof/>
            <w:webHidden/>
          </w:rPr>
          <w:t>25</w:t>
        </w:r>
        <w:r w:rsidR="004F60DF">
          <w:rPr>
            <w:noProof/>
            <w:webHidden/>
          </w:rPr>
          <w:fldChar w:fldCharType="end"/>
        </w:r>
      </w:hyperlink>
    </w:p>
    <w:p w14:paraId="3B1C6CA3" w14:textId="77777777" w:rsidR="004F60DF" w:rsidRDefault="009E2C42">
      <w:pPr>
        <w:pStyle w:val="Verzeichnis5"/>
        <w:rPr>
          <w:rFonts w:asciiTheme="minorHAnsi" w:eastAsiaTheme="minorEastAsia" w:hAnsiTheme="minorHAnsi" w:cstheme="minorBidi"/>
          <w:noProof/>
          <w:sz w:val="22"/>
          <w:lang w:val="de-DE" w:eastAsia="zh-TW"/>
        </w:rPr>
      </w:pPr>
      <w:hyperlink w:anchor="_Toc319064776" w:history="1">
        <w:r w:rsidR="004F60DF" w:rsidRPr="00A36658">
          <w:rPr>
            <w:rStyle w:val="Hyperlink"/>
            <w:noProof/>
            <w14:scene3d>
              <w14:camera w14:prst="orthographicFront"/>
              <w14:lightRig w14:rig="threePt" w14:dir="t">
                <w14:rot w14:lat="0" w14:lon="0" w14:rev="0"/>
              </w14:lightRig>
            </w14:scene3d>
          </w:rPr>
          <w:t>4.3.4.2</w:t>
        </w:r>
        <w:r w:rsidR="004F60DF">
          <w:rPr>
            <w:rFonts w:asciiTheme="minorHAnsi" w:eastAsiaTheme="minorEastAsia" w:hAnsiTheme="minorHAnsi" w:cstheme="minorBidi"/>
            <w:noProof/>
            <w:sz w:val="22"/>
            <w:lang w:val="de-DE" w:eastAsia="zh-TW"/>
          </w:rPr>
          <w:tab/>
        </w:r>
        <w:r w:rsidR="004F60DF" w:rsidRPr="00A36658">
          <w:rPr>
            <w:rStyle w:val="Hyperlink"/>
            <w:noProof/>
          </w:rPr>
          <w:t>asram:AdditionalReferencedCIReferencedDocument</w:t>
        </w:r>
        <w:r w:rsidR="004F60DF">
          <w:rPr>
            <w:noProof/>
            <w:webHidden/>
          </w:rPr>
          <w:tab/>
        </w:r>
        <w:r w:rsidR="004F60DF">
          <w:rPr>
            <w:noProof/>
            <w:webHidden/>
          </w:rPr>
          <w:fldChar w:fldCharType="begin"/>
        </w:r>
        <w:r w:rsidR="004F60DF">
          <w:rPr>
            <w:noProof/>
            <w:webHidden/>
          </w:rPr>
          <w:instrText xml:space="preserve"> PAGEREF _Toc319064776 \h </w:instrText>
        </w:r>
        <w:r w:rsidR="004F60DF">
          <w:rPr>
            <w:noProof/>
            <w:webHidden/>
          </w:rPr>
        </w:r>
        <w:r w:rsidR="004F60DF">
          <w:rPr>
            <w:noProof/>
            <w:webHidden/>
          </w:rPr>
          <w:fldChar w:fldCharType="separate"/>
        </w:r>
        <w:r w:rsidR="004F60DF">
          <w:rPr>
            <w:noProof/>
            <w:webHidden/>
          </w:rPr>
          <w:t>26</w:t>
        </w:r>
        <w:r w:rsidR="004F60DF">
          <w:rPr>
            <w:noProof/>
            <w:webHidden/>
          </w:rPr>
          <w:fldChar w:fldCharType="end"/>
        </w:r>
      </w:hyperlink>
    </w:p>
    <w:p w14:paraId="3B1C6CA4" w14:textId="77777777" w:rsidR="004F60DF" w:rsidRDefault="009E2C42">
      <w:pPr>
        <w:pStyle w:val="Verzeichnis5"/>
        <w:rPr>
          <w:rFonts w:asciiTheme="minorHAnsi" w:eastAsiaTheme="minorEastAsia" w:hAnsiTheme="minorHAnsi" w:cstheme="minorBidi"/>
          <w:noProof/>
          <w:sz w:val="22"/>
          <w:lang w:val="de-DE" w:eastAsia="zh-TW"/>
        </w:rPr>
      </w:pPr>
      <w:hyperlink w:anchor="_Toc319064777" w:history="1">
        <w:r w:rsidR="004F60DF" w:rsidRPr="00A36658">
          <w:rPr>
            <w:rStyle w:val="Hyperlink"/>
            <w:noProof/>
            <w14:scene3d>
              <w14:camera w14:prst="orthographicFront"/>
              <w14:lightRig w14:rig="threePt" w14:dir="t">
                <w14:rot w14:lat="0" w14:lon="0" w14:rev="0"/>
              </w14:lightRig>
            </w14:scene3d>
          </w:rPr>
          <w:t>4.3.4.3</w:t>
        </w:r>
        <w:r w:rsidR="004F60DF">
          <w:rPr>
            <w:rFonts w:asciiTheme="minorHAnsi" w:eastAsiaTheme="minorEastAsia" w:hAnsiTheme="minorHAnsi" w:cstheme="minorBidi"/>
            <w:noProof/>
            <w:sz w:val="22"/>
            <w:lang w:val="de-DE" w:eastAsia="zh-TW"/>
          </w:rPr>
          <w:tab/>
        </w:r>
        <w:r w:rsidR="004F60DF" w:rsidRPr="00A36658">
          <w:rPr>
            <w:rStyle w:val="Hyperlink"/>
            <w:noProof/>
          </w:rPr>
          <w:t>asram:ConsignmentCISupplyChainInventory</w:t>
        </w:r>
        <w:r w:rsidR="004F60DF">
          <w:rPr>
            <w:noProof/>
            <w:webHidden/>
          </w:rPr>
          <w:tab/>
        </w:r>
        <w:r w:rsidR="004F60DF">
          <w:rPr>
            <w:noProof/>
            <w:webHidden/>
          </w:rPr>
          <w:fldChar w:fldCharType="begin"/>
        </w:r>
        <w:r w:rsidR="004F60DF">
          <w:rPr>
            <w:noProof/>
            <w:webHidden/>
          </w:rPr>
          <w:instrText xml:space="preserve"> PAGEREF _Toc319064777 \h </w:instrText>
        </w:r>
        <w:r w:rsidR="004F60DF">
          <w:rPr>
            <w:noProof/>
            <w:webHidden/>
          </w:rPr>
        </w:r>
        <w:r w:rsidR="004F60DF">
          <w:rPr>
            <w:noProof/>
            <w:webHidden/>
          </w:rPr>
          <w:fldChar w:fldCharType="separate"/>
        </w:r>
        <w:r w:rsidR="004F60DF">
          <w:rPr>
            <w:noProof/>
            <w:webHidden/>
          </w:rPr>
          <w:t>27</w:t>
        </w:r>
        <w:r w:rsidR="004F60DF">
          <w:rPr>
            <w:noProof/>
            <w:webHidden/>
          </w:rPr>
          <w:fldChar w:fldCharType="end"/>
        </w:r>
      </w:hyperlink>
    </w:p>
    <w:p w14:paraId="3B1C6CA5" w14:textId="77777777" w:rsidR="004F60DF" w:rsidRDefault="009E2C42">
      <w:pPr>
        <w:pStyle w:val="Verzeichnis5"/>
        <w:rPr>
          <w:rFonts w:asciiTheme="minorHAnsi" w:eastAsiaTheme="minorEastAsia" w:hAnsiTheme="minorHAnsi" w:cstheme="minorBidi"/>
          <w:noProof/>
          <w:sz w:val="22"/>
          <w:lang w:val="de-DE" w:eastAsia="zh-TW"/>
        </w:rPr>
      </w:pPr>
      <w:hyperlink w:anchor="_Toc319064778" w:history="1">
        <w:r w:rsidR="004F60DF" w:rsidRPr="00A36658">
          <w:rPr>
            <w:rStyle w:val="Hyperlink"/>
            <w:noProof/>
            <w14:scene3d>
              <w14:camera w14:prst="orthographicFront"/>
              <w14:lightRig w14:rig="threePt" w14:dir="t">
                <w14:rot w14:lat="0" w14:lon="0" w14:rev="0"/>
              </w14:lightRig>
            </w14:scene3d>
          </w:rPr>
          <w:t>4.3.4.4</w:t>
        </w:r>
        <w:r w:rsidR="004F60DF">
          <w:rPr>
            <w:rFonts w:asciiTheme="minorHAnsi" w:eastAsiaTheme="minorEastAsia" w:hAnsiTheme="minorHAnsi" w:cstheme="minorBidi"/>
            <w:noProof/>
            <w:sz w:val="22"/>
            <w:lang w:val="de-DE" w:eastAsia="zh-TW"/>
          </w:rPr>
          <w:tab/>
        </w:r>
        <w:r w:rsidR="004F60DF" w:rsidRPr="00A36658">
          <w:rPr>
            <w:rStyle w:val="Hyperlink"/>
            <w:noProof/>
          </w:rPr>
          <w:t>asram:CustomerCISupplyChainInventory</w:t>
        </w:r>
        <w:r w:rsidR="004F60DF">
          <w:rPr>
            <w:noProof/>
            <w:webHidden/>
          </w:rPr>
          <w:tab/>
        </w:r>
        <w:r w:rsidR="004F60DF">
          <w:rPr>
            <w:noProof/>
            <w:webHidden/>
          </w:rPr>
          <w:fldChar w:fldCharType="begin"/>
        </w:r>
        <w:r w:rsidR="004F60DF">
          <w:rPr>
            <w:noProof/>
            <w:webHidden/>
          </w:rPr>
          <w:instrText xml:space="preserve"> PAGEREF _Toc319064778 \h </w:instrText>
        </w:r>
        <w:r w:rsidR="004F60DF">
          <w:rPr>
            <w:noProof/>
            <w:webHidden/>
          </w:rPr>
        </w:r>
        <w:r w:rsidR="004F60DF">
          <w:rPr>
            <w:noProof/>
            <w:webHidden/>
          </w:rPr>
          <w:fldChar w:fldCharType="separate"/>
        </w:r>
        <w:r w:rsidR="004F60DF">
          <w:rPr>
            <w:noProof/>
            <w:webHidden/>
          </w:rPr>
          <w:t>28</w:t>
        </w:r>
        <w:r w:rsidR="004F60DF">
          <w:rPr>
            <w:noProof/>
            <w:webHidden/>
          </w:rPr>
          <w:fldChar w:fldCharType="end"/>
        </w:r>
      </w:hyperlink>
    </w:p>
    <w:p w14:paraId="3B1C6CA6" w14:textId="77777777" w:rsidR="004F60DF" w:rsidRDefault="009E2C42">
      <w:pPr>
        <w:pStyle w:val="Verzeichnis5"/>
        <w:rPr>
          <w:rFonts w:asciiTheme="minorHAnsi" w:eastAsiaTheme="minorEastAsia" w:hAnsiTheme="minorHAnsi" w:cstheme="minorBidi"/>
          <w:noProof/>
          <w:sz w:val="22"/>
          <w:lang w:val="de-DE" w:eastAsia="zh-TW"/>
        </w:rPr>
      </w:pPr>
      <w:hyperlink w:anchor="_Toc319064779" w:history="1">
        <w:r w:rsidR="004F60DF" w:rsidRPr="00A36658">
          <w:rPr>
            <w:rStyle w:val="Hyperlink"/>
            <w:noProof/>
            <w14:scene3d>
              <w14:camera w14:prst="orthographicFront"/>
              <w14:lightRig w14:rig="threePt" w14:dir="t">
                <w14:rot w14:lat="0" w14:lon="0" w14:rev="0"/>
              </w14:lightRig>
            </w14:scene3d>
          </w:rPr>
          <w:t>4.3.4.5</w:t>
        </w:r>
        <w:r w:rsidR="004F60DF">
          <w:rPr>
            <w:rFonts w:asciiTheme="minorHAnsi" w:eastAsiaTheme="minorEastAsia" w:hAnsiTheme="minorHAnsi" w:cstheme="minorBidi"/>
            <w:noProof/>
            <w:sz w:val="22"/>
            <w:lang w:val="de-DE" w:eastAsia="zh-TW"/>
          </w:rPr>
          <w:tab/>
        </w:r>
        <w:r w:rsidR="004F60DF" w:rsidRPr="00A36658">
          <w:rPr>
            <w:rStyle w:val="Hyperlink"/>
            <w:noProof/>
          </w:rPr>
          <w:t>asram:SpecifiedCISupplyChainSchedule</w:t>
        </w:r>
        <w:r w:rsidR="004F60DF">
          <w:rPr>
            <w:noProof/>
            <w:webHidden/>
          </w:rPr>
          <w:tab/>
        </w:r>
        <w:r w:rsidR="004F60DF">
          <w:rPr>
            <w:noProof/>
            <w:webHidden/>
          </w:rPr>
          <w:fldChar w:fldCharType="begin"/>
        </w:r>
        <w:r w:rsidR="004F60DF">
          <w:rPr>
            <w:noProof/>
            <w:webHidden/>
          </w:rPr>
          <w:instrText xml:space="preserve"> PAGEREF _Toc319064779 \h </w:instrText>
        </w:r>
        <w:r w:rsidR="004F60DF">
          <w:rPr>
            <w:noProof/>
            <w:webHidden/>
          </w:rPr>
        </w:r>
        <w:r w:rsidR="004F60DF">
          <w:rPr>
            <w:noProof/>
            <w:webHidden/>
          </w:rPr>
          <w:fldChar w:fldCharType="separate"/>
        </w:r>
        <w:r w:rsidR="004F60DF">
          <w:rPr>
            <w:noProof/>
            <w:webHidden/>
          </w:rPr>
          <w:t>29</w:t>
        </w:r>
        <w:r w:rsidR="004F60DF">
          <w:rPr>
            <w:noProof/>
            <w:webHidden/>
          </w:rPr>
          <w:fldChar w:fldCharType="end"/>
        </w:r>
      </w:hyperlink>
    </w:p>
    <w:p w14:paraId="3B1C6CA7" w14:textId="77777777" w:rsidR="004F60DF" w:rsidRDefault="009E2C42">
      <w:pPr>
        <w:pStyle w:val="Verzeichnis6"/>
        <w:tabs>
          <w:tab w:val="left" w:pos="1996"/>
          <w:tab w:val="right" w:leader="dot" w:pos="9344"/>
        </w:tabs>
        <w:rPr>
          <w:rFonts w:asciiTheme="minorHAnsi" w:eastAsiaTheme="minorEastAsia" w:hAnsiTheme="minorHAnsi" w:cstheme="minorBidi"/>
          <w:noProof/>
          <w:sz w:val="22"/>
          <w:lang w:eastAsia="zh-TW"/>
        </w:rPr>
      </w:pPr>
      <w:hyperlink w:anchor="_Toc319064780" w:history="1">
        <w:r w:rsidR="004F60DF" w:rsidRPr="00A36658">
          <w:rPr>
            <w:rStyle w:val="Hyperlink"/>
            <w:noProof/>
          </w:rPr>
          <w:t>4.3.4.5.1</w:t>
        </w:r>
        <w:r w:rsidR="004F60DF">
          <w:rPr>
            <w:rFonts w:asciiTheme="minorHAnsi" w:eastAsiaTheme="minorEastAsia" w:hAnsiTheme="minorHAnsi" w:cstheme="minorBidi"/>
            <w:noProof/>
            <w:sz w:val="22"/>
            <w:lang w:eastAsia="zh-TW"/>
          </w:rPr>
          <w:tab/>
        </w:r>
        <w:r w:rsidR="004F60DF" w:rsidRPr="00A36658">
          <w:rPr>
            <w:rStyle w:val="Hyperlink"/>
            <w:noProof/>
          </w:rPr>
          <w:t>asram:SpecifiedCISupplyChainEvent</w:t>
        </w:r>
        <w:r w:rsidR="004F60DF">
          <w:rPr>
            <w:noProof/>
            <w:webHidden/>
          </w:rPr>
          <w:tab/>
        </w:r>
        <w:r w:rsidR="004F60DF">
          <w:rPr>
            <w:noProof/>
            <w:webHidden/>
          </w:rPr>
          <w:fldChar w:fldCharType="begin"/>
        </w:r>
        <w:r w:rsidR="004F60DF">
          <w:rPr>
            <w:noProof/>
            <w:webHidden/>
          </w:rPr>
          <w:instrText xml:space="preserve"> PAGEREF _Toc319064780 \h </w:instrText>
        </w:r>
        <w:r w:rsidR="004F60DF">
          <w:rPr>
            <w:noProof/>
            <w:webHidden/>
          </w:rPr>
        </w:r>
        <w:r w:rsidR="004F60DF">
          <w:rPr>
            <w:noProof/>
            <w:webHidden/>
          </w:rPr>
          <w:fldChar w:fldCharType="separate"/>
        </w:r>
        <w:r w:rsidR="004F60DF">
          <w:rPr>
            <w:noProof/>
            <w:webHidden/>
          </w:rPr>
          <w:t>29</w:t>
        </w:r>
        <w:r w:rsidR="004F60DF">
          <w:rPr>
            <w:noProof/>
            <w:webHidden/>
          </w:rPr>
          <w:fldChar w:fldCharType="end"/>
        </w:r>
      </w:hyperlink>
    </w:p>
    <w:p w14:paraId="3B1C6CA8" w14:textId="77777777" w:rsidR="00E60D1D" w:rsidRDefault="004F60DF">
      <w:pPr>
        <w:rPr>
          <w:lang w:val="de-DE"/>
        </w:rPr>
      </w:pPr>
      <w:r>
        <w:rPr>
          <w:b/>
        </w:rPr>
        <w:fldChar w:fldCharType="end"/>
      </w:r>
      <w:r w:rsidR="00E60D1D">
        <w:rPr>
          <w:lang w:val="de-DE"/>
        </w:rPr>
        <w:br w:type="page"/>
      </w:r>
    </w:p>
    <w:p w14:paraId="3B1C6CA9" w14:textId="77777777" w:rsidR="00D9267F" w:rsidRPr="003842FD" w:rsidRDefault="00D9267F" w:rsidP="00252E4A">
      <w:pPr>
        <w:pStyle w:val="Kapitelberschrift"/>
      </w:pPr>
      <w:bookmarkStart w:id="2" w:name="_Toc316393819"/>
      <w:bookmarkStart w:id="3" w:name="_Toc318816409"/>
      <w:bookmarkStart w:id="4" w:name="_Toc319064737"/>
      <w:r w:rsidRPr="00563802">
        <w:t>Introduction</w:t>
      </w:r>
      <w:bookmarkEnd w:id="2"/>
      <w:bookmarkEnd w:id="3"/>
      <w:bookmarkEnd w:id="4"/>
    </w:p>
    <w:p w14:paraId="7F590826" w14:textId="656103ED" w:rsidR="009E2C42" w:rsidRDefault="009E2C42" w:rsidP="00D9267F">
      <w:pPr>
        <w:pStyle w:val="berschrift1"/>
        <w:rPr>
          <w:lang w:val="de-DE"/>
        </w:rPr>
      </w:pPr>
      <w:bookmarkStart w:id="5" w:name="_Toc319064738"/>
      <w:r>
        <w:rPr>
          <w:lang w:val="de-DE"/>
        </w:rPr>
        <w:t>Preface</w:t>
      </w:r>
    </w:p>
    <w:p w14:paraId="20267F06" w14:textId="77777777" w:rsidR="009E2C42" w:rsidRPr="007E4A86" w:rsidRDefault="009E2C42" w:rsidP="009E2C42">
      <w:pPr>
        <w:rPr>
          <w:lang w:val="en-GB"/>
        </w:rPr>
      </w:pPr>
      <w:r w:rsidRPr="007E4A86">
        <w:rPr>
          <w:lang w:val="en-GB"/>
        </w:rPr>
        <w:t>It is strongly recommended to read the document “Read Me first – BoostAero General information” first, especially if you are a BoostAero XML beginner. The document is available for download on the SupplyOn AirSupply M2M Guidelines Download Area (</w:t>
      </w:r>
      <w:hyperlink r:id="rId14" w:history="1">
        <w:r w:rsidRPr="007E4A86">
          <w:rPr>
            <w:rStyle w:val="Hyperlink"/>
            <w:lang w:val="en-GB"/>
          </w:rPr>
          <w:t>http://www.supplyon.com/supplyon_download_area_m2m_guidelines.html</w:t>
        </w:r>
      </w:hyperlink>
      <w:r w:rsidRPr="007E4A86">
        <w:rPr>
          <w:lang w:val="en-GB"/>
        </w:rPr>
        <w:t>).</w:t>
      </w:r>
    </w:p>
    <w:p w14:paraId="3B1C6CAA" w14:textId="77777777" w:rsidR="00C15798" w:rsidRDefault="005F43B2" w:rsidP="00D9267F">
      <w:pPr>
        <w:pStyle w:val="berschrift1"/>
        <w:rPr>
          <w:lang w:val="de-DE"/>
        </w:rPr>
      </w:pPr>
      <w:r>
        <w:t>Purpose of the document</w:t>
      </w:r>
      <w:bookmarkEnd w:id="5"/>
    </w:p>
    <w:p w14:paraId="3B1C6CAB" w14:textId="77777777" w:rsidR="00D9267F" w:rsidRDefault="00D9267F" w:rsidP="00D9267F">
      <w:r>
        <w:t xml:space="preserve">This document is a technical guide for suppliers to connect to the new shared European Aerospace Supply Chain Management Platform via a machine-to-machine connection. The technical guide includes the XML structure definition for high level (business) context in order to provide suppliers with all necessary information. M2M/EDI with the SCM Platform means EDI between suppliers and the SCM application. There is no direct EDI connection or direct message flow between a supplier and its customer bypassing the SCM application. Supplier integration of SupplyOn AirSupply data is possible via two message formats: CSV and </w:t>
      </w:r>
      <w:r w:rsidRPr="009421E0">
        <w:t>BoostAe</w:t>
      </w:r>
      <w:r>
        <w:t>ro XML V2.10</w:t>
      </w:r>
      <w:r w:rsidRPr="009421E0">
        <w:t>.</w:t>
      </w:r>
      <w:r>
        <w:t xml:space="preserve"> In this document the usage of the BoostAero XML format is described. In addition to</w:t>
      </w:r>
      <w:r w:rsidRPr="009421E0">
        <w:t xml:space="preserve"> this </w:t>
      </w:r>
      <w:r>
        <w:t>technical</w:t>
      </w:r>
      <w:r w:rsidRPr="009421E0">
        <w:t xml:space="preserve"> guide you </w:t>
      </w:r>
      <w:r>
        <w:t xml:space="preserve">can download </w:t>
      </w:r>
      <w:r w:rsidRPr="009421E0">
        <w:t xml:space="preserve">the </w:t>
      </w:r>
      <w:r>
        <w:t xml:space="preserve">XSD (XML Schema Definition) </w:t>
      </w:r>
      <w:r w:rsidRPr="009421E0">
        <w:t xml:space="preserve">for </w:t>
      </w:r>
      <w:r>
        <w:t>this message type from the SupplyOn M2M website.</w:t>
      </w:r>
    </w:p>
    <w:p w14:paraId="3B1C6CAC" w14:textId="77777777" w:rsidR="00031F65" w:rsidRDefault="00031F65" w:rsidP="00D9267F"/>
    <w:p w14:paraId="3B1C6CAD" w14:textId="77777777" w:rsidR="000B1CCF" w:rsidRDefault="003F7F05" w:rsidP="00D9267F">
      <w:pPr>
        <w:pStyle w:val="berschrift1"/>
      </w:pPr>
      <w:bookmarkStart w:id="6" w:name="_Toc319064739"/>
      <w:r>
        <w:t>Inventory Forecast</w:t>
      </w:r>
      <w:r w:rsidR="000B1CCF">
        <w:t xml:space="preserve"> Definition</w:t>
      </w:r>
      <w:bookmarkEnd w:id="6"/>
    </w:p>
    <w:p w14:paraId="3B1C6CAE" w14:textId="77777777" w:rsidR="009540B2" w:rsidRPr="00D9267F" w:rsidRDefault="009540B2" w:rsidP="009540B2">
      <w:pPr>
        <w:rPr>
          <w:szCs w:val="20"/>
        </w:rPr>
      </w:pPr>
      <w:r w:rsidRPr="00D9267F">
        <w:rPr>
          <w:szCs w:val="20"/>
        </w:rPr>
        <w:t>In</w:t>
      </w:r>
      <w:r w:rsidR="00D9267F" w:rsidRPr="00D9267F">
        <w:rPr>
          <w:szCs w:val="20"/>
        </w:rPr>
        <w:t>formation on the actual stock</w:t>
      </w:r>
      <w:r w:rsidRPr="00D9267F">
        <w:rPr>
          <w:szCs w:val="20"/>
        </w:rPr>
        <w:t xml:space="preserve"> sent by the customer on a daily basis. (Stock: free, quality, blocked, each consignment and customer stock)</w:t>
      </w:r>
    </w:p>
    <w:p w14:paraId="3B1C6CAF" w14:textId="77777777" w:rsidR="009540B2" w:rsidRDefault="009540B2" w:rsidP="009540B2">
      <w:pPr>
        <w:rPr>
          <w:szCs w:val="20"/>
        </w:rPr>
      </w:pPr>
      <w:r w:rsidRPr="00D9267F">
        <w:rPr>
          <w:szCs w:val="20"/>
        </w:rPr>
        <w:t>Note: Stock Level informations can only be changed by customer messages</w:t>
      </w:r>
    </w:p>
    <w:p w14:paraId="3B1C6CB0" w14:textId="77777777" w:rsidR="00031F65" w:rsidRPr="00D9267F" w:rsidRDefault="00031F65" w:rsidP="009540B2">
      <w:pPr>
        <w:rPr>
          <w:szCs w:val="20"/>
        </w:rPr>
      </w:pPr>
    </w:p>
    <w:p w14:paraId="3B1C6CB1" w14:textId="77777777" w:rsidR="005F43B2" w:rsidRPr="003D06CA" w:rsidRDefault="005F43B2" w:rsidP="00031F65">
      <w:pPr>
        <w:pStyle w:val="berschrift1"/>
        <w:rPr>
          <w:lang w:val="de-DE"/>
        </w:rPr>
      </w:pPr>
      <w:bookmarkStart w:id="7" w:name="_Toc319064740"/>
      <w:r>
        <w:t>Preliminary Remarks</w:t>
      </w:r>
      <w:bookmarkEnd w:id="7"/>
    </w:p>
    <w:p w14:paraId="3B1C6CB2" w14:textId="77777777" w:rsidR="00031F65" w:rsidRPr="00AA2841" w:rsidRDefault="00031F65" w:rsidP="00031F65">
      <w:r w:rsidRPr="009421E0">
        <w:t>The followi</w:t>
      </w:r>
      <w:r>
        <w:t xml:space="preserve">ng rules apply to all messages </w:t>
      </w:r>
      <w:r w:rsidRPr="009421E0">
        <w:t>if no exception is specified within the</w:t>
      </w:r>
      <w:r>
        <w:t xml:space="preserve"> </w:t>
      </w:r>
      <w:r w:rsidRPr="00AA2841">
        <w:t>respective field description:</w:t>
      </w:r>
    </w:p>
    <w:p w14:paraId="3B1C6CB3" w14:textId="77777777" w:rsidR="00031F65" w:rsidRDefault="00031F65" w:rsidP="00031F65">
      <w:pPr>
        <w:pStyle w:val="Listenabsatz"/>
        <w:numPr>
          <w:ilvl w:val="0"/>
          <w:numId w:val="10"/>
        </w:numPr>
        <w:spacing w:line="276" w:lineRule="auto"/>
      </w:pPr>
      <w:r w:rsidRPr="00950C8C">
        <w:t>Negative numbers: The minus sign must be in front of the digits (e.g. -10).</w:t>
      </w:r>
    </w:p>
    <w:p w14:paraId="3B1C6CB4" w14:textId="77777777" w:rsidR="00031F65" w:rsidRPr="00950C8C" w:rsidRDefault="00031F65" w:rsidP="00031F65">
      <w:pPr>
        <w:pStyle w:val="Listenabsatz"/>
        <w:numPr>
          <w:ilvl w:val="0"/>
          <w:numId w:val="10"/>
        </w:numPr>
        <w:spacing w:line="276" w:lineRule="auto"/>
      </w:pPr>
      <w:r w:rsidRPr="00950C8C">
        <w:t xml:space="preserve">Decimal numbers: </w:t>
      </w:r>
    </w:p>
    <w:p w14:paraId="3B1C6CB5" w14:textId="77777777" w:rsidR="00031F65" w:rsidRPr="00950C8C" w:rsidRDefault="00031F65" w:rsidP="00031F65">
      <w:pPr>
        <w:pStyle w:val="Listenabsatz"/>
        <w:numPr>
          <w:ilvl w:val="1"/>
          <w:numId w:val="10"/>
        </w:numPr>
        <w:spacing w:line="276" w:lineRule="auto"/>
      </w:pPr>
      <w:r w:rsidRPr="00950C8C">
        <w:t>The delimiter is a dot</w:t>
      </w:r>
    </w:p>
    <w:p w14:paraId="3B1C6CB6" w14:textId="77777777" w:rsidR="00031F65" w:rsidRPr="00950C8C" w:rsidRDefault="00031F65" w:rsidP="00031F65">
      <w:pPr>
        <w:pStyle w:val="Listenabsatz"/>
        <w:numPr>
          <w:ilvl w:val="1"/>
          <w:numId w:val="10"/>
        </w:numPr>
        <w:spacing w:line="276" w:lineRule="auto"/>
      </w:pPr>
      <w:r w:rsidRPr="00950C8C">
        <w:t xml:space="preserve">Before the delimiter, </w:t>
      </w:r>
      <w:r>
        <w:t xml:space="preserve">a </w:t>
      </w:r>
      <w:r w:rsidRPr="00950C8C">
        <w:t>max</w:t>
      </w:r>
      <w:r>
        <w:t>imum of</w:t>
      </w:r>
      <w:r w:rsidRPr="00950C8C">
        <w:t xml:space="preserve"> 15 digits </w:t>
      </w:r>
      <w:r>
        <w:t>is</w:t>
      </w:r>
      <w:r w:rsidRPr="00950C8C">
        <w:t xml:space="preserve"> allowed</w:t>
      </w:r>
    </w:p>
    <w:p w14:paraId="3B1C6CB7" w14:textId="77777777" w:rsidR="00031F65" w:rsidRDefault="00031F65" w:rsidP="00031F65">
      <w:pPr>
        <w:pStyle w:val="Listenabsatz"/>
        <w:numPr>
          <w:ilvl w:val="1"/>
          <w:numId w:val="10"/>
        </w:numPr>
        <w:spacing w:line="276" w:lineRule="auto"/>
      </w:pPr>
      <w:r w:rsidRPr="00950C8C">
        <w:t xml:space="preserve">After the delimiter, </w:t>
      </w:r>
      <w:r>
        <w:t xml:space="preserve">a </w:t>
      </w:r>
      <w:r w:rsidRPr="00950C8C">
        <w:t>max</w:t>
      </w:r>
      <w:r>
        <w:t>imum of</w:t>
      </w:r>
      <w:r w:rsidRPr="00950C8C">
        <w:t xml:space="preserve"> 15 digits </w:t>
      </w:r>
      <w:r>
        <w:t>is</w:t>
      </w:r>
      <w:r w:rsidRPr="00950C8C">
        <w:t xml:space="preserve"> allowed</w:t>
      </w:r>
    </w:p>
    <w:p w14:paraId="3B1C6CB8" w14:textId="77777777" w:rsidR="00031F65" w:rsidRPr="00950C8C" w:rsidRDefault="00031F65" w:rsidP="00031F65">
      <w:pPr>
        <w:pStyle w:val="Listenabsatz"/>
        <w:numPr>
          <w:ilvl w:val="0"/>
          <w:numId w:val="10"/>
        </w:numPr>
        <w:spacing w:line="276" w:lineRule="auto"/>
      </w:pPr>
      <w:r>
        <w:t>DATE</w:t>
      </w:r>
      <w:r w:rsidRPr="00950C8C">
        <w:t xml:space="preserve"> format is CCYY-MM-DD (e.g. 2011-05-18)</w:t>
      </w:r>
    </w:p>
    <w:p w14:paraId="3B1C6CB9" w14:textId="77777777" w:rsidR="00031F65" w:rsidRPr="00950C8C" w:rsidRDefault="00031F65" w:rsidP="00031F65">
      <w:pPr>
        <w:pStyle w:val="Listenabsatz"/>
        <w:numPr>
          <w:ilvl w:val="0"/>
          <w:numId w:val="10"/>
        </w:numPr>
        <w:spacing w:line="276" w:lineRule="auto"/>
      </w:pPr>
      <w:r w:rsidRPr="00950C8C">
        <w:t>DATETIME format is CCYY-MM-DDThh:mm:ss (e.g. 2011-05-18T23:49:01)</w:t>
      </w:r>
    </w:p>
    <w:p w14:paraId="3B1C6CBA" w14:textId="77777777" w:rsidR="00031F65" w:rsidRPr="00950C8C" w:rsidRDefault="00031F65" w:rsidP="00031F65">
      <w:pPr>
        <w:pStyle w:val="Listenabsatz"/>
        <w:numPr>
          <w:ilvl w:val="0"/>
          <w:numId w:val="10"/>
        </w:numPr>
        <w:spacing w:line="276" w:lineRule="auto"/>
      </w:pPr>
      <w:r w:rsidRPr="00950C8C">
        <w:t>BOOLEAN values must be “true” or “false”</w:t>
      </w:r>
    </w:p>
    <w:p w14:paraId="3B1C6CBB" w14:textId="77777777" w:rsidR="00031F65" w:rsidRPr="00950C8C" w:rsidRDefault="00031F65" w:rsidP="00031F65">
      <w:pPr>
        <w:pStyle w:val="Listenabsatz"/>
        <w:numPr>
          <w:ilvl w:val="0"/>
          <w:numId w:val="10"/>
        </w:numPr>
        <w:spacing w:line="276" w:lineRule="auto"/>
      </w:pPr>
      <w:r w:rsidRPr="00950C8C">
        <w:t>INTEGER values must be whole numbers</w:t>
      </w:r>
    </w:p>
    <w:p w14:paraId="3B1C6CBC" w14:textId="77777777" w:rsidR="00031F65" w:rsidRDefault="00031F65" w:rsidP="00031F65">
      <w:pPr>
        <w:pStyle w:val="Listenabsatz"/>
        <w:numPr>
          <w:ilvl w:val="0"/>
          <w:numId w:val="10"/>
        </w:numPr>
        <w:spacing w:line="276" w:lineRule="auto"/>
      </w:pPr>
      <w:r w:rsidRPr="00950C8C">
        <w:t>The currency will be described with three characters (e.g. EUR)</w:t>
      </w:r>
    </w:p>
    <w:p w14:paraId="3B1C6CBD" w14:textId="77777777" w:rsidR="00031F65" w:rsidRPr="00950C8C" w:rsidRDefault="00031F65" w:rsidP="00031F65"/>
    <w:p w14:paraId="3B1C6CBE" w14:textId="77777777" w:rsidR="00031F65" w:rsidRPr="004F5309" w:rsidRDefault="00031F65" w:rsidP="00031F65">
      <w:pPr>
        <w:pStyle w:val="berschrift1"/>
        <w:spacing w:line="276" w:lineRule="auto"/>
      </w:pPr>
      <w:bookmarkStart w:id="8" w:name="_Toc313366646"/>
      <w:bookmarkStart w:id="9" w:name="_Toc319064741"/>
      <w:r w:rsidRPr="003D06CA">
        <w:t>Composition of the XML message graphics</w:t>
      </w:r>
      <w:bookmarkEnd w:id="8"/>
      <w:bookmarkEnd w:id="9"/>
    </w:p>
    <w:p w14:paraId="3B1C6CBF" w14:textId="77777777" w:rsidR="00031F65" w:rsidRDefault="00031F65" w:rsidP="00031F65">
      <w:r>
        <w:t xml:space="preserve">The parent-element, which is described in the respective chapter, is marked </w:t>
      </w:r>
      <w:r w:rsidRPr="00192E97">
        <w:rPr>
          <w:b/>
          <w:color w:val="4F81BD" w:themeColor="accent1"/>
        </w:rPr>
        <w:t>blue and bold</w:t>
      </w:r>
      <w:r>
        <w:t>. A parent-element may contain data-elements and/or further elements that can be parent-elements. It has to contain at least one of those two types. Further parent-elements are marked by a plus sign in a square.</w:t>
      </w:r>
    </w:p>
    <w:p w14:paraId="7FE3CF9C" w14:textId="77777777" w:rsidR="009E2C42" w:rsidRDefault="009E2C42" w:rsidP="00031F65"/>
    <w:p w14:paraId="74496C11" w14:textId="77777777" w:rsidR="009E2C42" w:rsidRPr="007E4A86" w:rsidRDefault="00031F65" w:rsidP="009E2C42">
      <w:pPr>
        <w:rPr>
          <w:lang w:val="en-GB"/>
        </w:rPr>
      </w:pPr>
      <w:r>
        <w:t>Each el</w:t>
      </w:r>
      <w:r w:rsidR="009E2C42">
        <w:t xml:space="preserve">ement has a defined cardinality. </w:t>
      </w:r>
      <w:r w:rsidR="009E2C42" w:rsidRPr="007E4A86">
        <w:rPr>
          <w:lang w:val="en-GB"/>
        </w:rPr>
        <w:t>This cardinality is specific to AirSupply. As BoostAero XML standard is not only used for AirSupply Sellside, these AirSupply Sellside cardinalities could be more restrictive than Boost Aero XML schema cardinality:</w:t>
      </w:r>
    </w:p>
    <w:p w14:paraId="3B1C6CC0" w14:textId="61E94E0D" w:rsidR="00031F65" w:rsidRDefault="00031F65" w:rsidP="00031F65"/>
    <w:p w14:paraId="3B1C6CC1" w14:textId="77777777" w:rsidR="00031F65" w:rsidRDefault="00031F65" w:rsidP="00031F65">
      <w:r>
        <w:t>1</w:t>
      </w:r>
      <w:r>
        <w:tab/>
        <w:t>Mandatory element, must occur exactly one time</w:t>
      </w:r>
    </w:p>
    <w:p w14:paraId="3B1C6CC2" w14:textId="77777777" w:rsidR="00031F65" w:rsidRPr="00FF559F" w:rsidRDefault="00031F65" w:rsidP="00031F65">
      <w:r>
        <w:t>1..*</w:t>
      </w:r>
      <w:r>
        <w:tab/>
        <w:t>Mandatory element, must occur at least one time, can be repeated</w:t>
      </w:r>
    </w:p>
    <w:p w14:paraId="3B1C6CC3" w14:textId="77777777" w:rsidR="00031F65" w:rsidRDefault="00031F65" w:rsidP="00031F65">
      <w:r>
        <w:t>0..1</w:t>
      </w:r>
      <w:r>
        <w:tab/>
        <w:t>Conditional</w:t>
      </w:r>
      <w:r w:rsidRPr="00006B6B">
        <w:t xml:space="preserve"> </w:t>
      </w:r>
      <w:r>
        <w:t>element, not required, must not be repeated</w:t>
      </w:r>
    </w:p>
    <w:p w14:paraId="3B1C6CC4" w14:textId="77777777" w:rsidR="00031F65" w:rsidRDefault="00031F65" w:rsidP="00031F65">
      <w:r>
        <w:t>0..*</w:t>
      </w:r>
      <w:r>
        <w:tab/>
        <w:t>Conditional</w:t>
      </w:r>
      <w:r w:rsidRPr="00006B6B">
        <w:t xml:space="preserve"> </w:t>
      </w:r>
      <w:r>
        <w:t>element, not required, can be repeated</w:t>
      </w:r>
    </w:p>
    <w:p w14:paraId="3B1C6CC5" w14:textId="77777777" w:rsidR="00031F65" w:rsidRDefault="00031F65" w:rsidP="00031F65"/>
    <w:p w14:paraId="3B1C6CC6" w14:textId="77777777" w:rsidR="00031F65" w:rsidRDefault="00031F65" w:rsidP="00031F65">
      <w:r>
        <w:t xml:space="preserve">A cardinality that is more restrictive than the original Boost cardinality is </w:t>
      </w:r>
      <w:r w:rsidRPr="00D67BD7">
        <w:rPr>
          <w:color w:val="C00000"/>
        </w:rPr>
        <w:t>colored in red</w:t>
      </w:r>
      <w:r>
        <w:t>. The changed cardinality reflects information that is mandatory in regard to AirSupply (0..1 becomes 1 and 0..* becomes 1..*).</w:t>
      </w:r>
    </w:p>
    <w:p w14:paraId="3B1C6CC8" w14:textId="77777777" w:rsidR="00031F65" w:rsidRPr="0022593E" w:rsidRDefault="00031F65" w:rsidP="00031F65">
      <w:pPr>
        <w:pStyle w:val="berschrift1"/>
        <w:spacing w:line="276" w:lineRule="auto"/>
      </w:pPr>
      <w:bookmarkStart w:id="10" w:name="_Toc313366647"/>
      <w:bookmarkStart w:id="11" w:name="_Toc319064742"/>
      <w:r w:rsidRPr="003D06CA">
        <w:t xml:space="preserve">Composition of the </w:t>
      </w:r>
      <w:r>
        <w:t>XML message table</w:t>
      </w:r>
      <w:bookmarkEnd w:id="10"/>
      <w:bookmarkEnd w:id="11"/>
    </w:p>
    <w:p w14:paraId="3B1C6CC9" w14:textId="77777777" w:rsidR="00031F65" w:rsidRDefault="00031F65" w:rsidP="00031F65">
      <w:r>
        <w:t>The table describes each data-element of the respective parent-element, these are listed in order. The following columns are used:</w:t>
      </w:r>
    </w:p>
    <w:p w14:paraId="3B1C6CCA" w14:textId="77777777" w:rsidR="00031F65" w:rsidRDefault="00031F65" w:rsidP="00031F65">
      <w:r>
        <w:t>1 - Name: Name of the data-element</w:t>
      </w:r>
    </w:p>
    <w:p w14:paraId="3B1C6CCB" w14:textId="77777777" w:rsidR="00031F65" w:rsidRDefault="00031F65" w:rsidP="00031F65">
      <w:r>
        <w:t>2 - Type: Type of the data-element</w:t>
      </w:r>
    </w:p>
    <w:p w14:paraId="3B1C6CCC" w14:textId="77777777" w:rsidR="00031F65" w:rsidRDefault="00031F65" w:rsidP="00031F65">
      <w:r>
        <w:t>3 - Length: Maximum number of characters in the data-element</w:t>
      </w:r>
    </w:p>
    <w:p w14:paraId="3B1C6CCD" w14:textId="77777777" w:rsidR="00031F65" w:rsidRDefault="00031F65" w:rsidP="00031F65">
      <w:r w:rsidRPr="000768D2">
        <w:t xml:space="preserve">4 - Level: Hierarchical level of the </w:t>
      </w:r>
      <w:r>
        <w:t>data-</w:t>
      </w:r>
      <w:r w:rsidRPr="000768D2">
        <w:t xml:space="preserve">element. </w:t>
      </w:r>
    </w:p>
    <w:p w14:paraId="3B1C6CCE" w14:textId="77777777" w:rsidR="00031F65" w:rsidRDefault="00031F65" w:rsidP="00031F65">
      <w:r>
        <w:t>5</w:t>
      </w:r>
      <w:r w:rsidRPr="00190A8A">
        <w:t xml:space="preserve"> - Example: </w:t>
      </w:r>
      <w:r>
        <w:t>Value e</w:t>
      </w:r>
      <w:r w:rsidRPr="00190A8A">
        <w:t xml:space="preserve">xample for the described </w:t>
      </w:r>
      <w:r>
        <w:t>data-</w:t>
      </w:r>
      <w:r w:rsidRPr="00190A8A">
        <w:t>element</w:t>
      </w:r>
    </w:p>
    <w:p w14:paraId="3B1C6CCF" w14:textId="77777777" w:rsidR="00031F65" w:rsidRDefault="00031F65" w:rsidP="00031F65">
      <w:r>
        <w:t>6 – M/C</w:t>
      </w:r>
      <w:r w:rsidRPr="00190A8A">
        <w:t>:</w:t>
      </w:r>
      <w:r>
        <w:t xml:space="preserve"> S</w:t>
      </w:r>
      <w:r w:rsidRPr="00190A8A">
        <w:t xml:space="preserve">pecifies whether the </w:t>
      </w:r>
      <w:r>
        <w:t>data-</w:t>
      </w:r>
      <w:r w:rsidRPr="00190A8A">
        <w:t xml:space="preserve">element </w:t>
      </w:r>
      <w:r>
        <w:t>is mandatory</w:t>
      </w:r>
      <w:r w:rsidRPr="00190A8A">
        <w:t xml:space="preserve"> (M) or</w:t>
      </w:r>
      <w:r>
        <w:t xml:space="preserve"> conditional</w:t>
      </w:r>
      <w:r w:rsidRPr="00190A8A">
        <w:t xml:space="preserve"> (C)</w:t>
      </w:r>
    </w:p>
    <w:p w14:paraId="3B1C6CD0" w14:textId="77777777" w:rsidR="00031F65" w:rsidRPr="00190A8A" w:rsidRDefault="00031F65" w:rsidP="00031F65">
      <w:r>
        <w:t>7 – Description: Description of the data-element</w:t>
      </w:r>
    </w:p>
    <w:p w14:paraId="3B1C6CD1" w14:textId="77777777" w:rsidR="00272337" w:rsidRDefault="00272337" w:rsidP="00C15798">
      <w:pPr>
        <w:spacing w:after="200"/>
        <w:ind w:left="1425" w:hanging="1425"/>
        <w:rPr>
          <w:sz w:val="24"/>
          <w:szCs w:val="24"/>
        </w:rPr>
      </w:pPr>
    </w:p>
    <w:p w14:paraId="3B1C6CD2" w14:textId="77777777" w:rsidR="006B2324" w:rsidRDefault="006B2324" w:rsidP="005074C6">
      <w:pPr>
        <w:pStyle w:val="berschrift1"/>
      </w:pPr>
      <w:bookmarkStart w:id="12" w:name="_Toc319064743"/>
      <w:r w:rsidRPr="006B2324">
        <w:t xml:space="preserve">BoostAero </w:t>
      </w:r>
      <w:r w:rsidR="00876AAB" w:rsidRPr="006B2324">
        <w:t>Attribute</w:t>
      </w:r>
      <w:r w:rsidRPr="006B2324">
        <w:t xml:space="preserve"> Codes Lists</w:t>
      </w:r>
      <w:bookmarkEnd w:id="12"/>
    </w:p>
    <w:p w14:paraId="225020F5" w14:textId="77777777" w:rsidR="000F2DE5" w:rsidRDefault="005074C6" w:rsidP="000F2DE5">
      <w:r w:rsidRPr="00EC3809">
        <w:t>Within the document “BAI_Codes_Lists_V2 10_201103</w:t>
      </w:r>
      <w:r>
        <w:t xml:space="preserve">10.xls”, </w:t>
      </w:r>
      <w:r w:rsidR="000F2DE5">
        <w:t>the official BA XML code lists for the corresponding elements are attached.</w:t>
      </w:r>
    </w:p>
    <w:p w14:paraId="65A70523" w14:textId="770D20A8" w:rsidR="000F2DE5" w:rsidRDefault="000F2DE5" w:rsidP="000F2DE5">
      <w:r>
        <w:t>Please note that the codes in the exchanged files can be different. AirSupply transmits/expects the codes as sent by the customer.</w:t>
      </w:r>
    </w:p>
    <w:p w14:paraId="3B1C6CD4" w14:textId="77777777" w:rsidR="005074C6" w:rsidRPr="00EC3809" w:rsidRDefault="005074C6" w:rsidP="005074C6"/>
    <w:p w14:paraId="3B1C6CD5" w14:textId="77777777" w:rsidR="006B2324" w:rsidRDefault="00AE493A" w:rsidP="005074C6">
      <w:pPr>
        <w:spacing w:after="200"/>
        <w:ind w:left="1425" w:hanging="1425"/>
        <w:rPr>
          <w:sz w:val="24"/>
          <w:szCs w:val="24"/>
        </w:rPr>
      </w:pPr>
      <w:r w:rsidRPr="004B3CD8">
        <w:rPr>
          <w:sz w:val="24"/>
          <w:szCs w:val="24"/>
        </w:rPr>
        <w:object w:dxaOrig="1539" w:dyaOrig="996" w14:anchorId="3B1C70E7">
          <v:shape id="_x0000_i1025" type="#_x0000_t75" style="width:77.6pt;height:49.55pt" o:ole="">
            <v:imagedata r:id="rId15" o:title=""/>
          </v:shape>
          <o:OLEObject Type="Embed" ProgID="Excel.Sheet.8" ShapeID="_x0000_i1025" DrawAspect="Icon" ObjectID="_1421230695" r:id="rId16"/>
        </w:object>
      </w:r>
    </w:p>
    <w:p w14:paraId="3B1C6CD6" w14:textId="77777777" w:rsidR="005074C6" w:rsidRDefault="005074C6" w:rsidP="005074C6">
      <w:pPr>
        <w:spacing w:after="200"/>
        <w:ind w:left="1425" w:hanging="1425"/>
        <w:rPr>
          <w:sz w:val="24"/>
          <w:szCs w:val="24"/>
        </w:rPr>
      </w:pPr>
    </w:p>
    <w:p w14:paraId="3B1C6CD7" w14:textId="77777777" w:rsidR="005074C6" w:rsidRDefault="005074C6" w:rsidP="005074C6">
      <w:pPr>
        <w:pStyle w:val="berschrift1"/>
        <w:spacing w:line="276" w:lineRule="auto"/>
      </w:pPr>
      <w:bookmarkStart w:id="13" w:name="_Toc313366649"/>
      <w:bookmarkStart w:id="14" w:name="_Toc319064744"/>
      <w:r w:rsidRPr="003D06CA">
        <w:t>Glossary</w:t>
      </w:r>
      <w:bookmarkEnd w:id="13"/>
      <w:bookmarkEnd w:id="14"/>
    </w:p>
    <w:p w14:paraId="3B1C6CD8" w14:textId="77777777" w:rsidR="005074C6" w:rsidRPr="00411564" w:rsidRDefault="005074C6" w:rsidP="005074C6"/>
    <w:tbl>
      <w:tblPr>
        <w:tblW w:w="0" w:type="auto"/>
        <w:tblInd w:w="709" w:type="dxa"/>
        <w:tblLook w:val="04A0" w:firstRow="1" w:lastRow="0" w:firstColumn="1" w:lastColumn="0" w:noHBand="0" w:noVBand="1"/>
      </w:tblPr>
      <w:tblGrid>
        <w:gridCol w:w="1100"/>
        <w:gridCol w:w="7761"/>
      </w:tblGrid>
      <w:tr w:rsidR="005074C6" w:rsidRPr="00D03092" w14:paraId="3B1C6CDC" w14:textId="77777777" w:rsidTr="005074C6">
        <w:tc>
          <w:tcPr>
            <w:tcW w:w="1100" w:type="dxa"/>
            <w:shd w:val="clear" w:color="auto" w:fill="auto"/>
          </w:tcPr>
          <w:p w14:paraId="3B1C6CD9" w14:textId="77777777" w:rsidR="005074C6" w:rsidRPr="00D03092" w:rsidRDefault="005074C6" w:rsidP="005074C6">
            <w:r w:rsidRPr="00D03092">
              <w:t>ASRAM</w:t>
            </w:r>
          </w:p>
        </w:tc>
        <w:tc>
          <w:tcPr>
            <w:tcW w:w="7761" w:type="dxa"/>
            <w:shd w:val="clear" w:color="auto" w:fill="auto"/>
          </w:tcPr>
          <w:p w14:paraId="3B1C6CDA" w14:textId="77777777" w:rsidR="005074C6" w:rsidRPr="00D03092" w:rsidRDefault="005074C6" w:rsidP="005074C6">
            <w:r w:rsidRPr="00D03092">
              <w:rPr>
                <w:b/>
              </w:rPr>
              <w:t>A</w:t>
            </w:r>
            <w:r w:rsidRPr="00D03092">
              <w:t xml:space="preserve">ero </w:t>
            </w:r>
            <w:r w:rsidRPr="00D03092">
              <w:rPr>
                <w:b/>
              </w:rPr>
              <w:t>S</w:t>
            </w:r>
            <w:r w:rsidRPr="00D03092">
              <w:t xml:space="preserve">patial </w:t>
            </w:r>
            <w:r w:rsidRPr="00D03092">
              <w:rPr>
                <w:b/>
              </w:rPr>
              <w:t>R</w:t>
            </w:r>
            <w:r w:rsidRPr="00D03092">
              <w:t xml:space="preserve">eusable </w:t>
            </w:r>
            <w:r w:rsidRPr="00D03092">
              <w:rPr>
                <w:b/>
              </w:rPr>
              <w:t>A</w:t>
            </w:r>
            <w:r w:rsidRPr="00D03092">
              <w:t xml:space="preserve">ssembly </w:t>
            </w:r>
            <w:r w:rsidRPr="00D03092">
              <w:rPr>
                <w:b/>
              </w:rPr>
              <w:t>M</w:t>
            </w:r>
            <w:r w:rsidRPr="00D03092">
              <w:t>essages</w:t>
            </w:r>
          </w:p>
          <w:p w14:paraId="3B1C6CDB" w14:textId="77777777" w:rsidR="005074C6" w:rsidRPr="00D03092" w:rsidRDefault="005074C6" w:rsidP="005074C6">
            <w:r w:rsidRPr="00D03092">
              <w:t>According to the UN/CEFACT NDR (XML Name and Design Rules), this namespace has to be used for all components.</w:t>
            </w:r>
          </w:p>
        </w:tc>
      </w:tr>
      <w:tr w:rsidR="005074C6" w:rsidRPr="00D03092" w14:paraId="3B1C6CDF" w14:textId="77777777" w:rsidTr="005074C6">
        <w:tc>
          <w:tcPr>
            <w:tcW w:w="1100" w:type="dxa"/>
            <w:shd w:val="clear" w:color="auto" w:fill="auto"/>
          </w:tcPr>
          <w:p w14:paraId="3B1C6CDD" w14:textId="77777777" w:rsidR="005074C6" w:rsidRPr="00D03092" w:rsidRDefault="005074C6" w:rsidP="005074C6">
            <w:r w:rsidRPr="00D03092">
              <w:t>as</w:t>
            </w:r>
          </w:p>
        </w:tc>
        <w:tc>
          <w:tcPr>
            <w:tcW w:w="7761" w:type="dxa"/>
            <w:shd w:val="clear" w:color="auto" w:fill="auto"/>
          </w:tcPr>
          <w:p w14:paraId="3B1C6CDE" w14:textId="77777777" w:rsidR="005074C6" w:rsidRPr="00D03092" w:rsidRDefault="005074C6" w:rsidP="005074C6">
            <w:r w:rsidRPr="00D03092">
              <w:rPr>
                <w:b/>
              </w:rPr>
              <w:t>A</w:t>
            </w:r>
            <w:r w:rsidRPr="00D03092">
              <w:t xml:space="preserve">ero </w:t>
            </w:r>
            <w:r w:rsidRPr="00D03092">
              <w:rPr>
                <w:b/>
              </w:rPr>
              <w:t>S</w:t>
            </w:r>
            <w:r w:rsidRPr="00D03092">
              <w:t>patial</w:t>
            </w:r>
          </w:p>
        </w:tc>
      </w:tr>
      <w:tr w:rsidR="005074C6" w:rsidRPr="00D03092" w14:paraId="3B1C6CE2" w14:textId="77777777" w:rsidTr="005074C6">
        <w:tc>
          <w:tcPr>
            <w:tcW w:w="1100" w:type="dxa"/>
            <w:shd w:val="clear" w:color="auto" w:fill="auto"/>
          </w:tcPr>
          <w:p w14:paraId="3B1C6CE0" w14:textId="77777777" w:rsidR="005074C6" w:rsidRPr="00D03092" w:rsidRDefault="005074C6" w:rsidP="005074C6">
            <w:r w:rsidRPr="00D03092">
              <w:t>CI</w:t>
            </w:r>
          </w:p>
        </w:tc>
        <w:tc>
          <w:tcPr>
            <w:tcW w:w="7761" w:type="dxa"/>
            <w:shd w:val="clear" w:color="auto" w:fill="auto"/>
          </w:tcPr>
          <w:p w14:paraId="3B1C6CE1" w14:textId="77777777" w:rsidR="005074C6" w:rsidRPr="00D03092" w:rsidRDefault="005074C6" w:rsidP="005074C6">
            <w:r w:rsidRPr="00D03092">
              <w:rPr>
                <w:b/>
              </w:rPr>
              <w:t>C</w:t>
            </w:r>
            <w:r w:rsidRPr="00D03092">
              <w:t xml:space="preserve">ross </w:t>
            </w:r>
            <w:r w:rsidRPr="00D03092">
              <w:rPr>
                <w:b/>
              </w:rPr>
              <w:t>I</w:t>
            </w:r>
            <w:r w:rsidRPr="00D03092">
              <w:t>ndustry</w:t>
            </w:r>
          </w:p>
        </w:tc>
      </w:tr>
      <w:tr w:rsidR="005074C6" w:rsidRPr="00D03092" w14:paraId="3B1C6CE5" w14:textId="77777777" w:rsidTr="005074C6">
        <w:tc>
          <w:tcPr>
            <w:tcW w:w="1100" w:type="dxa"/>
            <w:shd w:val="clear" w:color="auto" w:fill="auto"/>
          </w:tcPr>
          <w:p w14:paraId="3B1C6CE3" w14:textId="77777777" w:rsidR="005074C6" w:rsidRPr="00D03092" w:rsidRDefault="005074C6" w:rsidP="005074C6">
            <w:r w:rsidRPr="00D03092">
              <w:t>CIO</w:t>
            </w:r>
          </w:p>
        </w:tc>
        <w:tc>
          <w:tcPr>
            <w:tcW w:w="7761" w:type="dxa"/>
            <w:shd w:val="clear" w:color="auto" w:fill="auto"/>
          </w:tcPr>
          <w:p w14:paraId="3B1C6CE4" w14:textId="77777777" w:rsidR="005074C6" w:rsidRPr="00D03092" w:rsidRDefault="005074C6" w:rsidP="005074C6">
            <w:r w:rsidRPr="00D03092">
              <w:rPr>
                <w:b/>
              </w:rPr>
              <w:t>C</w:t>
            </w:r>
            <w:r w:rsidRPr="00D03092">
              <w:t xml:space="preserve">ross </w:t>
            </w:r>
            <w:r w:rsidRPr="00D03092">
              <w:rPr>
                <w:b/>
              </w:rPr>
              <w:t>I</w:t>
            </w:r>
            <w:r w:rsidRPr="00D03092">
              <w:t xml:space="preserve">ndustry </w:t>
            </w:r>
            <w:r w:rsidRPr="00D03092">
              <w:rPr>
                <w:b/>
              </w:rPr>
              <w:t>O</w:t>
            </w:r>
            <w:r w:rsidRPr="00D03092">
              <w:t>rdering</w:t>
            </w:r>
          </w:p>
        </w:tc>
      </w:tr>
      <w:tr w:rsidR="005074C6" w:rsidRPr="00D03092" w14:paraId="3B1C6CE8" w14:textId="77777777" w:rsidTr="005074C6">
        <w:tc>
          <w:tcPr>
            <w:tcW w:w="1100" w:type="dxa"/>
            <w:shd w:val="clear" w:color="auto" w:fill="auto"/>
          </w:tcPr>
          <w:p w14:paraId="3B1C6CE6" w14:textId="77777777" w:rsidR="005074C6" w:rsidRPr="00D03092" w:rsidRDefault="005074C6" w:rsidP="005074C6">
            <w:r w:rsidRPr="00D03092">
              <w:t>EDI</w:t>
            </w:r>
          </w:p>
        </w:tc>
        <w:tc>
          <w:tcPr>
            <w:tcW w:w="7761" w:type="dxa"/>
            <w:shd w:val="clear" w:color="auto" w:fill="auto"/>
          </w:tcPr>
          <w:p w14:paraId="3B1C6CE7" w14:textId="77777777" w:rsidR="005074C6" w:rsidRPr="00D03092" w:rsidRDefault="005074C6" w:rsidP="005074C6">
            <w:r w:rsidRPr="00D03092">
              <w:rPr>
                <w:b/>
                <w:bCs/>
              </w:rPr>
              <w:t>E</w:t>
            </w:r>
            <w:r w:rsidRPr="00D03092">
              <w:rPr>
                <w:bCs/>
              </w:rPr>
              <w:t xml:space="preserve">lectronic </w:t>
            </w:r>
            <w:r w:rsidRPr="00D03092">
              <w:rPr>
                <w:b/>
                <w:bCs/>
              </w:rPr>
              <w:t>D</w:t>
            </w:r>
            <w:r w:rsidRPr="00D03092">
              <w:rPr>
                <w:bCs/>
              </w:rPr>
              <w:t xml:space="preserve">ata </w:t>
            </w:r>
            <w:r w:rsidRPr="00D03092">
              <w:rPr>
                <w:b/>
                <w:bCs/>
              </w:rPr>
              <w:t>I</w:t>
            </w:r>
            <w:r w:rsidRPr="00D03092">
              <w:rPr>
                <w:bCs/>
              </w:rPr>
              <w:t>nterchange</w:t>
            </w:r>
            <w:r w:rsidRPr="00D03092">
              <w:t xml:space="preserve"> is the structured transmission of data between organizations by electronic means. It is used to transfer electronic documents or business data from one computer system to another computer system, i.e. from one trading partner to another trading partner without human intervention.</w:t>
            </w:r>
          </w:p>
        </w:tc>
      </w:tr>
      <w:tr w:rsidR="005074C6" w:rsidRPr="00D03092" w14:paraId="3B1C6CEB" w14:textId="77777777" w:rsidTr="005074C6">
        <w:tc>
          <w:tcPr>
            <w:tcW w:w="1100" w:type="dxa"/>
            <w:shd w:val="clear" w:color="auto" w:fill="auto"/>
          </w:tcPr>
          <w:p w14:paraId="3B1C6CE9" w14:textId="77777777" w:rsidR="005074C6" w:rsidRPr="00D03092" w:rsidRDefault="005074C6" w:rsidP="005074C6">
            <w:r w:rsidRPr="00D03092">
              <w:t>ERP</w:t>
            </w:r>
          </w:p>
        </w:tc>
        <w:tc>
          <w:tcPr>
            <w:tcW w:w="7761" w:type="dxa"/>
            <w:shd w:val="clear" w:color="auto" w:fill="auto"/>
          </w:tcPr>
          <w:p w14:paraId="3B1C6CEA" w14:textId="77777777" w:rsidR="005074C6" w:rsidRPr="00D03092" w:rsidRDefault="005074C6" w:rsidP="005074C6">
            <w:r w:rsidRPr="00D03092">
              <w:rPr>
                <w:b/>
              </w:rPr>
              <w:t>E</w:t>
            </w:r>
            <w:r w:rsidRPr="00D03092">
              <w:t xml:space="preserve">nterprise </w:t>
            </w:r>
            <w:r w:rsidRPr="00D03092">
              <w:rPr>
                <w:b/>
              </w:rPr>
              <w:t>R</w:t>
            </w:r>
            <w:r w:rsidRPr="00D03092">
              <w:t xml:space="preserve">esource </w:t>
            </w:r>
            <w:r w:rsidRPr="00D03092">
              <w:rPr>
                <w:b/>
              </w:rPr>
              <w:t>P</w:t>
            </w:r>
            <w:r w:rsidRPr="00D03092">
              <w:t>lanning integrates internal and external management information across an entire organization</w:t>
            </w:r>
          </w:p>
        </w:tc>
      </w:tr>
      <w:tr w:rsidR="005074C6" w:rsidRPr="00D03092" w14:paraId="3B1C6CEE" w14:textId="77777777" w:rsidTr="005074C6">
        <w:tc>
          <w:tcPr>
            <w:tcW w:w="1100" w:type="dxa"/>
            <w:shd w:val="clear" w:color="auto" w:fill="auto"/>
          </w:tcPr>
          <w:p w14:paraId="3B1C6CEC" w14:textId="77777777" w:rsidR="005074C6" w:rsidRPr="00D03092" w:rsidRDefault="005074C6" w:rsidP="005074C6">
            <w:r w:rsidRPr="00D03092">
              <w:t>M2M</w:t>
            </w:r>
          </w:p>
        </w:tc>
        <w:tc>
          <w:tcPr>
            <w:tcW w:w="7761" w:type="dxa"/>
            <w:shd w:val="clear" w:color="auto" w:fill="auto"/>
          </w:tcPr>
          <w:p w14:paraId="3B1C6CED" w14:textId="77777777" w:rsidR="005074C6" w:rsidRPr="00D03092" w:rsidRDefault="005074C6" w:rsidP="005074C6">
            <w:r w:rsidRPr="00D03092">
              <w:t>Machine-to-Machine refers to technologies that allow systems to communicate with other systems of the same ability.</w:t>
            </w:r>
          </w:p>
        </w:tc>
      </w:tr>
      <w:tr w:rsidR="005074C6" w:rsidRPr="00D03092" w14:paraId="3B1C6CF1" w14:textId="77777777" w:rsidTr="005074C6">
        <w:trPr>
          <w:trHeight w:val="80"/>
        </w:trPr>
        <w:tc>
          <w:tcPr>
            <w:tcW w:w="1100" w:type="dxa"/>
            <w:shd w:val="clear" w:color="auto" w:fill="auto"/>
          </w:tcPr>
          <w:p w14:paraId="3B1C6CEF" w14:textId="77777777" w:rsidR="005074C6" w:rsidRPr="00D03092" w:rsidRDefault="005074C6" w:rsidP="005074C6">
            <w:pPr>
              <w:rPr>
                <w:lang w:eastAsia="zh-TW"/>
              </w:rPr>
            </w:pPr>
            <w:r w:rsidRPr="00D03092">
              <w:rPr>
                <w:lang w:eastAsia="zh-TW"/>
              </w:rPr>
              <w:t>SCM</w:t>
            </w:r>
          </w:p>
        </w:tc>
        <w:tc>
          <w:tcPr>
            <w:tcW w:w="7761" w:type="dxa"/>
            <w:shd w:val="clear" w:color="auto" w:fill="auto"/>
          </w:tcPr>
          <w:p w14:paraId="3B1C6CF0" w14:textId="77777777" w:rsidR="005074C6" w:rsidRPr="00D03092" w:rsidRDefault="005074C6" w:rsidP="005074C6">
            <w:r w:rsidRPr="00D03092">
              <w:t>Supply Chain Management is the process of planning, implementing, and controlling the operations of the supply chain as efficiently as possible</w:t>
            </w:r>
          </w:p>
        </w:tc>
      </w:tr>
    </w:tbl>
    <w:p w14:paraId="3B1C6CF2" w14:textId="77777777" w:rsidR="005074C6" w:rsidRDefault="005074C6" w:rsidP="005074C6"/>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7685"/>
      </w:tblGrid>
      <w:tr w:rsidR="005074C6" w:rsidRPr="00C46CCF" w14:paraId="3B1C6CF5" w14:textId="77777777" w:rsidTr="005074C6">
        <w:trPr>
          <w:trHeight w:val="542"/>
        </w:trPr>
        <w:tc>
          <w:tcPr>
            <w:tcW w:w="1809" w:type="dxa"/>
            <w:shd w:val="clear" w:color="auto" w:fill="C00000"/>
          </w:tcPr>
          <w:p w14:paraId="3B1C6CF3" w14:textId="77777777" w:rsidR="005074C6" w:rsidRPr="00C46CCF" w:rsidRDefault="005074C6" w:rsidP="005074C6">
            <w:pPr>
              <w:rPr>
                <w:b/>
                <w:szCs w:val="20"/>
              </w:rPr>
            </w:pPr>
            <w:r w:rsidRPr="00C46CCF">
              <w:rPr>
                <w:szCs w:val="20"/>
              </w:rPr>
              <w:t>Fields marked in RED</w:t>
            </w:r>
          </w:p>
        </w:tc>
        <w:tc>
          <w:tcPr>
            <w:tcW w:w="7685" w:type="dxa"/>
            <w:shd w:val="clear" w:color="auto" w:fill="C00000"/>
          </w:tcPr>
          <w:p w14:paraId="3B1C6CF4" w14:textId="77777777" w:rsidR="005074C6" w:rsidRPr="00C46CCF" w:rsidRDefault="005074C6" w:rsidP="005074C6">
            <w:pPr>
              <w:rPr>
                <w:b/>
                <w:szCs w:val="20"/>
              </w:rPr>
            </w:pPr>
            <w:r w:rsidRPr="00C46CCF">
              <w:rPr>
                <w:szCs w:val="20"/>
              </w:rPr>
              <w:t>Fields in RED are mandatory fields from a technical perspective. If one of these fields is left empty, the upload record will be rejected by the Hub</w:t>
            </w:r>
            <w:r>
              <w:rPr>
                <w:szCs w:val="20"/>
              </w:rPr>
              <w:t>.</w:t>
            </w:r>
          </w:p>
        </w:tc>
      </w:tr>
      <w:tr w:rsidR="005074C6" w:rsidRPr="00C46CCF" w14:paraId="3B1C6CF8" w14:textId="77777777" w:rsidTr="005074C6">
        <w:trPr>
          <w:trHeight w:val="217"/>
        </w:trPr>
        <w:tc>
          <w:tcPr>
            <w:tcW w:w="1809" w:type="dxa"/>
          </w:tcPr>
          <w:p w14:paraId="3B1C6CF6" w14:textId="77777777" w:rsidR="005074C6" w:rsidRPr="00C46CCF" w:rsidRDefault="005074C6" w:rsidP="005074C6">
            <w:pPr>
              <w:rPr>
                <w:szCs w:val="20"/>
              </w:rPr>
            </w:pPr>
          </w:p>
        </w:tc>
        <w:tc>
          <w:tcPr>
            <w:tcW w:w="7685" w:type="dxa"/>
          </w:tcPr>
          <w:p w14:paraId="3B1C6CF7" w14:textId="77777777" w:rsidR="005074C6" w:rsidRPr="00C46CCF" w:rsidRDefault="005074C6" w:rsidP="005074C6">
            <w:pPr>
              <w:rPr>
                <w:szCs w:val="20"/>
              </w:rPr>
            </w:pPr>
          </w:p>
        </w:tc>
      </w:tr>
      <w:tr w:rsidR="005074C6" w:rsidRPr="00C46CCF" w14:paraId="3B1C6CFB" w14:textId="77777777" w:rsidTr="005074C6">
        <w:trPr>
          <w:trHeight w:val="972"/>
        </w:trPr>
        <w:tc>
          <w:tcPr>
            <w:tcW w:w="1809" w:type="dxa"/>
            <w:shd w:val="clear" w:color="auto" w:fill="92D050"/>
          </w:tcPr>
          <w:p w14:paraId="3B1C6CF9" w14:textId="77777777" w:rsidR="005074C6" w:rsidRPr="00C46CCF" w:rsidRDefault="005074C6" w:rsidP="005074C6">
            <w:pPr>
              <w:rPr>
                <w:b/>
                <w:szCs w:val="20"/>
              </w:rPr>
            </w:pPr>
            <w:r w:rsidRPr="00C46CCF">
              <w:rPr>
                <w:szCs w:val="20"/>
              </w:rPr>
              <w:t>Fields marked in GREEN</w:t>
            </w:r>
          </w:p>
        </w:tc>
        <w:tc>
          <w:tcPr>
            <w:tcW w:w="7685" w:type="dxa"/>
            <w:shd w:val="clear" w:color="auto" w:fill="92D050"/>
          </w:tcPr>
          <w:p w14:paraId="3B1C6CFA" w14:textId="77777777" w:rsidR="005074C6" w:rsidRPr="00C46CCF" w:rsidRDefault="005074C6" w:rsidP="005074C6">
            <w:pPr>
              <w:rPr>
                <w:b/>
                <w:szCs w:val="20"/>
              </w:rPr>
            </w:pPr>
            <w:r w:rsidRPr="00C46CCF">
              <w:rPr>
                <w:szCs w:val="20"/>
              </w:rPr>
              <w:t xml:space="preserve">Fields in GREEN are requested by Customer and the value </w:t>
            </w:r>
            <w:r w:rsidRPr="00C46CCF">
              <w:rPr>
                <w:szCs w:val="20"/>
              </w:rPr>
              <w:br/>
              <w:t>submitted must respect the field size and type definitions and</w:t>
            </w:r>
            <w:r>
              <w:rPr>
                <w:szCs w:val="20"/>
              </w:rPr>
              <w:t xml:space="preserve"> </w:t>
            </w:r>
            <w:r w:rsidRPr="00C46CCF">
              <w:rPr>
                <w:szCs w:val="20"/>
              </w:rPr>
              <w:t>described conditions. When the Field Name is in red, it means that the information is mandatory from a functional perspective.</w:t>
            </w:r>
          </w:p>
        </w:tc>
      </w:tr>
    </w:tbl>
    <w:p w14:paraId="3B1C6CFC" w14:textId="77777777" w:rsidR="005074C6" w:rsidRPr="003373F1" w:rsidRDefault="005074C6" w:rsidP="005074C6"/>
    <w:p w14:paraId="3B1C6CFD" w14:textId="77777777" w:rsidR="005840D5" w:rsidRDefault="005840D5" w:rsidP="00411564">
      <w:pPr>
        <w:spacing w:after="200"/>
        <w:ind w:left="1418" w:hanging="1418"/>
        <w:rPr>
          <w:sz w:val="24"/>
          <w:szCs w:val="24"/>
        </w:rPr>
      </w:pPr>
    </w:p>
    <w:p w14:paraId="3B1C6CFE" w14:textId="77777777" w:rsidR="005840D5" w:rsidRDefault="005840D5" w:rsidP="00411564">
      <w:pPr>
        <w:spacing w:after="200"/>
        <w:ind w:left="1418" w:hanging="1418"/>
        <w:rPr>
          <w:sz w:val="24"/>
          <w:szCs w:val="24"/>
        </w:rPr>
        <w:sectPr w:rsidR="005840D5" w:rsidSect="005A65E8">
          <w:headerReference w:type="default" r:id="rId17"/>
          <w:footerReference w:type="default" r:id="rId18"/>
          <w:headerReference w:type="first" r:id="rId19"/>
          <w:footerReference w:type="first" r:id="rId20"/>
          <w:pgSz w:w="11906" w:h="16838" w:code="9"/>
          <w:pgMar w:top="1418" w:right="1134" w:bottom="1134" w:left="1418" w:header="709" w:footer="397" w:gutter="0"/>
          <w:cols w:space="708"/>
          <w:titlePg/>
          <w:docGrid w:linePitch="360"/>
        </w:sectPr>
      </w:pPr>
    </w:p>
    <w:p w14:paraId="3B1C6CFF" w14:textId="77777777" w:rsidR="005A4F81" w:rsidRDefault="005A4F81" w:rsidP="005A4F81">
      <w:pPr>
        <w:pStyle w:val="Kapitelberschrift"/>
      </w:pPr>
      <w:bookmarkStart w:id="17" w:name="_Toc319064745"/>
      <w:r>
        <w:t xml:space="preserve">Structure of BA XML Inventory Forecast </w:t>
      </w:r>
      <w:r w:rsidR="006761E6">
        <w:t>(</w:t>
      </w:r>
      <w:r>
        <w:t>Stocklevel</w:t>
      </w:r>
      <w:r w:rsidR="006761E6">
        <w:t>)</w:t>
      </w:r>
      <w:bookmarkEnd w:id="17"/>
    </w:p>
    <w:p w14:paraId="3B1C6D00" w14:textId="77777777" w:rsidR="00A07FC2" w:rsidRPr="009D2359" w:rsidRDefault="00627085" w:rsidP="005A4F81">
      <w:pPr>
        <w:pStyle w:val="berschrift1"/>
        <w:numPr>
          <w:ilvl w:val="0"/>
          <w:numId w:val="11"/>
        </w:numPr>
      </w:pPr>
      <w:bookmarkStart w:id="18" w:name="_Toc319064746"/>
      <w:r>
        <w:t>CI_</w:t>
      </w:r>
      <w:r w:rsidR="007B225E">
        <w:t>Inventory</w:t>
      </w:r>
      <w:r w:rsidR="00A252B3">
        <w:t>Forecast</w:t>
      </w:r>
      <w:bookmarkEnd w:id="18"/>
    </w:p>
    <w:p w14:paraId="3B1C6D01" w14:textId="77777777" w:rsidR="00A61DFD" w:rsidRDefault="00A61DFD" w:rsidP="00A61DFD">
      <w:pPr>
        <w:rPr>
          <w:noProof/>
          <w:lang w:eastAsia="de-DE"/>
        </w:rPr>
      </w:pPr>
      <w:r>
        <w:rPr>
          <w:noProof/>
          <w:lang w:eastAsia="de-DE"/>
        </w:rPr>
        <w:t xml:space="preserve">The header is specified by the item </w:t>
      </w:r>
      <w:r w:rsidR="00B47BA2">
        <w:rPr>
          <w:b/>
          <w:noProof/>
          <w:lang w:eastAsia="de-DE"/>
        </w:rPr>
        <w:t>CI_</w:t>
      </w:r>
      <w:r w:rsidR="00A252B3">
        <w:rPr>
          <w:b/>
          <w:noProof/>
          <w:lang w:eastAsia="de-DE"/>
        </w:rPr>
        <w:t>Inve</w:t>
      </w:r>
      <w:r w:rsidR="007B225E">
        <w:rPr>
          <w:b/>
          <w:noProof/>
          <w:lang w:eastAsia="de-DE"/>
        </w:rPr>
        <w:t>ntory</w:t>
      </w:r>
      <w:r w:rsidR="00A252B3">
        <w:rPr>
          <w:b/>
          <w:noProof/>
          <w:lang w:eastAsia="de-DE"/>
        </w:rPr>
        <w:t>Forecast</w:t>
      </w:r>
      <w:r>
        <w:rPr>
          <w:noProof/>
          <w:lang w:eastAsia="de-DE"/>
        </w:rPr>
        <w:t xml:space="preserve"> consists of following </w:t>
      </w:r>
      <w:r w:rsidR="00D5591C">
        <w:rPr>
          <w:noProof/>
          <w:lang w:eastAsia="de-DE"/>
        </w:rPr>
        <w:t>substructures</w:t>
      </w:r>
      <w:r>
        <w:rPr>
          <w:noProof/>
          <w:lang w:eastAsia="de-DE"/>
        </w:rPr>
        <w:t>:</w:t>
      </w:r>
    </w:p>
    <w:p w14:paraId="3B1C6D02" w14:textId="77777777" w:rsidR="00BC6267" w:rsidRDefault="00BC6267" w:rsidP="00A61DFD">
      <w:pPr>
        <w:rPr>
          <w:noProof/>
          <w:lang w:eastAsia="de-DE"/>
        </w:rPr>
      </w:pPr>
    </w:p>
    <w:p w14:paraId="3B1C6D03" w14:textId="77777777" w:rsidR="00A61DFD" w:rsidRDefault="00BC6267" w:rsidP="00A61DFD">
      <w:pPr>
        <w:rPr>
          <w:noProof/>
          <w:lang w:eastAsia="de-DE"/>
        </w:rPr>
      </w:pPr>
      <w:r>
        <w:rPr>
          <w:noProof/>
          <w:lang w:eastAsia="zh-TW"/>
        </w:rPr>
        <mc:AlternateContent>
          <mc:Choice Requires="wpg">
            <w:drawing>
              <wp:inline distT="0" distB="0" distL="0" distR="0" wp14:anchorId="3B1C70E8" wp14:editId="3B1C70E9">
                <wp:extent cx="5294128" cy="1633072"/>
                <wp:effectExtent l="0" t="0" r="20955" b="5715"/>
                <wp:docPr id="6171" name="Gruppieren 6171"/>
                <wp:cNvGraphicFramePr/>
                <a:graphic xmlns:a="http://schemas.openxmlformats.org/drawingml/2006/main">
                  <a:graphicData uri="http://schemas.microsoft.com/office/word/2010/wordprocessingGroup">
                    <wpg:wgp>
                      <wpg:cNvGrpSpPr/>
                      <wpg:grpSpPr>
                        <a:xfrm>
                          <a:off x="0" y="0"/>
                          <a:ext cx="5294128" cy="1633072"/>
                          <a:chOff x="0" y="0"/>
                          <a:chExt cx="5294128" cy="1633072"/>
                        </a:xfrm>
                      </wpg:grpSpPr>
                      <wps:wsp>
                        <wps:cNvPr id="6136" name="Rectangle 86"/>
                        <wps:cNvSpPr>
                          <a:spLocks noChangeArrowheads="1"/>
                        </wps:cNvSpPr>
                        <wps:spPr bwMode="auto">
                          <a:xfrm>
                            <a:off x="0" y="563526"/>
                            <a:ext cx="1860550" cy="344805"/>
                          </a:xfrm>
                          <a:prstGeom prst="rect">
                            <a:avLst/>
                          </a:prstGeom>
                          <a:solidFill>
                            <a:srgbClr val="8DB3E2"/>
                          </a:solidFill>
                          <a:ln w="25400">
                            <a:solidFill>
                              <a:srgbClr val="000000"/>
                            </a:solidFill>
                            <a:miter lim="800000"/>
                            <a:headEnd/>
                            <a:tailEnd/>
                          </a:ln>
                        </wps:spPr>
                        <wps:txbx>
                          <w:txbxContent>
                            <w:p w14:paraId="3B1C7156" w14:textId="77777777" w:rsidR="00413327" w:rsidRPr="00767689" w:rsidRDefault="00413327" w:rsidP="00EC2EA4">
                              <w:pPr>
                                <w:rPr>
                                  <w:szCs w:val="20"/>
                                </w:rPr>
                              </w:pPr>
                              <w:r>
                                <w:rPr>
                                  <w:rFonts w:cs="Arial"/>
                                  <w:b/>
                                  <w:bCs/>
                                  <w:szCs w:val="20"/>
                                </w:rPr>
                                <w:t>as:CI_Inventory</w:t>
                              </w:r>
                              <w:r w:rsidRPr="00767689">
                                <w:rPr>
                                  <w:rFonts w:cs="Arial"/>
                                  <w:b/>
                                  <w:bCs/>
                                  <w:szCs w:val="20"/>
                                </w:rPr>
                                <w:t>Forecast</w:t>
                              </w:r>
                            </w:p>
                          </w:txbxContent>
                        </wps:txbx>
                        <wps:bodyPr rot="0" vert="horz" wrap="square" lIns="91440" tIns="45720" rIns="91440" bIns="45720" anchor="t" anchorCtr="0" upright="1">
                          <a:noAutofit/>
                        </wps:bodyPr>
                      </wps:wsp>
                      <wps:wsp>
                        <wps:cNvPr id="6137" name="AutoShape 87"/>
                        <wps:cNvCnPr>
                          <a:cxnSpLocks noChangeShapeType="1"/>
                        </wps:cNvCnPr>
                        <wps:spPr bwMode="auto">
                          <a:xfrm>
                            <a:off x="2243470"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0" name="Rectangle 90"/>
                        <wps:cNvSpPr>
                          <a:spLocks noChangeArrowheads="1"/>
                        </wps:cNvSpPr>
                        <wps:spPr bwMode="auto">
                          <a:xfrm>
                            <a:off x="1860698"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41" name="Rectangle 91"/>
                        <wps:cNvSpPr>
                          <a:spLocks noChangeArrowheads="1"/>
                        </wps:cNvSpPr>
                        <wps:spPr bwMode="auto">
                          <a:xfrm>
                            <a:off x="2636875" y="563526"/>
                            <a:ext cx="19735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57" w14:textId="77777777" w:rsidR="00413327" w:rsidRPr="00206B45" w:rsidRDefault="00413327" w:rsidP="00A07FC2">
                              <w:r>
                                <w:rPr>
                                  <w:rFonts w:cs="Arial"/>
                                  <w:bCs/>
                                  <w:szCs w:val="20"/>
                                  <w:lang w:val="de-DE"/>
                                </w:rPr>
                                <w:t>as:CIS</w:t>
                              </w:r>
                              <w:r w:rsidRPr="00767689">
                                <w:rPr>
                                  <w:rFonts w:cs="Arial"/>
                                  <w:bCs/>
                                  <w:szCs w:val="20"/>
                                  <w:lang w:val="de-DE"/>
                                </w:rPr>
                                <w:t>ExchangedDocument</w:t>
                              </w:r>
                            </w:p>
                          </w:txbxContent>
                        </wps:txbx>
                        <wps:bodyPr rot="0" vert="horz" wrap="square" lIns="91440" tIns="45720" rIns="91440" bIns="45720" anchor="t" anchorCtr="0" upright="1">
                          <a:noAutofit/>
                        </wps:bodyPr>
                      </wps:wsp>
                      <wps:wsp>
                        <wps:cNvPr id="6142" name="AutoShape 92"/>
                        <wps:cNvCnPr>
                          <a:cxnSpLocks noChangeShapeType="1"/>
                        </wps:cNvCnPr>
                        <wps:spPr bwMode="auto">
                          <a:xfrm>
                            <a:off x="2052084" y="75491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3" name="AutoShape 93"/>
                        <wps:cNvCnPr>
                          <a:cxnSpLocks noChangeShapeType="1"/>
                        </wps:cNvCnPr>
                        <wps:spPr bwMode="auto">
                          <a:xfrm>
                            <a:off x="1850065"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144" name="Group 94"/>
                        <wpg:cNvGrpSpPr>
                          <a:grpSpLocks/>
                        </wpg:cNvGrpSpPr>
                        <wpg:grpSpPr bwMode="auto">
                          <a:xfrm>
                            <a:off x="4954772" y="85060"/>
                            <a:ext cx="190500" cy="166370"/>
                            <a:chOff x="6283" y="5431"/>
                            <a:chExt cx="300" cy="262"/>
                          </a:xfrm>
                        </wpg:grpSpPr>
                        <wps:wsp>
                          <wps:cNvPr id="6145" name="Rectangle 9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46" name="AutoShape 9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47" name="AutoShape 9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48" name="Rectangle 98"/>
                        <wps:cNvSpPr>
                          <a:spLocks noChangeArrowheads="1"/>
                        </wps:cNvSpPr>
                        <wps:spPr bwMode="auto">
                          <a:xfrm>
                            <a:off x="2636875" y="0"/>
                            <a:ext cx="23228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58" w14:textId="77777777" w:rsidR="00413327" w:rsidRPr="00152254" w:rsidRDefault="00413327" w:rsidP="00A07FC2">
                              <w:pPr>
                                <w:rPr>
                                  <w:szCs w:val="20"/>
                                </w:rPr>
                              </w:pPr>
                              <w:r>
                                <w:rPr>
                                  <w:rFonts w:cs="Arial"/>
                                  <w:bCs/>
                                  <w:szCs w:val="20"/>
                                </w:rPr>
                                <w:t>as:CI</w:t>
                              </w:r>
                              <w:r w:rsidRPr="00152254">
                                <w:rPr>
                                  <w:rFonts w:cs="Arial"/>
                                  <w:bCs/>
                                  <w:szCs w:val="20"/>
                                </w:rPr>
                                <w:t>ExchangedDocumentContext</w:t>
                              </w:r>
                            </w:p>
                          </w:txbxContent>
                        </wps:txbx>
                        <wps:bodyPr rot="0" vert="horz" wrap="square" lIns="91440" tIns="45720" rIns="91440" bIns="45720" anchor="t" anchorCtr="0" upright="1">
                          <a:noAutofit/>
                        </wps:bodyPr>
                      </wps:wsp>
                      <wps:wsp>
                        <wps:cNvPr id="6149" name="Rectangle 99"/>
                        <wps:cNvSpPr>
                          <a:spLocks noChangeArrowheads="1"/>
                        </wps:cNvSpPr>
                        <wps:spPr bwMode="auto">
                          <a:xfrm>
                            <a:off x="2636875" y="1127051"/>
                            <a:ext cx="24580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59" w14:textId="77777777" w:rsidR="00413327" w:rsidRPr="00206B45" w:rsidRDefault="00413327" w:rsidP="00A07FC2">
                              <w:r>
                                <w:rPr>
                                  <w:rFonts w:cs="Arial"/>
                                  <w:bCs/>
                                  <w:szCs w:val="20"/>
                                  <w:lang w:val="de-DE"/>
                                </w:rPr>
                                <w:t>as:CISIF</w:t>
                              </w:r>
                              <w:r w:rsidRPr="009B20F5">
                                <w:rPr>
                                  <w:rFonts w:cs="Arial"/>
                                  <w:bCs/>
                                  <w:szCs w:val="20"/>
                                  <w:lang w:val="de-DE"/>
                                </w:rPr>
                                <w:t>SupplyChainTradeTransaction</w:t>
                              </w:r>
                            </w:p>
                          </w:txbxContent>
                        </wps:txbx>
                        <wps:bodyPr rot="0" vert="horz" wrap="square" lIns="91440" tIns="45720" rIns="91440" bIns="45720" anchor="t" anchorCtr="0" upright="1">
                          <a:noAutofit/>
                        </wps:bodyPr>
                      </wps:wsp>
                      <wps:wsp>
                        <wps:cNvPr id="6150" name="AutoShape 100"/>
                        <wps:cNvCnPr>
                          <a:cxnSpLocks noChangeShapeType="1"/>
                        </wps:cNvCnPr>
                        <wps:spPr bwMode="auto">
                          <a:xfrm>
                            <a:off x="2254102"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51" name="AutoShape 101"/>
                        <wps:cNvCnPr>
                          <a:cxnSpLocks noChangeShapeType="1"/>
                        </wps:cNvCnPr>
                        <wps:spPr bwMode="auto">
                          <a:xfrm>
                            <a:off x="2243470"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152" name="Group 102"/>
                        <wpg:cNvGrpSpPr>
                          <a:grpSpLocks/>
                        </wpg:cNvGrpSpPr>
                        <wpg:grpSpPr bwMode="auto">
                          <a:xfrm>
                            <a:off x="4625163" y="637954"/>
                            <a:ext cx="190500" cy="166370"/>
                            <a:chOff x="6283" y="5431"/>
                            <a:chExt cx="300" cy="262"/>
                          </a:xfrm>
                        </wpg:grpSpPr>
                        <wps:wsp>
                          <wps:cNvPr id="6153" name="Rectangle 10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54" name="AutoShape 10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55" name="AutoShape 10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156" name="Group 106"/>
                        <wpg:cNvGrpSpPr>
                          <a:grpSpLocks/>
                        </wpg:cNvGrpSpPr>
                        <wpg:grpSpPr bwMode="auto">
                          <a:xfrm>
                            <a:off x="5103628" y="1222744"/>
                            <a:ext cx="190500" cy="166370"/>
                            <a:chOff x="6283" y="5431"/>
                            <a:chExt cx="300" cy="262"/>
                          </a:xfrm>
                        </wpg:grpSpPr>
                        <wps:wsp>
                          <wps:cNvPr id="6157" name="Rectangle 10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58" name="AutoShape 10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59" name="AutoShape 10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68" name="Rechteck 6168"/>
                        <wps:cNvSpPr>
                          <a:spLocks noChangeArrowheads="1"/>
                        </wps:cNvSpPr>
                        <wps:spPr bwMode="auto">
                          <a:xfrm>
                            <a:off x="2349795" y="1339702"/>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5A" w14:textId="77777777" w:rsidR="00413327" w:rsidRDefault="00413327" w:rsidP="00BC6267">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69" name="Rechteck 6169"/>
                        <wps:cNvSpPr>
                          <a:spLocks noChangeArrowheads="1"/>
                        </wps:cNvSpPr>
                        <wps:spPr bwMode="auto">
                          <a:xfrm>
                            <a:off x="2349795" y="765544"/>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5B" w14:textId="77777777" w:rsidR="00413327" w:rsidRDefault="00413327" w:rsidP="00BC6267">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70" name="Rechteck 6170"/>
                        <wps:cNvSpPr>
                          <a:spLocks noChangeArrowheads="1"/>
                        </wps:cNvSpPr>
                        <wps:spPr bwMode="auto">
                          <a:xfrm>
                            <a:off x="2349795" y="159488"/>
                            <a:ext cx="293370" cy="293370"/>
                          </a:xfrm>
                          <a:prstGeom prst="rect">
                            <a:avLst/>
                          </a:prstGeom>
                          <a:noFill/>
                          <a:ln>
                            <a:noFill/>
                          </a:ln>
                          <a:extLst/>
                        </wps:spPr>
                        <wps:txbx>
                          <w:txbxContent>
                            <w:p w14:paraId="3B1C715C" w14:textId="77777777" w:rsidR="00413327" w:rsidRDefault="00413327" w:rsidP="00BC626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71" o:spid="_x0000_s1032" style="width:416.85pt;height:128.6pt;mso-position-horizontal-relative:char;mso-position-vertical-relative:line" coordsize="5294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">
                <v:rect id="Rectangle 86" o:spid="_x0000_s1033" style="position:absolute;top:5635;width:1860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QCu8UA&#10;AADdAAAADwAAAGRycy9kb3ducmV2LnhtbESPQWvCQBSE7wX/w/KE3upGhdBGVxFFCB4K1UKvr9ln&#10;Nph9G7JrkubXu4VCj8PMfMOst4OtRUetrxwrmM8SEMSF0xWXCj4vx5dXED4ga6wdk4If8rDdTJ7W&#10;mGnX8wd151CKCGGfoQITQpNJ6QtDFv3MNcTRu7rWYoiyLaVusY9wW8tFkqTSYsVxwWBDe0PF7Xy3&#10;Cg73L3McnfGnd6pG/Y1u/7bIlXqeDrsViEBD+A//tXOtIJ0vU/h9E5+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xAK7xQAAAN0AAAAPAAAAAAAAAAAAAAAAAJgCAABkcnMv&#10;ZG93bnJldi54bWxQSwUGAAAAAAQABAD1AAAAigMAAAAA&#10;" fillcolor="#8db3e2" strokeweight="2pt">
                  <v:textbox>
                    <w:txbxContent>
                      <w:p w:rsidR="001767C7" w:rsidRPr="00767689" w:rsidRDefault="001767C7" w:rsidP="00EC2EA4">
                        <w:pPr>
                          <w:rPr>
                            <w:szCs w:val="20"/>
                          </w:rPr>
                        </w:pPr>
                        <w:proofErr w:type="spellStart"/>
                        <w:proofErr w:type="gramStart"/>
                        <w:r>
                          <w:rPr>
                            <w:rFonts w:cs="Arial"/>
                            <w:b/>
                            <w:bCs/>
                            <w:szCs w:val="20"/>
                          </w:rPr>
                          <w:t>as:</w:t>
                        </w:r>
                        <w:proofErr w:type="gramEnd"/>
                        <w:r>
                          <w:rPr>
                            <w:rFonts w:cs="Arial"/>
                            <w:b/>
                            <w:bCs/>
                            <w:szCs w:val="20"/>
                          </w:rPr>
                          <w:t>CI_Inventory</w:t>
                        </w:r>
                        <w:r w:rsidRPr="00767689">
                          <w:rPr>
                            <w:rFonts w:cs="Arial"/>
                            <w:b/>
                            <w:bCs/>
                            <w:szCs w:val="20"/>
                          </w:rPr>
                          <w:t>Forecast</w:t>
                        </w:r>
                        <w:proofErr w:type="spellEnd"/>
                      </w:p>
                    </w:txbxContent>
                  </v:textbox>
                </v:rect>
                <v:shapetype id="_x0000_t32" coordsize="21600,21600" o:spt="32" o:oned="t" path="m,l21600,21600e" filled="f">
                  <v:path arrowok="t" fillok="f" o:connecttype="none"/>
                  <o:lock v:ext="edit" shapetype="t"/>
                </v:shapetype>
                <v:shape id="AutoShape 87" o:spid="_x0000_s1034" type="#_x0000_t32" style="position:absolute;left:22434;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vwJMcAAADdAAAADwAAAGRycy9kb3ducmV2LnhtbESPQWvCQBSE70L/w/IKvenGNkQbXaUU&#10;pEWoQS16fWRfk9Ds25DdJvHfu0LB4zAz3zDL9WBq0VHrKssKppMIBHFudcWFgu/jZjwH4Tyyxtoy&#10;KbiQg/XqYbTEVNue99QdfCEChF2KCkrvm1RKl5dk0E1sQxy8H9sa9EG2hdQt9gFuavkcRYk0WHFY&#10;KLGh95Ly38OfUdBlp91s03QfmS9O8X4bv57RfCn19Di8LUB4Gvw9/N/+1AqS6csMbm/CE5C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6/AkxwAAAN0AAAAPAAAAAAAA&#10;AAAAAAAAAKECAABkcnMvZG93bnJldi54bWxQSwUGAAAAAAQABAD5AAAAlQMAAAAA&#10;" strokeweight="2pt"/>
                <v:rect id="Rectangle 90" o:spid="_x0000_s1035" style="position:absolute;left:18606;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Ag5sMA&#10;AADdAAAADwAAAGRycy9kb3ducmV2LnhtbERPW2vCMBR+H+w/hDPwbaaVeaGayhiMCSJMN98PzbEt&#10;Niddkmrcr18ehD1+fPfVOppOXMj51rKCfJyBIK6sbrlW8P31/rwA4QOyxs4yKbiRh3X5+LDCQtsr&#10;7+lyCLVIIewLVNCE0BdS+qohg35se+LEnawzGBJ0tdQOryncdHKSZTNpsOXU0GBPbw1V58NgFPS7&#10;6fAx/9m63+Ni+KxwG22YRKVGT/F1CSJQDP/iu3ujFczyl7Q/vUlPQJ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Ag5sMAAADdAAAADwAAAAAAAAAAAAAAAACYAgAAZHJzL2Rv&#10;d25yZXYueG1sUEsFBgAAAAAEAAQA9QAAAIgDAAAAAA==&#10;" strokeweight="2pt"/>
                <v:rect id="Rectangle 91" o:spid="_x0000_s1036" style="position:absolute;left:26368;top:5635;width:1973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ot6MUA&#10;AADdAAAADwAAAGRycy9kb3ducmV2LnhtbESPQWsCMRCF74X+hzBCL0WzKaJlNUpRSktP3bV4Hjbj&#10;7uJmsiSpxn/fFAo9Pt68781bb5MdxIV86B1rULMCBHHjTM+thq/D6/QZRIjIBgfHpOFGAbab+7s1&#10;lsZduaJLHVuRIRxK1NDFOJZShqYji2HmRuLsnZy3GLP0rTQerxluB/lUFAtpsefc0OFIu46ac/1t&#10;8xsqVcf67fHmPty+6pXx88+01Pphkl5WICKl+H/8l343GhZqruB3TUa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3oxQAAAN0AAAAPAAAAAAAAAAAAAAAAAJgCAABkcnMv&#10;ZG93bnJldi54bWxQSwUGAAAAAAQABAD1AAAAigMAAAAA&#10;" filled="f" fillcolor="#8db3e2" strokeweight="2pt">
                  <v:textbox>
                    <w:txbxContent>
                      <w:p w:rsidR="001767C7" w:rsidRPr="00206B45" w:rsidRDefault="001767C7" w:rsidP="00A07FC2">
                        <w:proofErr w:type="spellStart"/>
                        <w:r>
                          <w:rPr>
                            <w:rFonts w:cs="Arial"/>
                            <w:bCs/>
                            <w:szCs w:val="20"/>
                            <w:lang w:val="de-DE"/>
                          </w:rPr>
                          <w:t>as:CIS</w:t>
                        </w:r>
                        <w:r w:rsidRPr="00767689">
                          <w:rPr>
                            <w:rFonts w:cs="Arial"/>
                            <w:bCs/>
                            <w:szCs w:val="20"/>
                            <w:lang w:val="de-DE"/>
                          </w:rPr>
                          <w:t>ExchangedDocument</w:t>
                        </w:r>
                        <w:proofErr w:type="spellEnd"/>
                      </w:p>
                    </w:txbxContent>
                  </v:textbox>
                </v:rect>
                <v:shape id="AutoShape 92" o:spid="_x0000_s1037" type="#_x0000_t32" style="position:absolute;left:20520;top:7549;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ogwcUAAADdAAAADwAAAGRycy9kb3ducmV2LnhtbESPW4vCMBSE3xf8D+EIvq2pUrxUo4gg&#10;ysKueEFfD82xLTYnpYm1++83C4KPw8x8w8yXrSlFQ7UrLCsY9CMQxKnVBWcKzqfN5wSE88gaS8uk&#10;4JccLBedjzkm2j75QM3RZyJA2CWoIPe+SqR0aU4GXd9WxMG72dqgD7LOpK7xGeCmlMMoGkmDBYeF&#10;HCta55Tejw+joNlffsabqtnufXaJD1/x9IrmW6let13NQHhq/Tv8au+0gtEgHsL/m/A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ogwcUAAADdAAAADwAAAAAAAAAA&#10;AAAAAAChAgAAZHJzL2Rvd25yZXYueG1sUEsFBgAAAAAEAAQA+QAAAJMDAAAAAA==&#10;" strokeweight="2pt"/>
                <v:shape id="AutoShape 93" o:spid="_x0000_s1038" type="#_x0000_t32" style="position:absolute;left:18500;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aFWsYAAADdAAAADwAAAGRycy9kb3ducmV2LnhtbESPQWvCQBSE74L/YXmF3sxGG2yNriIF&#10;aSmoJBW9PrKvSTD7NmS3Mf333YLQ4zAz3zCrzWAa0VPnassKplEMgriwuuZSwelzN3kB4TyyxsYy&#10;KfghB5v1eLTCVNsbZ9TnvhQBwi5FBZX3bSqlKyoy6CLbEgfvy3YGfZBdKXWHtwA3jZzF8VwarDks&#10;VNjSa0XFNf82Cvrj+fC8a/u3oy/PSfaRLC5o9ko9PgzbJQhPg/8P39vvWsF8mjzB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WhVrGAAAA3QAAAA8AAAAAAAAA&#10;AAAAAAAAoQIAAGRycy9kb3ducmV2LnhtbFBLBQYAAAAABAAEAPkAAACUAwAAAAA=&#10;" strokeweight="2pt"/>
                <v:group id="Group 94" o:spid="_x0000_s1039" style="position:absolute;left:49547;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XYpscAAADdAAAADwAAAGRycy9kb3ducmV2LnhtbESPT2vCQBTE7wW/w/IK&#10;3uommoqkriJSpQcpNBFKb4/sMwlm34bsNn++fbdQ6HGYmd8w2/1oGtFT52rLCuJFBIK4sLrmUsE1&#10;Pz1tQDiPrLGxTAomcrDfzR62mGo78Af1mS9FgLBLUUHlfZtK6YqKDLqFbYmDd7OdQR9kV0rd4RDg&#10;ppHLKFpLgzWHhQpbOlZU3LNvo+A84HBYxa/95X47Tl/58/vnJSal5o/j4QWEp9H/h//ab1rBOk4S&#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iXYpscAAADd&#10;AAAADwAAAAAAAAAAAAAAAACqAgAAZHJzL2Rvd25yZXYueG1sUEsFBgAAAAAEAAQA+gAAAJ4DAAAA&#10;AA==&#10;">
                  <v:rect id="Rectangle 95" o:spid="_x0000_s104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eDfsYA&#10;AADdAAAADwAAAGRycy9kb3ducmV2LnhtbESP3WoCMRSE7wXfIRyhdzWr1B9Wo0ihtCAF3db7w+Z0&#10;d+nmZE2ymvbpG6Hg5TAz3zDrbTStuJDzjWUFk3EGgri0uuFKwefHy+MShA/IGlvLpOCHPGw3w8Ea&#10;c22vfKRLESqRIOxzVFCH0OVS+rImg35sO+LkfVlnMCTpKqkdXhPctHKaZXNpsOG0UGNHzzWV30Vv&#10;FHTvs/51cd6739OyP5S4jzZMo1IPo7hbgQgUwz38337TCuaTpxnc3qQn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eDfsYAAADdAAAADwAAAAAAAAAAAAAAAACYAgAAZHJz&#10;L2Rvd25yZXYueG1sUEsFBgAAAAAEAAQA9QAAAIsDAAAAAA==&#10;" strokeweight="2pt"/>
                  <v:shape id="AutoShape 96" o:spid="_x0000_s104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yLocEAAADdAAAADwAAAGRycy9kb3ducmV2LnhtbESPQYvCMBSE74L/ITzBm6YupUo1igiC&#10;17ri+dE822LzUpvUZv+9WVjY4zAz3zC7QzCteFPvGssKVssEBHFpdcOVgtv3ebEB4TyyxtYyKfgh&#10;B4f9dLLDXNuRC3pffSUihF2OCmrvu1xKV9Zk0C1tRxy9h+0N+ij7Suoexwg3rfxKkkwabDgu1NjR&#10;qabyeR2MgqJ4VffBhfG4eYR1etOpSYaLUvNZOG5BeAr+P/zXvmgF2SrN4PdNfAJy/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DIuhwQAAAN0AAAAPAAAAAAAAAAAAAAAA&#10;AKECAABkcnMvZG93bnJldi54bWxQSwUGAAAAAAQABAD5AAAAjwMAAAAA&#10;" strokeweight="1.25pt"/>
                  <v:shape id="AutoShape 97" o:spid="_x0000_s104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rwtMgAAADdAAAADwAAAGRycy9kb3ducmV2LnhtbESPQWvCQBSE74L/YXlCb7qJ1LSkriK2&#10;hR60EFsPvb1mX5Ng9m3Irkn013cLQo/DzHzDLNeDqUVHrassK4hnEQji3OqKCwWfH6/TRxDOI2us&#10;LZOCCzlYr8ajJaba9pxRd/CFCBB2KSoovW9SKV1ekkE3sw1x8H5sa9AH2RZSt9gHuKnlPIoSabDi&#10;sFBiQ9uS8tPhbBQszv33VxJzttm/PB+za5e/n447pe4mw+YJhKfB/4dv7TetIInvH+DvTXgCcvU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TrwtMgAAADdAAAADwAAAAAA&#10;AAAAAAAAAAChAgAAZHJzL2Rvd25yZXYueG1sUEsFBgAAAAAEAAQA+QAAAJYDAAAAAA==&#10;" strokeweight="1.25pt"/>
                </v:group>
                <v:rect id="Rectangle 98" o:spid="_x0000_s1043" style="position:absolute;left:26368;width:2322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EdcUA&#10;AADdAAAADwAAAGRycy9kb3ducmV2LnhtbESPwUrDQBCG70LfYZmCF7GbSGkldltEEYsnE8XzkJ0m&#10;odnZsLu227fvHASPwz//N99sdtmN6kQhDp4NlIsCFHHr7cCdge+vt/tHUDEhWxw9k4ELRdhtZzcb&#10;rKw/c02nJnVKIBwrNNCnNFVax7Ynh3HhJ2LJDj44TDKGTtuAZ4G7UT8UxUo7HFgu9DjRS0/tsfl1&#10;olHm+qd5v7v4D/9aD6UNy8+8NuZ2np+fQCXK6X/5r723BlblUnTlG0GA3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IR1xQAAAN0AAAAPAAAAAAAAAAAAAAAAAJgCAABkcnMv&#10;ZG93bnJldi54bWxQSwUGAAAAAAQABAD1AAAAigMAAAAA&#10;" filled="f" fillcolor="#8db3e2" strokeweight="2pt">
                  <v:textbox>
                    <w:txbxContent>
                      <w:p w:rsidR="001767C7" w:rsidRPr="00152254" w:rsidRDefault="001767C7" w:rsidP="00A07FC2">
                        <w:pPr>
                          <w:rPr>
                            <w:szCs w:val="20"/>
                          </w:rPr>
                        </w:pPr>
                        <w:proofErr w:type="spellStart"/>
                        <w:proofErr w:type="gramStart"/>
                        <w:r>
                          <w:rPr>
                            <w:rFonts w:cs="Arial"/>
                            <w:bCs/>
                            <w:szCs w:val="20"/>
                          </w:rPr>
                          <w:t>as:</w:t>
                        </w:r>
                        <w:proofErr w:type="gramEnd"/>
                        <w:r>
                          <w:rPr>
                            <w:rFonts w:cs="Arial"/>
                            <w:bCs/>
                            <w:szCs w:val="20"/>
                          </w:rPr>
                          <w:t>CI</w:t>
                        </w:r>
                        <w:r w:rsidRPr="00152254">
                          <w:rPr>
                            <w:rFonts w:cs="Arial"/>
                            <w:bCs/>
                            <w:szCs w:val="20"/>
                          </w:rPr>
                          <w:t>ExchangedDocumentContext</w:t>
                        </w:r>
                        <w:proofErr w:type="spellEnd"/>
                      </w:p>
                    </w:txbxContent>
                  </v:textbox>
                </v:rect>
                <v:rect id="Rectangle 99" o:spid="_x0000_s1044" style="position:absolute;left:26368;top:11270;width:2458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wh7sUA&#10;AADdAAAADwAAAGRycy9kb3ducmV2LnhtbESPQWsCMRCF74L/IYzgpdTsimi7NYpYSktP7lp6HjbT&#10;3aWbyZKkGv99IwgeH2/e9+att9H04kTOd5YV5LMMBHFtdceNgq/j2+MTCB+QNfaWScGFPGw349Ea&#10;C23PXNKpCo1IEPYFKmhDGAopfd2SQT+zA3HyfqwzGJJ0jdQOzwluejnPsqU02HFqaHGgfUv1b/Vn&#10;0ht5LL+r94eL/bSvZZdrtzjElVLTSdy9gAgUw/34lv7QCpb54hmuaxIC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zCHuxQAAAN0AAAAPAAAAAAAAAAAAAAAAAJgCAABkcnMv&#10;ZG93bnJldi54bWxQSwUGAAAAAAQABAD1AAAAigMAAAAA&#10;" filled="f" fillcolor="#8db3e2" strokeweight="2pt">
                  <v:textbox>
                    <w:txbxContent>
                      <w:p w:rsidR="001767C7" w:rsidRPr="00206B45" w:rsidRDefault="001767C7" w:rsidP="00A07FC2">
                        <w:proofErr w:type="spellStart"/>
                        <w:r>
                          <w:rPr>
                            <w:rFonts w:cs="Arial"/>
                            <w:bCs/>
                            <w:szCs w:val="20"/>
                            <w:lang w:val="de-DE"/>
                          </w:rPr>
                          <w:t>as:CISIF</w:t>
                        </w:r>
                        <w:r w:rsidRPr="009B20F5">
                          <w:rPr>
                            <w:rFonts w:cs="Arial"/>
                            <w:bCs/>
                            <w:szCs w:val="20"/>
                            <w:lang w:val="de-DE"/>
                          </w:rPr>
                          <w:t>SupplyChainTradeTransaction</w:t>
                        </w:r>
                        <w:proofErr w:type="spellEnd"/>
                      </w:p>
                    </w:txbxContent>
                  </v:textbox>
                </v:rect>
                <v:shape id="AutoShape 100" o:spid="_x0000_s1045" type="#_x0000_t32" style="position:absolute;left:22541;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2N8MIAAADdAAAADwAAAGRycy9kb3ducmV2LnhtbERPy4rCMBTdC/5DuII7TRV1tBpFBBkZ&#10;cMQHur0017bY3JQmUzt/bxaCy8N5L1aNKURNlcstKxj0IxDEidU5pwou521vCsJ5ZI2FZVLwTw5W&#10;y3ZrgbG2Tz5SffKpCCHsYlSQeV/GUrokI4Oub0viwN1tZdAHWKVSV/gM4aaQwyiaSIM5h4YMS9pk&#10;lDxOf0ZBfbj+fm3L+vvg0+vo+DOa3dDslep2mvUchKfGf8Rv904rmAzGYX94E5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t2N8MIAAADdAAAADwAAAAAAAAAAAAAA&#10;AAChAgAAZHJzL2Rvd25yZXYueG1sUEsFBgAAAAAEAAQA+QAAAJADAAAAAA==&#10;" strokeweight="2pt"/>
                <v:shape id="AutoShape 101" o:spid="_x0000_s1046" type="#_x0000_t32" style="position:absolute;left:22434;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Eoa8YAAADdAAAADwAAAGRycy9kb3ducmV2LnhtbESP3WrCQBSE7wt9h+UI3tVNxPqTuooI&#10;0iJUiYq9PWSPSWj2bMhuY3x7Vyh4OczMN8x82ZlKtNS40rKCeBCBIM6sLjlXcDpu3qYgnEfWWFkm&#10;BTdysFy8vswx0fbKKbUHn4sAYZeggsL7OpHSZQUZdANbEwfvYhuDPsgml7rBa4CbSg6jaCwNlhwW&#10;CqxpXVD2e/gzCtr9eTfZ1O3n3ufnUbodzX7QfCvV73WrDxCeOv8M/7e/tIJx/B7D4014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RKGvGAAAA3QAAAA8AAAAAAAAA&#10;AAAAAAAAoQIAAGRycy9kb3ducmV2LnhtbFBLBQYAAAAABAAEAPkAAACUAwAAAAA=&#10;" strokeweight="2pt"/>
                <v:group id="Group 102" o:spid="_x0000_s1047" style="position:absolute;left:46251;top:6379;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1lzlMUAAADdAAAADwAAAGRycy9kb3ducmV2LnhtbESPQYvCMBSE7wv7H8Jb&#10;8LamVZSlaxSRVTyIYF0Qb4/m2Rabl9LEtv57Iwgeh5n5hpktelOJlhpXWlYQDyMQxJnVJecK/o/r&#10;7x8QziNrrCyTgjs5WMw/P2aYaNvxgdrU5yJA2CWooPC+TqR0WUEG3dDWxMG72MagD7LJpW6wC3BT&#10;yVEUTaXBksNCgTWtCsqu6c0o2HTYLcfxX7u7Xlb383GyP+1iUmrw1S9/QXjq/Tv8am+1gmk8GcH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9Zc5TFAAAA3QAA&#10;AA8AAAAAAAAAAAAAAAAAqgIAAGRycy9kb3ducmV2LnhtbFBLBQYAAAAABAAEAPoAAACcAwAAAAA=&#10;">
                  <v:rect id="Rectangle 103" o:spid="_x0000_s104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soTMYA&#10;AADdAAAADwAAAGRycy9kb3ducmV2LnhtbESP3WoCMRSE7wXfIRyhdzWrxR9Wo0ihtCAF3db7w+Z0&#10;d+nmZE2ymvbpG6Hg5TAz3zDrbTStuJDzjWUFk3EGgri0uuFKwefHy+MShA/IGlvLpOCHPGw3w8Ea&#10;c22vfKRLESqRIOxzVFCH0OVS+rImg35sO+LkfVlnMCTpKqkdXhPctHKaZXNpsOG0UGNHzzWV30Vv&#10;FHTvs/51cd6739OyP5S4jzZMo1IPo7hbgQgUwz38337TCuaT2RPc3qQn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soTMYAAADdAAAADwAAAAAAAAAAAAAAAACYAgAAZHJz&#10;L2Rvd25yZXYueG1sUEsFBgAAAAAEAAQA9QAAAIsDAAAAAA==&#10;" strokeweight="2pt"/>
                  <v:shape id="AutoShape 104" o:spid="_x0000_s104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smkMEAAADdAAAADwAAAGRycy9kb3ducmV2LnhtbESPQYvCMBSE74L/ITzBm6YuXVeqUURY&#10;8FqVPT+aZ1tsXmqT2vjvjbDgcZiZb5jNLphGPKhztWUFi3kCgriwuuZSweX8O1uBcB5ZY2OZFDzJ&#10;wW47Hm0w03bgnB4nX4oIYZehgsr7NpPSFRUZdHPbEkfvajuDPsqulLrDIcJNI7+SZCkN1hwXKmzp&#10;UFFxO/VGQZ7fy7/ehWG/uoaf9KJTk/RHpaaTsF+D8BT8J/zfPmoFy8V3Cu838QnI7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SyaQwQAAAN0AAAAPAAAAAAAAAAAAAAAA&#10;AKECAABkcnMvZG93bnJldi54bWxQSwUGAAAAAAQABAD5AAAAjwMAAAAA&#10;" strokeweight="1.25pt"/>
                  <v:shape id="AutoShape 105" o:spid="_x0000_s105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1dhcgAAADdAAAADwAAAGRycy9kb3ducmV2LnhtbESPQWvCQBSE70L/w/IK3nSTQkJJXUXa&#10;Ch5sIbYeentmn0kw+zZk1yT117uFgsdhZr5hFqvRNKKnztWWFcTzCARxYXXNpYLvr83sGYTzyBob&#10;y6Tglxyslg+TBWbaDpxTv/elCBB2GSqovG8zKV1RkUE3ty1x8E62M+iD7EqpOxwC3DTyKYpSabDm&#10;sFBhS68VFef9xShILsPxJ405X3+8vx3ya198ng87paaP4/oFhKfR38P/7a1WkMZJAn9vw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31dhcgAAADdAAAADwAAAAAA&#10;AAAAAAAAAAChAgAAZHJzL2Rvd25yZXYueG1sUEsFBgAAAAAEAAQA+QAAAJYDAAAAAA==&#10;" strokeweight="1.25pt"/>
                </v:group>
                <v:group id="Group 106" o:spid="_x0000_s1051" style="position:absolute;left:51036;top:1222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J1l8UAAADdAAAADwAAAGRycy9kb3ducmV2LnhtbESPQYvCMBSE7wv+h/CE&#10;va1pFYtUo4i4sgcRVgXx9miebbF5KU22rf/eCMIeh5n5hlmselOJlhpXWlYQjyIQxJnVJecKzqfv&#10;rxkI55E1VpZJwYMcrJaDjwWm2nb8S+3R5yJA2KWooPC+TqV0WUEG3cjWxMG72cagD7LJpW6wC3BT&#10;yXEUJdJgyWGhwJo2BWX3459RsOuwW0/ibbu/3zaP62l6uOxjUupz2K/nIDz1/j/8bv9oBUk8TeD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idZfFAAAA3QAA&#10;AA8AAAAAAAAAAAAAAAAAqgIAAGRycy9kb3ducmV2LnhtbFBLBQYAAAAABAAEAPoAAACcAwAAAAA=&#10;">
                  <v:rect id="Rectangle 107" o:spid="_x0000_s105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AuT8UA&#10;AADdAAAADwAAAGRycy9kb3ducmV2LnhtbESP3WoCMRSE7wu+QziCdzWr4A+rUUQoFaTQWr0/bI67&#10;i5uTNclq9OmbQqGXw8x8wyzX0TTiRs7XlhWMhhkI4sLqmksFx++31zkIH5A1NpZJwYM8rFe9lyXm&#10;2t75i26HUIoEYZ+jgiqENpfSFxUZ9EPbEifvbJ3BkKQrpXZ4T3DTyHGWTaXBmtNChS1tKyouh84o&#10;aD8m3fvsunfP07z7LHAfbRhHpQb9uFmACBTDf/ivvdMKpqPJDH7fp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YC5PxQAAAN0AAAAPAAAAAAAAAAAAAAAAAJgCAABkcnMv&#10;ZG93bnJldi54bWxQSwUGAAAAAAQABAD1AAAAigMAAAAA&#10;" strokeweight="2pt"/>
                  <v:shape id="AutoShape 108" o:spid="_x0000_s105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slb4AAADdAAAADwAAAGRycy9kb3ducmV2LnhtbERPy4rCMBTdC/5DuII7myq+qEYRQXBb&#10;FdeX5tqWaW46TWrj35vFwCwP570/BtOIN3WutqxgnqQgiAuray4VPO6X2RaE88gaG8uk4EMOjofx&#10;aI+ZtgPn9L75UsQQdhkqqLxvMyldUZFBl9iWOHIv2xn0EXal1B0OMdw0cpGma2mw5thQYUvnioqf&#10;W28U5Plv+exdGE7bV9gsH3pp0v6q1HQSTjsQnoL/F/+5r1rBer6Kc+Ob+ATk4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BiyVvgAAAN0AAAAPAAAAAAAAAAAAAAAAAKEC&#10;AABkcnMvZG93bnJldi54bWxQSwUGAAAAAAQABAD5AAAAjAMAAAAA&#10;" strokeweight="1.25pt"/>
                  <v:shape id="AutoShape 109" o:spid="_x0000_s105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BXgMgAAADdAAAADwAAAGRycy9kb3ducmV2LnhtbESPQWvCQBSE7wX/w/IK3uomBUObuopY&#10;BQ+2EFsPvb1mX5Ng9m3Irknsr3cFweMwM98ws8VgatFR6yrLCuJJBII4t7riQsH31+bpBYTzyBpr&#10;y6TgTA4W89HDDFNte86o2/tCBAi7FBWU3jeplC4vyaCb2IY4eH+2NeiDbAupW+wD3NTyOYoSabDi&#10;sFBiQ6uS8uP+ZBRMT/3vTxJztvxYvx+y/y7/PB52So0fh+UbCE+Dv4dv7a1WkMTTV7i+CU9Azi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jBXgMgAAADdAAAADwAAAAAA&#10;AAAAAAAAAAChAgAAZHJzL2Rvd25yZXYueG1sUEsFBgAAAAAEAAQA+QAAAJYDAAAAAA==&#10;" strokeweight="1.25pt"/>
                </v:group>
                <v:rect id="Rechteck 6168" o:spid="_x0000_s1055" style="position:absolute;left:23497;top:13397;width:29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kY/sIA&#10;AADdAAAADwAAAGRycy9kb3ducmV2LnhtbERPTYvCMBC9C/sfwix4EU3dQ5FqlEVYLIsg1l3PQzO2&#10;xWZSm9jWf28OgsfH+15tBlOLjlpXWVYwn0UgiHOrKy4U/J1+pgsQziNrrC2Tggc52Kw/RitMtO35&#10;SF3mCxFC2CWooPS+SaR0eUkG3cw2xIG72NagD7AtpG6xD+Gmll9RFEuDFYeGEhvalpRfs7tR0OeH&#10;7nza7+Rhck4t39LbNvv/VWr8OXwvQXga/Fv8cqdaQTyPw9zwJjw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SRj+wgAAAN0AAAAPAAAAAAAAAAAAAAAAAJgCAABkcnMvZG93&#10;bnJldi54bWxQSwUGAAAAAAQABAD1AAAAhwMAAAAA&#10;" filled="f" stroked="f">
                  <v:textbox>
                    <w:txbxContent>
                      <w:p w:rsidR="001767C7" w:rsidRDefault="001767C7" w:rsidP="00BC6267">
                        <w:pPr>
                          <w:rPr>
                            <w:rFonts w:cs="Arial"/>
                            <w:b/>
                            <w:sz w:val="24"/>
                            <w:szCs w:val="24"/>
                            <w:lang w:val="de-DE"/>
                          </w:rPr>
                        </w:pPr>
                        <w:r>
                          <w:rPr>
                            <w:rFonts w:cs="Arial"/>
                            <w:b/>
                            <w:sz w:val="24"/>
                            <w:szCs w:val="24"/>
                            <w:lang w:val="de-DE"/>
                          </w:rPr>
                          <w:t>1</w:t>
                        </w:r>
                      </w:p>
                    </w:txbxContent>
                  </v:textbox>
                </v:rect>
                <v:rect id="Rechteck 6169" o:spid="_x0000_s1056" style="position:absolute;left:23497;top:7655;width:29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9ZcYA&#10;AADdAAAADwAAAGRycy9kb3ducmV2LnhtbESPT2vCQBTE7wW/w/IEL0U3egg1uooI0lAK0vjn/Mg+&#10;k2D2bcxuk/TbdwsFj8PM/IZZbwdTi45aV1lWMJ9FIIhzqysuFJxPh+kbCOeRNdaWScEPOdhuRi9r&#10;TLTt+Yu6zBciQNglqKD0vkmkdHlJBt3MNsTBu9nWoA+yLaRusQ9wU8tFFMXSYMVhocSG9iXl9+zb&#10;KOjzY3c9fb7L4+s1tfxIH/vs8qHUZDzsViA8Df4Z/m+nWkE8j5f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W9ZcYAAADdAAAADwAAAAAAAAAAAAAAAACYAgAAZHJz&#10;L2Rvd25yZXYueG1sUEsFBgAAAAAEAAQA9QAAAIsDAAAAAA==&#10;" filled="f" stroked="f">
                  <v:textbox>
                    <w:txbxContent>
                      <w:p w:rsidR="001767C7" w:rsidRDefault="001767C7" w:rsidP="00BC6267">
                        <w:pPr>
                          <w:rPr>
                            <w:rFonts w:cs="Arial"/>
                            <w:b/>
                            <w:sz w:val="24"/>
                            <w:szCs w:val="24"/>
                            <w:lang w:val="de-DE"/>
                          </w:rPr>
                        </w:pPr>
                        <w:r>
                          <w:rPr>
                            <w:rFonts w:cs="Arial"/>
                            <w:b/>
                            <w:sz w:val="24"/>
                            <w:szCs w:val="24"/>
                            <w:lang w:val="de-DE"/>
                          </w:rPr>
                          <w:t>1</w:t>
                        </w:r>
                      </w:p>
                    </w:txbxContent>
                  </v:textbox>
                </v:rect>
                <v:rect id="Rechteck 6170" o:spid="_x0000_s1057" style="position:absolute;left:23497;top:1594;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CJcIA&#10;AADdAAAADwAAAGRycy9kb3ducmV2LnhtbERPTYvCMBC9C/sfwizsRTR1DyrVKIuwWEQQ667noRnb&#10;YjOpTWzrvzcHwePjfS/XvalES40rLSuYjCMQxJnVJecK/k6/ozkI55E1VpZJwYMcrFcfgyXG2nZ8&#10;pDb1uQgh7GJUUHhfx1K6rCCDbmxr4sBdbGPQB9jkUjfYhXBTye8omkqDJYeGAmvaFJRd07tR0GWH&#10;9nzab+VheE4s35LbJv3fKfX12f8sQHjq/Vv8cidawXQyC/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5oIlwgAAAN0AAAAPAAAAAAAAAAAAAAAAAJgCAABkcnMvZG93&#10;bnJldi54bWxQSwUGAAAAAAQABAD1AAAAhwMAAAAA&#10;" filled="f" stroked="f">
                  <v:textbox>
                    <w:txbxContent>
                      <w:p w:rsidR="001767C7" w:rsidRDefault="001767C7" w:rsidP="00BC6267">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D04" w14:textId="77777777" w:rsidR="002B14FA" w:rsidRDefault="002B14FA" w:rsidP="00A07FC2"/>
    <w:p w14:paraId="3B1C6D05" w14:textId="77777777" w:rsidR="002B14FA" w:rsidRDefault="002B14FA"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2B14FA" w:rsidRPr="001E1B02" w14:paraId="3B1C6D07" w14:textId="77777777" w:rsidTr="0065314E">
        <w:trPr>
          <w:cantSplit/>
          <w:trHeight w:val="329"/>
          <w:tblHeader/>
        </w:trPr>
        <w:tc>
          <w:tcPr>
            <w:tcW w:w="5000" w:type="pct"/>
            <w:shd w:val="clear" w:color="auto" w:fill="FFFFCC"/>
            <w:vAlign w:val="center"/>
          </w:tcPr>
          <w:p w14:paraId="3B1C6D06" w14:textId="77777777" w:rsidR="002B14FA" w:rsidRPr="0065314E" w:rsidRDefault="002B14FA" w:rsidP="000B5496">
            <w:pPr>
              <w:rPr>
                <w:rFonts w:eastAsia="Times New Roman"/>
                <w:b/>
                <w:bCs/>
                <w:color w:val="000000"/>
                <w:lang w:eastAsia="de-DE"/>
              </w:rPr>
            </w:pPr>
            <w:r w:rsidRPr="0065314E">
              <w:rPr>
                <w:rFonts w:eastAsia="Times New Roman"/>
                <w:b/>
                <w:bCs/>
                <w:color w:val="000000"/>
                <w:lang w:eastAsia="de-DE"/>
              </w:rPr>
              <w:t>Explanation</w:t>
            </w:r>
          </w:p>
        </w:tc>
      </w:tr>
      <w:tr w:rsidR="002B14FA" w14:paraId="3B1C6D11" w14:textId="77777777" w:rsidTr="0065314E">
        <w:trPr>
          <w:cantSplit/>
        </w:trPr>
        <w:tc>
          <w:tcPr>
            <w:tcW w:w="5000" w:type="pct"/>
            <w:vAlign w:val="center"/>
          </w:tcPr>
          <w:p w14:paraId="3B1C6D08" w14:textId="77777777" w:rsidR="002B14FA" w:rsidRPr="0065314E" w:rsidRDefault="002B14FA" w:rsidP="002B14FA">
            <w:r w:rsidRPr="0065314E">
              <w:t>A</w:t>
            </w:r>
            <w:r w:rsidR="008C0D32" w:rsidRPr="0065314E">
              <w:t xml:space="preserve">t the beginning of the </w:t>
            </w:r>
            <w:r w:rsidR="004C32DB" w:rsidRPr="0065314E">
              <w:t>message</w:t>
            </w:r>
            <w:r w:rsidRPr="0065314E">
              <w:t xml:space="preserve"> </w:t>
            </w:r>
            <w:r w:rsidR="008C0D32" w:rsidRPr="0065314E">
              <w:t>specific</w:t>
            </w:r>
            <w:r w:rsidRPr="0065314E">
              <w:t xml:space="preserve"> information </w:t>
            </w:r>
            <w:r w:rsidR="004C32DB" w:rsidRPr="0065314E">
              <w:t>l</w:t>
            </w:r>
            <w:r w:rsidRPr="0065314E">
              <w:t>ike document-information and document-context-information is placed.</w:t>
            </w:r>
          </w:p>
          <w:p w14:paraId="3B1C6D09" w14:textId="77777777" w:rsidR="00B14D98" w:rsidRPr="0065314E" w:rsidRDefault="00B14D98" w:rsidP="002B14FA"/>
          <w:p w14:paraId="3B1C6D0A" w14:textId="77777777" w:rsidR="002B14FA" w:rsidRPr="0065314E" w:rsidRDefault="002B14FA" w:rsidP="002B14FA">
            <w:pPr>
              <w:rPr>
                <w:rFonts w:cs="Arial"/>
                <w:bCs/>
                <w:szCs w:val="20"/>
              </w:rPr>
            </w:pPr>
            <w:r w:rsidRPr="0065314E">
              <w:rPr>
                <w:b/>
              </w:rPr>
              <w:t>“</w:t>
            </w:r>
            <w:r w:rsidRPr="0065314E">
              <w:rPr>
                <w:rFonts w:cs="Arial"/>
                <w:b/>
                <w:bCs/>
                <w:szCs w:val="20"/>
              </w:rPr>
              <w:t>as:CIExchangedDocumentContext</w:t>
            </w:r>
            <w:r w:rsidRPr="0065314E">
              <w:rPr>
                <w:rFonts w:cs="Arial"/>
                <w:bCs/>
                <w:szCs w:val="20"/>
              </w:rPr>
              <w:t xml:space="preserve">” contains </w:t>
            </w:r>
            <w:r w:rsidR="007216C6" w:rsidRPr="0065314E">
              <w:rPr>
                <w:rFonts w:cs="Arial"/>
                <w:bCs/>
                <w:szCs w:val="20"/>
              </w:rPr>
              <w:t xml:space="preserve">message exchange </w:t>
            </w:r>
            <w:r w:rsidR="00B14D98" w:rsidRPr="0065314E">
              <w:rPr>
                <w:rFonts w:cs="Arial"/>
                <w:bCs/>
                <w:szCs w:val="20"/>
              </w:rPr>
              <w:t>specific</w:t>
            </w:r>
            <w:r w:rsidRPr="0065314E">
              <w:rPr>
                <w:rFonts w:cs="Arial"/>
                <w:bCs/>
                <w:szCs w:val="20"/>
              </w:rPr>
              <w:t xml:space="preserve"> context data like</w:t>
            </w:r>
            <w:r w:rsidR="00B14D98" w:rsidRPr="0065314E">
              <w:rPr>
                <w:rFonts w:cs="Arial"/>
                <w:bCs/>
                <w:szCs w:val="20"/>
              </w:rPr>
              <w:t xml:space="preserve"> message-ID or creation timestamp.</w:t>
            </w:r>
            <w:r w:rsidR="007216C6" w:rsidRPr="0065314E">
              <w:rPr>
                <w:rFonts w:cs="Arial"/>
                <w:bCs/>
                <w:szCs w:val="20"/>
              </w:rPr>
              <w:t xml:space="preserve"> This data is added by SupplyOn to the message.</w:t>
            </w:r>
          </w:p>
          <w:p w14:paraId="3B1C6D0B" w14:textId="77777777" w:rsidR="002B14FA" w:rsidRPr="0065314E" w:rsidRDefault="002B14FA" w:rsidP="002B14FA">
            <w:pPr>
              <w:rPr>
                <w:rFonts w:cs="Arial"/>
                <w:bCs/>
                <w:szCs w:val="20"/>
              </w:rPr>
            </w:pPr>
          </w:p>
          <w:p w14:paraId="3B1C6D0C" w14:textId="77777777" w:rsidR="00B138CE" w:rsidRPr="0065314E" w:rsidRDefault="002B14FA" w:rsidP="002B14FA">
            <w:pPr>
              <w:rPr>
                <w:rFonts w:cs="Arial"/>
                <w:bCs/>
                <w:szCs w:val="20"/>
              </w:rPr>
            </w:pPr>
            <w:r w:rsidRPr="0065314E">
              <w:rPr>
                <w:rFonts w:cs="Arial"/>
                <w:b/>
                <w:bCs/>
                <w:szCs w:val="20"/>
              </w:rPr>
              <w:t>“as:CI</w:t>
            </w:r>
            <w:r w:rsidR="00EC2EA4" w:rsidRPr="0065314E">
              <w:rPr>
                <w:rFonts w:cs="Arial"/>
                <w:b/>
                <w:bCs/>
                <w:szCs w:val="20"/>
              </w:rPr>
              <w:t>S</w:t>
            </w:r>
            <w:r w:rsidRPr="0065314E">
              <w:rPr>
                <w:rFonts w:cs="Arial"/>
                <w:b/>
                <w:bCs/>
                <w:szCs w:val="20"/>
              </w:rPr>
              <w:t>ExchangedDocument“</w:t>
            </w:r>
            <w:r w:rsidR="0097090C" w:rsidRPr="0065314E">
              <w:rPr>
                <w:rFonts w:cs="Arial"/>
                <w:b/>
                <w:bCs/>
                <w:szCs w:val="20"/>
              </w:rPr>
              <w:t xml:space="preserve"> </w:t>
            </w:r>
            <w:r w:rsidR="0097090C" w:rsidRPr="0065314E">
              <w:rPr>
                <w:rFonts w:cs="Arial"/>
                <w:bCs/>
                <w:szCs w:val="20"/>
              </w:rPr>
              <w:t xml:space="preserve">contains data for the transmitted document  like „document number“, “last modification date“ </w:t>
            </w:r>
            <w:r w:rsidR="007A5B43" w:rsidRPr="0065314E">
              <w:rPr>
                <w:rFonts w:cs="Arial"/>
                <w:bCs/>
                <w:szCs w:val="20"/>
              </w:rPr>
              <w:t xml:space="preserve">, „sender and receiver information“ </w:t>
            </w:r>
            <w:r w:rsidR="0097090C" w:rsidRPr="0065314E">
              <w:rPr>
                <w:rFonts w:cs="Arial"/>
                <w:bCs/>
                <w:szCs w:val="20"/>
              </w:rPr>
              <w:t>and others.</w:t>
            </w:r>
            <w:r w:rsidR="007216C6" w:rsidRPr="0065314E">
              <w:rPr>
                <w:rFonts w:cs="Arial"/>
                <w:bCs/>
                <w:szCs w:val="20"/>
              </w:rPr>
              <w:t xml:space="preserve"> This data comes originally from the customer.</w:t>
            </w:r>
          </w:p>
          <w:p w14:paraId="3B1C6D0D" w14:textId="77777777" w:rsidR="007216C6" w:rsidRPr="0065314E" w:rsidRDefault="007216C6" w:rsidP="002B14FA">
            <w:pPr>
              <w:rPr>
                <w:rFonts w:cs="Arial"/>
                <w:bCs/>
                <w:szCs w:val="20"/>
              </w:rPr>
            </w:pPr>
          </w:p>
          <w:p w14:paraId="3B1C6D0F" w14:textId="7FF7E00F" w:rsidR="00B138CE" w:rsidRPr="0065314E" w:rsidRDefault="00B138CE" w:rsidP="002B14FA">
            <w:pPr>
              <w:rPr>
                <w:b/>
                <w:szCs w:val="20"/>
              </w:rPr>
            </w:pPr>
            <w:r w:rsidRPr="0065314E">
              <w:rPr>
                <w:szCs w:val="20"/>
              </w:rPr>
              <w:t xml:space="preserve">The rest of the </w:t>
            </w:r>
            <w:r w:rsidR="008C0D32" w:rsidRPr="0065314E">
              <w:rPr>
                <w:szCs w:val="20"/>
              </w:rPr>
              <w:t>message</w:t>
            </w:r>
            <w:r w:rsidRPr="0065314E">
              <w:rPr>
                <w:szCs w:val="20"/>
              </w:rPr>
              <w:t xml:space="preserve"> contains </w:t>
            </w:r>
            <w:r w:rsidR="008C0D32" w:rsidRPr="0065314E">
              <w:rPr>
                <w:szCs w:val="20"/>
              </w:rPr>
              <w:t xml:space="preserve">the transmitted </w:t>
            </w:r>
            <w:r w:rsidR="009F59F3" w:rsidRPr="0065314E">
              <w:rPr>
                <w:szCs w:val="20"/>
              </w:rPr>
              <w:t>inventory forecast</w:t>
            </w:r>
            <w:r w:rsidR="007216C6" w:rsidRPr="0065314E">
              <w:rPr>
                <w:szCs w:val="20"/>
              </w:rPr>
              <w:t xml:space="preserve"> itself</w:t>
            </w:r>
            <w:r w:rsidRPr="0065314E">
              <w:rPr>
                <w:szCs w:val="20"/>
              </w:rPr>
              <w:t>.</w:t>
            </w:r>
            <w:r w:rsidR="008C0D32" w:rsidRPr="0065314E">
              <w:rPr>
                <w:szCs w:val="20"/>
              </w:rPr>
              <w:t xml:space="preserve"> This information is placed in </w:t>
            </w:r>
            <w:r w:rsidR="008C0D32" w:rsidRPr="0065314E">
              <w:rPr>
                <w:b/>
                <w:szCs w:val="20"/>
              </w:rPr>
              <w:t>“</w:t>
            </w:r>
            <w:r w:rsidR="00EC2EA4" w:rsidRPr="0065314E">
              <w:rPr>
                <w:b/>
                <w:szCs w:val="20"/>
              </w:rPr>
              <w:t>as:CISIF</w:t>
            </w:r>
            <w:r w:rsidRPr="0065314E">
              <w:rPr>
                <w:b/>
                <w:szCs w:val="20"/>
              </w:rPr>
              <w:t>SupplyChainTradeTransaction</w:t>
            </w:r>
            <w:r w:rsidR="008C0D32" w:rsidRPr="0065314E">
              <w:rPr>
                <w:b/>
                <w:szCs w:val="20"/>
              </w:rPr>
              <w:t>”.</w:t>
            </w:r>
          </w:p>
          <w:p w14:paraId="3B1C6D10" w14:textId="77777777" w:rsidR="002B14FA" w:rsidRPr="0065314E" w:rsidRDefault="002B14FA" w:rsidP="000B5496"/>
        </w:tc>
      </w:tr>
    </w:tbl>
    <w:p w14:paraId="3B1C6D12" w14:textId="77777777" w:rsidR="002B14FA" w:rsidRDefault="002B14FA" w:rsidP="00A07FC2"/>
    <w:p w14:paraId="3B1C6D13" w14:textId="77777777" w:rsidR="00BC6267" w:rsidRDefault="00BC6267">
      <w:r>
        <w:br w:type="page"/>
      </w:r>
    </w:p>
    <w:p w14:paraId="3B1C6D14" w14:textId="77777777" w:rsidR="00A07FC2" w:rsidRDefault="00A07FC2" w:rsidP="005A4F81">
      <w:pPr>
        <w:pStyle w:val="berschrift1"/>
      </w:pPr>
      <w:bookmarkStart w:id="19" w:name="_as:CIExchangedDocumentContext"/>
      <w:bookmarkStart w:id="20" w:name="_Toc319064747"/>
      <w:bookmarkEnd w:id="19"/>
      <w:r w:rsidRPr="00A46982">
        <w:t>as:</w:t>
      </w:r>
      <w:r w:rsidRPr="005A4F81">
        <w:t>CIExchangedDocumentContext</w:t>
      </w:r>
      <w:bookmarkEnd w:id="20"/>
    </w:p>
    <w:p w14:paraId="3B1C6D15" w14:textId="77777777" w:rsidR="004766D5" w:rsidRPr="004766D5" w:rsidRDefault="004766D5" w:rsidP="004766D5"/>
    <w:p w14:paraId="3B1C6D16" w14:textId="77777777" w:rsidR="00573C70" w:rsidRPr="00573C70" w:rsidRDefault="000F7329" w:rsidP="00573C70">
      <w:r>
        <w:rPr>
          <w:noProof/>
          <w:lang w:eastAsia="zh-TW"/>
        </w:rPr>
        <mc:AlternateContent>
          <mc:Choice Requires="wpg">
            <w:drawing>
              <wp:inline distT="0" distB="0" distL="0" distR="0" wp14:anchorId="3B1C70EA" wp14:editId="3B1C70EB">
                <wp:extent cx="7321414" cy="1644297"/>
                <wp:effectExtent l="0" t="0" r="13335" b="0"/>
                <wp:docPr id="6331" name="Gruppieren 6331"/>
                <wp:cNvGraphicFramePr/>
                <a:graphic xmlns:a="http://schemas.openxmlformats.org/drawingml/2006/main">
                  <a:graphicData uri="http://schemas.microsoft.com/office/word/2010/wordprocessingGroup">
                    <wpg:wgp>
                      <wpg:cNvGrpSpPr/>
                      <wpg:grpSpPr>
                        <a:xfrm>
                          <a:off x="0" y="0"/>
                          <a:ext cx="7321414" cy="1644297"/>
                          <a:chOff x="0" y="0"/>
                          <a:chExt cx="7321414" cy="1644297"/>
                        </a:xfrm>
                      </wpg:grpSpPr>
                      <wps:wsp>
                        <wps:cNvPr id="13" name="AutoShape 7132"/>
                        <wps:cNvCnPr>
                          <a:cxnSpLocks noChangeShapeType="1"/>
                        </wps:cNvCnPr>
                        <wps:spPr bwMode="auto">
                          <a:xfrm>
                            <a:off x="3200400" y="150126"/>
                            <a:ext cx="39615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133"/>
                        <wps:cNvSpPr>
                          <a:spLocks noChangeArrowheads="1"/>
                        </wps:cNvSpPr>
                        <wps:spPr bwMode="auto">
                          <a:xfrm>
                            <a:off x="218365" y="573206"/>
                            <a:ext cx="2585148" cy="344374"/>
                          </a:xfrm>
                          <a:prstGeom prst="rect">
                            <a:avLst/>
                          </a:prstGeom>
                          <a:solidFill>
                            <a:srgbClr val="8DB3E2"/>
                          </a:solidFill>
                          <a:ln w="25400">
                            <a:solidFill>
                              <a:srgbClr val="000000"/>
                            </a:solidFill>
                            <a:miter lim="800000"/>
                            <a:headEnd/>
                            <a:tailEnd/>
                          </a:ln>
                        </wps:spPr>
                        <wps:txbx>
                          <w:txbxContent>
                            <w:p w14:paraId="3B1C715D" w14:textId="77777777" w:rsidR="00413327" w:rsidRPr="00CF2562" w:rsidRDefault="00413327" w:rsidP="000F7329">
                              <w:pPr>
                                <w:rPr>
                                  <w:szCs w:val="20"/>
                                </w:rPr>
                              </w:pPr>
                              <w:r w:rsidRPr="00CF2562">
                                <w:rPr>
                                  <w:rFonts w:cs="Arial"/>
                                  <w:b/>
                                  <w:bCs/>
                                  <w:sz w:val="22"/>
                                  <w:szCs w:val="20"/>
                                </w:rPr>
                                <w:t>as:CIExchangedDocumentContext</w:t>
                              </w:r>
                            </w:p>
                          </w:txbxContent>
                        </wps:txbx>
                        <wps:bodyPr rot="0" vert="horz" wrap="square" lIns="91440" tIns="45720" rIns="91440" bIns="45720" anchor="t" anchorCtr="0" upright="1">
                          <a:noAutofit/>
                        </wps:bodyPr>
                      </wps:wsp>
                      <wps:wsp>
                        <wps:cNvPr id="24" name="Rectangle 7134"/>
                        <wps:cNvSpPr>
                          <a:spLocks noChangeArrowheads="1"/>
                        </wps:cNvSpPr>
                        <wps:spPr bwMode="auto">
                          <a:xfrm>
                            <a:off x="2811439" y="675564"/>
                            <a:ext cx="190458" cy="1661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8" name="Rectangle 7135"/>
                        <wps:cNvSpPr>
                          <a:spLocks noChangeArrowheads="1"/>
                        </wps:cNvSpPr>
                        <wps:spPr bwMode="auto">
                          <a:xfrm>
                            <a:off x="3603009" y="559559"/>
                            <a:ext cx="3520930" cy="34437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5E" w14:textId="77777777" w:rsidR="00413327" w:rsidRPr="00CF2562" w:rsidRDefault="00413327" w:rsidP="000F7329">
                              <w:r w:rsidRPr="00CF2562">
                                <w:rPr>
                                  <w:rFonts w:cs="Arial"/>
                                  <w:bCs/>
                                  <w:szCs w:val="20"/>
                                </w:rPr>
                                <w:t>asram:ApplicationSpecifiedCIDocumentContextParameter</w:t>
                              </w:r>
                            </w:p>
                          </w:txbxContent>
                        </wps:txbx>
                        <wps:bodyPr rot="0" vert="horz" wrap="square" lIns="91440" tIns="45720" rIns="91440" bIns="45720" anchor="t" anchorCtr="0" upright="1">
                          <a:noAutofit/>
                        </wps:bodyPr>
                      </wps:wsp>
                      <wps:wsp>
                        <wps:cNvPr id="5640" name="Rectangle 7138"/>
                        <wps:cNvSpPr>
                          <a:spLocks noChangeArrowheads="1"/>
                        </wps:cNvSpPr>
                        <wps:spPr bwMode="auto">
                          <a:xfrm>
                            <a:off x="3603009" y="0"/>
                            <a:ext cx="2321046" cy="34437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5F" w14:textId="77777777" w:rsidR="00413327" w:rsidRPr="00CF2562" w:rsidRDefault="00413327" w:rsidP="000F7329">
                              <w:pPr>
                                <w:rPr>
                                  <w:szCs w:val="20"/>
                                </w:rPr>
                              </w:pPr>
                              <w:r w:rsidRPr="00CF2562">
                                <w:rPr>
                                  <w:rFonts w:cs="Arial"/>
                                  <w:bCs/>
                                  <w:szCs w:val="20"/>
                                </w:rPr>
                                <w:t>asram:SpecifiedTransactionIdentifier</w:t>
                              </w:r>
                            </w:p>
                          </w:txbxContent>
                        </wps:txbx>
                        <wps:bodyPr rot="0" vert="horz" wrap="square" lIns="91440" tIns="45720" rIns="91440" bIns="45720" anchor="t" anchorCtr="0" upright="1">
                          <a:noAutofit/>
                        </wps:bodyPr>
                      </wps:wsp>
                      <wps:wsp>
                        <wps:cNvPr id="5644" name="AutoShape 7140"/>
                        <wps:cNvCnPr>
                          <a:cxnSpLocks noChangeShapeType="1"/>
                        </wps:cNvCnPr>
                        <wps:spPr bwMode="auto">
                          <a:xfrm>
                            <a:off x="3214048" y="150126"/>
                            <a:ext cx="666" cy="117821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645" name="Group 7142"/>
                        <wpg:cNvGrpSpPr>
                          <a:grpSpLocks/>
                        </wpg:cNvGrpSpPr>
                        <wpg:grpSpPr bwMode="auto">
                          <a:xfrm>
                            <a:off x="7130956" y="655093"/>
                            <a:ext cx="190458" cy="166162"/>
                            <a:chOff x="6283" y="5431"/>
                            <a:chExt cx="300" cy="262"/>
                          </a:xfrm>
                        </wpg:grpSpPr>
                        <wps:wsp>
                          <wps:cNvPr id="5655" name="Rectangle 714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62" name="AutoShape 714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66" name="AutoShape 714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9" name="AutoShape 7136"/>
                        <wps:cNvCnPr>
                          <a:cxnSpLocks noChangeShapeType="1"/>
                        </wps:cNvCnPr>
                        <wps:spPr bwMode="auto">
                          <a:xfrm>
                            <a:off x="3009332" y="764275"/>
                            <a:ext cx="57581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83" name="Rechteck 5683"/>
                        <wps:cNvSpPr>
                          <a:spLocks noChangeArrowheads="1"/>
                        </wps:cNvSpPr>
                        <wps:spPr bwMode="auto">
                          <a:xfrm>
                            <a:off x="3377821" y="156950"/>
                            <a:ext cx="226671" cy="29311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60" w14:textId="77777777" w:rsidR="00413327" w:rsidRDefault="00413327" w:rsidP="000F732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67" name="AutoShape 7137"/>
                        <wps:cNvCnPr>
                          <a:cxnSpLocks noChangeShapeType="1"/>
                        </wps:cNvCnPr>
                        <wps:spPr bwMode="auto">
                          <a:xfrm>
                            <a:off x="2811439" y="764275"/>
                            <a:ext cx="21585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2" name="Rechteck 5722"/>
                        <wps:cNvSpPr>
                          <a:spLocks noChangeArrowheads="1"/>
                        </wps:cNvSpPr>
                        <wps:spPr bwMode="auto">
                          <a:xfrm>
                            <a:off x="0" y="607326"/>
                            <a:ext cx="226671" cy="29311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61" w14:textId="77777777" w:rsidR="00413327" w:rsidRDefault="00413327" w:rsidP="000F732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68" name="Rectangle 7139"/>
                        <wps:cNvSpPr>
                          <a:spLocks noChangeArrowheads="1"/>
                        </wps:cNvSpPr>
                        <wps:spPr bwMode="auto">
                          <a:xfrm>
                            <a:off x="3603009" y="1132764"/>
                            <a:ext cx="3384423" cy="34437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62" w14:textId="77777777" w:rsidR="00413327" w:rsidRPr="00CF2562" w:rsidRDefault="00413327" w:rsidP="000F7329">
                              <w:r w:rsidRPr="00EC5353">
                                <w:t>asram:ScenarioSpecifiedCIDocumentContextParameter</w:t>
                              </w:r>
                            </w:p>
                          </w:txbxContent>
                        </wps:txbx>
                        <wps:bodyPr rot="0" vert="horz" wrap="square" lIns="91440" tIns="45720" rIns="91440" bIns="45720" anchor="t" anchorCtr="0" upright="1">
                          <a:noAutofit/>
                        </wps:bodyPr>
                      </wps:wsp>
                      <wpg:grpSp>
                        <wpg:cNvPr id="5687" name="Group 7146"/>
                        <wpg:cNvGrpSpPr>
                          <a:grpSpLocks/>
                        </wpg:cNvGrpSpPr>
                        <wpg:grpSpPr bwMode="auto">
                          <a:xfrm>
                            <a:off x="6987654" y="1214651"/>
                            <a:ext cx="190458" cy="166162"/>
                            <a:chOff x="6338" y="5431"/>
                            <a:chExt cx="300" cy="262"/>
                          </a:xfrm>
                        </wpg:grpSpPr>
                        <wps:wsp>
                          <wps:cNvPr id="5703" name="Rectangle 7147"/>
                          <wps:cNvSpPr>
                            <a:spLocks noChangeArrowheads="1"/>
                          </wps:cNvSpPr>
                          <wps:spPr bwMode="auto">
                            <a:xfrm>
                              <a:off x="6338"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04" name="AutoShape 7148"/>
                          <wps:cNvCnPr>
                            <a:cxnSpLocks noChangeShapeType="1"/>
                          </wps:cNvCnPr>
                          <wps:spPr bwMode="auto">
                            <a:xfrm>
                              <a:off x="6421"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05" name="AutoShape 7149"/>
                          <wps:cNvCnPr>
                            <a:cxnSpLocks noChangeShapeType="1"/>
                          </wps:cNvCnPr>
                          <wps:spPr bwMode="auto">
                            <a:xfrm flipV="1">
                              <a:off x="6500"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19" name="Rechteck 5719"/>
                        <wps:cNvSpPr>
                          <a:spLocks noChangeArrowheads="1"/>
                        </wps:cNvSpPr>
                        <wps:spPr bwMode="auto">
                          <a:xfrm>
                            <a:off x="3377821" y="764275"/>
                            <a:ext cx="226648" cy="29306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63" w14:textId="77777777" w:rsidR="00413327" w:rsidRDefault="00413327" w:rsidP="000F732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53" name="AutoShape 7141"/>
                        <wps:cNvCnPr>
                          <a:cxnSpLocks noChangeShapeType="1"/>
                        </wps:cNvCnPr>
                        <wps:spPr bwMode="auto">
                          <a:xfrm>
                            <a:off x="3214048" y="1323833"/>
                            <a:ext cx="39615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54" name="Rechteck 5754"/>
                        <wps:cNvSpPr>
                          <a:spLocks noChangeArrowheads="1"/>
                        </wps:cNvSpPr>
                        <wps:spPr bwMode="auto">
                          <a:xfrm>
                            <a:off x="3248168" y="1351129"/>
                            <a:ext cx="457188" cy="293168"/>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64" w14:textId="77777777" w:rsidR="00413327" w:rsidRPr="00EC5353" w:rsidRDefault="00413327" w:rsidP="000F7329">
                              <w:pPr>
                                <w:rPr>
                                  <w:rFonts w:cs="Arial"/>
                                  <w:b/>
                                  <w:sz w:val="24"/>
                                  <w:szCs w:val="24"/>
                                  <w:lang w:val="de-DE"/>
                                </w:rPr>
                              </w:pPr>
                              <w:r w:rsidRPr="00EC5353">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331" o:spid="_x0000_s1058" style="width:576.5pt;height:129.45pt;mso-position-horizontal-relative:char;mso-position-vertical-relative:line" coordsize="73214,16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">
                <v:shape id="AutoShape 7132" o:spid="_x0000_s1059" type="#_x0000_t32" style="position:absolute;left:32004;top:1501;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Ty+sEAAADbAAAADwAAAGRycy9kb3ducmV2LnhtbERPTYvCMBC9C/6HMII3TVfFXatRFkEU&#10;QUVX9Do0s23ZZlKaWOu/N4Kwt3m8z5ktGlOImiqXW1bw0Y9AECdW55wqOP+sel8gnEfWWFgmBQ9y&#10;sJi3WzOMtb3zkeqTT0UIYRejgsz7MpbSJRkZdH1bEgfu11YGfYBVKnWF9xBuCjmIorE0mHNoyLCk&#10;ZUbJ3+lmFNSHy/5zVdbrg08vo+N2NLmi2SnV7TTfUxCeGv8vfrs3OswfwuuXcICcP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pPL6wQAAANsAAAAPAAAAAAAAAAAAAAAA&#10;AKECAABkcnMvZG93bnJldi54bWxQSwUGAAAAAAQABAD5AAAAjwMAAAAA&#10;" strokeweight="2pt"/>
                <v:rect id="Rectangle 7133" o:spid="_x0000_s1060" style="position:absolute;left:2183;top:5732;width:25852;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8Fpr4A&#10;AADbAAAADwAAAGRycy9kb3ducmV2LnhtbERPTYvCMBC9C/6HMII3m9qDrNUoogjiQVgVvI7N2BSb&#10;SWmiVn+9OSzs8fG+58vO1uJJra8cKxgnKQjiwumKSwXn03b0A8IHZI21Y1LwJg/LRb83x1y7F//S&#10;8xhKEUPY56jAhNDkUvrCkEWfuIY4cjfXWgwRtqXULb5iuK1llqYTabHi2GCwobWh4n58WAWbx8Vs&#10;P874/YGqj76iW0+znVLDQbeagQjUhX/xn3unFWRxffwSf4B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hvBaa+AAAA2wAAAA8AAAAAAAAAAAAAAAAAmAIAAGRycy9kb3ducmV2&#10;LnhtbFBLBQYAAAAABAAEAPUAAACDAwAAAAA=&#10;" fillcolor="#8db3e2" strokeweight="2pt">
                  <v:textbox>
                    <w:txbxContent>
                      <w:p w:rsidR="000F7329" w:rsidRPr="00CF2562" w:rsidRDefault="000F7329" w:rsidP="000F7329">
                        <w:pPr>
                          <w:rPr>
                            <w:szCs w:val="20"/>
                          </w:rPr>
                        </w:pPr>
                        <w:proofErr w:type="spellStart"/>
                        <w:proofErr w:type="gramStart"/>
                        <w:r w:rsidRPr="00CF2562">
                          <w:rPr>
                            <w:rFonts w:cs="Arial"/>
                            <w:b/>
                            <w:bCs/>
                            <w:sz w:val="22"/>
                            <w:szCs w:val="20"/>
                          </w:rPr>
                          <w:t>as:</w:t>
                        </w:r>
                        <w:proofErr w:type="gramEnd"/>
                        <w:r w:rsidRPr="00CF2562">
                          <w:rPr>
                            <w:rFonts w:cs="Arial"/>
                            <w:b/>
                            <w:bCs/>
                            <w:sz w:val="22"/>
                            <w:szCs w:val="20"/>
                          </w:rPr>
                          <w:t>CIExchangedDocumentContext</w:t>
                        </w:r>
                        <w:proofErr w:type="spellEnd"/>
                      </w:p>
                    </w:txbxContent>
                  </v:textbox>
                </v:rect>
                <v:rect id="Rectangle 7134" o:spid="_x0000_s1061" style="position:absolute;left:28114;top:6755;width:1904;height:1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pM0cQA&#10;AADbAAAADwAAAGRycy9kb3ducmV2LnhtbESP3WoCMRSE7wu+QzhC72rWxVZZjSKFYkEK9e/+sDnu&#10;Lm5O1iSraZ++KRR6OczMN8xiFU0rbuR8Y1nBeJSBIC6tbrhScDy8Pc1A+ICssbVMCr7Iw2o5eFhg&#10;oe2dd3Tbh0okCPsCFdQhdIWUvqzJoB/Zjjh5Z+sMhiRdJbXDe4KbVuZZ9iINNpwWauzotabysu+N&#10;gu7jud9Mr1v3fZr1nyVuow15VOpxGNdzEIFi+A//td+1gnw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TNHEAAAA2wAAAA8AAAAAAAAAAAAAAAAAmAIAAGRycy9k&#10;b3ducmV2LnhtbFBLBQYAAAAABAAEAPUAAACJAwAAAAA=&#10;" strokeweight="2pt"/>
                <v:rect id="Rectangle 7135" o:spid="_x0000_s1062" style="position:absolute;left:36030;top:5595;width:35209;height:3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xOj8MA&#10;AADbAAAADwAAAGRycy9kb3ducmV2LnhtbESPwUrDQBCG74LvsIzgRewmpajEbosoxdKTieJ5yI5J&#10;MDsbdrft9u07h0KPwz//N98s19mN6kAhDp4NlLMCFHHr7cCdgZ/vzeMLqJiQLY6eycCJIqxXtzdL&#10;rKw/ck2HJnVKIBwrNNCnNFVax7Ynh3HmJ2LJ/nxwmGQMnbYBjwJ3o54XxZN2OLBc6HGi957a/2bv&#10;RKPM9W/z+XDyO/9RD6UNi6/8bMz9XX57BZUop+vypb21BuYiK78IAP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xOj8MAAADbAAAADwAAAAAAAAAAAAAAAACYAgAAZHJzL2Rv&#10;d25yZXYueG1sUEsFBgAAAAAEAAQA9QAAAIgDAAAAAA==&#10;" filled="f" fillcolor="#8db3e2" strokeweight="2pt">
                  <v:textbox>
                    <w:txbxContent>
                      <w:p w:rsidR="000F7329" w:rsidRPr="00CF2562" w:rsidRDefault="000F7329" w:rsidP="000F7329">
                        <w:proofErr w:type="spellStart"/>
                        <w:proofErr w:type="gramStart"/>
                        <w:r w:rsidRPr="00CF2562">
                          <w:rPr>
                            <w:rFonts w:cs="Arial"/>
                            <w:bCs/>
                            <w:szCs w:val="20"/>
                          </w:rPr>
                          <w:t>asram:</w:t>
                        </w:r>
                        <w:proofErr w:type="gramEnd"/>
                        <w:r w:rsidRPr="00CF2562">
                          <w:rPr>
                            <w:rFonts w:cs="Arial"/>
                            <w:bCs/>
                            <w:szCs w:val="20"/>
                          </w:rPr>
                          <w:t>ApplicationSpecifiedCIDocumentContextParameter</w:t>
                        </w:r>
                        <w:proofErr w:type="spellEnd"/>
                      </w:p>
                    </w:txbxContent>
                  </v:textbox>
                </v:rect>
                <v:rect id="Rectangle 7138" o:spid="_x0000_s1063" style="position:absolute;left:36030;width:23210;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Y4B8UA&#10;AADdAAAADwAAAGRycy9kb3ducmV2LnhtbESPwUrDQBCG70LfYZmCF2k3kdpK7LaIIoonE0vPQ3ZM&#10;gtnZsLu227d3DoLH4Z//m2+2++xGdaIQB88GymUBirj1duDOwOHzZXEPKiZki6NnMnChCPvd7GqL&#10;lfVnrunUpE4JhGOFBvqUpkrr2PbkMC79RCzZlw8Ok4yh0zbgWeBu1LdFsdYOB5YLPU701FP73fw4&#10;0ShzfWxeby7+3T/XQ2nD6iNvjLme58cHUIly+l/+a79ZA3frlfjLN4IA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jgHxQAAAN0AAAAPAAAAAAAAAAAAAAAAAJgCAABkcnMv&#10;ZG93bnJldi54bWxQSwUGAAAAAAQABAD1AAAAigMAAAAA&#10;" filled="f" fillcolor="#8db3e2" strokeweight="2pt">
                  <v:textbox>
                    <w:txbxContent>
                      <w:p w:rsidR="000F7329" w:rsidRPr="00CF2562" w:rsidRDefault="000F7329" w:rsidP="000F7329">
                        <w:pPr>
                          <w:rPr>
                            <w:szCs w:val="20"/>
                          </w:rPr>
                        </w:pPr>
                        <w:proofErr w:type="spellStart"/>
                        <w:proofErr w:type="gramStart"/>
                        <w:r w:rsidRPr="00CF2562">
                          <w:rPr>
                            <w:rFonts w:cs="Arial"/>
                            <w:bCs/>
                            <w:szCs w:val="20"/>
                          </w:rPr>
                          <w:t>asram:</w:t>
                        </w:r>
                        <w:proofErr w:type="gramEnd"/>
                        <w:r w:rsidRPr="00CF2562">
                          <w:rPr>
                            <w:rFonts w:cs="Arial"/>
                            <w:bCs/>
                            <w:szCs w:val="20"/>
                          </w:rPr>
                          <w:t>SpecifiedTransactionIdentifier</w:t>
                        </w:r>
                        <w:proofErr w:type="spellEnd"/>
                      </w:p>
                    </w:txbxContent>
                  </v:textbox>
                </v:rect>
                <v:shape id="AutoShape 7140" o:spid="_x0000_s1064" type="#_x0000_t32" style="position:absolute;left:32140;top:1501;width:7;height:117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WscAAADdAAAADwAAAGRycy9kb3ducmV2LnhtbESP3WrCQBSE7wu+w3KE3tWNkvoTs4oU&#10;pKXQSlTi7SF7TILZsyG7jenbdwuFXg4z8w2TbgfTiJ46V1tWMJ1EIIgLq2suFZxP+6clCOeRNTaW&#10;ScE3OdhuRg8pJtreOaP+6EsRIOwSVFB53yZSuqIig25iW+LgXW1n0AfZlVJ3eA9w08hZFM2lwZrD&#10;QoUtvVRU3I5fRkF/yD8X+7Z/Pfgyj7P3eHVB86HU43jYrUF4Gvx/+K/9phU8z+MYft+EJyA3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61axwAAAN0AAAAPAAAAAAAA&#10;AAAAAAAAAKECAABkcnMvZG93bnJldi54bWxQSwUGAAAAAAQABAD5AAAAlQMAAAAA&#10;" strokeweight="2pt"/>
                <v:group id="Group 7142" o:spid="_x0000_s1065" style="position:absolute;left:71309;top:6550;width:1905;height:16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nNScYAAADdAAAADwAAAGRycy9kb3ducmV2LnhtbESPQWvCQBSE7wX/w/KE&#10;3uom2ohEVxGppQcRqoJ4e2SfSTD7NmS3Sfz3riD0OMzMN8xi1ZtKtNS40rKCeBSBIM6sLjlXcDpu&#10;P2YgnEfWWFkmBXdysFoO3haYatvxL7UHn4sAYZeigsL7OpXSZQUZdCNbEwfvahuDPsgml7rBLsBN&#10;JcdRNJUGSw4LBda0KSi7Hf6Mgu8Ou/Uk/mp3t+vmfjkm+/MuJqXeh/16DsJT7//Dr/aPVpBMPx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qc1JxgAAAN0A&#10;AAAPAAAAAAAAAAAAAAAAAKoCAABkcnMvZG93bnJldi54bWxQSwUGAAAAAAQABAD6AAAAnQMAAAAA&#10;">
                  <v:rect id="Rectangle 7143" o:spid="_x0000_s106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6l18UA&#10;AADdAAAADwAAAGRycy9kb3ducmV2LnhtbESPQWsCMRSE7wX/Q3hCbzWrsFZWo4ggLUihtXp/bJ67&#10;i5uXNclq2l/fCEKPw8x8wyxW0bTiSs43lhWMRxkI4tLqhisFh+/tywyED8gaW8uk4Ic8rJaDpwUW&#10;2t74i677UIkEYV+ggjqErpDSlzUZ9CPbESfvZJ3BkKSrpHZ4S3DTykmWTaXBhtNCjR1tairP+94o&#10;6D7y/u31snO/x1n/WeIu2jCJSj0P43oOIlAM/+FH+10ryKd5Dv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qXXxQAAAN0AAAAPAAAAAAAAAAAAAAAAAJgCAABkcnMv&#10;ZG93bnJldi54bWxQSwUGAAAAAAQABAD1AAAAigMAAAAA&#10;" strokeweight="2pt"/>
                  <v:shape id="AutoShape 7144" o:spid="_x0000_s106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JhtsEAAADdAAAADwAAAGRycy9kb3ducmV2LnhtbESPQYvCMBSE78L+h/AWvGmqaFe6RhFB&#10;8FqVPT+aZ1u2ealNauO/N4LgcZiZb5j1NphG3KlztWUFs2kCgriwuuZSweV8mKxAOI+ssbFMCh7k&#10;YLv5Gq0x03bgnO4nX4oIYZehgsr7NpPSFRUZdFPbEkfvajuDPsqulLrDIcJNI+dJkkqDNceFClva&#10;V1T8n3qjIM9v5V/vwrBbXcPP4qIXJumPSo2/w+4XhKfgP+F3+6gVLNN0Dq838QnIz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QmG2wQAAAN0AAAAPAAAAAAAAAAAAAAAA&#10;AKECAABkcnMvZG93bnJldi54bWxQSwUGAAAAAAQABAD5AAAAjwMAAAAA&#10;" strokeweight="1.25pt"/>
                  <v:shape id="AutoShape 7145" o:spid="_x0000_s106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O5O8cAAADdAAAADwAAAGRycy9kb3ducmV2LnhtbESPQWvCQBSE7wX/w/KE3upGoUtJXUWq&#10;Qg+tEK2H3l6zr0kw+zZk1yT117tCweMw880w8+Vga9FR6yvHGqaTBARx7kzFhYavw/bpBYQPyAZr&#10;x6ThjzwsF6OHOabG9ZxRtw+FiCXsU9RQhtCkUvq8JIt+4hri6P261mKIsi2kabGP5baWsyRR0mLF&#10;caHEht5Kyk/7s9XwfO5/vtWUs9XnZn3MLl2+Ox0/tH4cD6tXEIGGcA//0+8mckopuL2JT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A7k7xwAAAN0AAAAPAAAAAAAA&#10;AAAAAAAAAKECAABkcnMvZG93bnJldi54bWxQSwUGAAAAAAQABAD5AAAAlQMAAAAA&#10;" strokeweight="1.25pt"/>
                </v:group>
                <v:shape id="AutoShape 7136" o:spid="_x0000_s1069" type="#_x0000_t32" style="position:absolute;left:30093;top:7642;width:57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APrcQAAADbAAAADwAAAGRycy9kb3ducmV2LnhtbESPQWvCQBSE7wX/w/KE3upGEW2iq0hB&#10;WgoaTIteH9nXJDT7NmS3Sfz3riD0OMzMN8x6O5hadNS6yrKC6SQCQZxbXXGh4Ptr//IKwnlkjbVl&#10;UnAlB9vN6GmNibY9n6jLfCEChF2CCkrvm0RKl5dk0E1sQxy8H9sa9EG2hdQt9gFuajmLooU0WHFY&#10;KLGht5Ly3+zPKOjS83G5b7r31Bfn+elzHl/QHJR6Hg+7FQhPg/8PP9ofWsEshvuX8APk5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IA+txAAAANsAAAAPAAAAAAAAAAAA&#10;AAAAAKECAABkcnMvZG93bnJldi54bWxQSwUGAAAAAAQABAD5AAAAkgMAAAAA&#10;" strokeweight="2pt"/>
                <v:rect id="Rechteck 5683" o:spid="_x0000_s1070" style="position:absolute;left:33778;top:1569;width:2266;height:2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HcAcYA&#10;AADdAAAADwAAAGRycy9kb3ducmV2LnhtbESP3WrCQBSE7wu+w3IEb4puaqlIdBURiqEUxPhzfcge&#10;k2D2bMyuSfr23ULBy2FmvmGW695UoqXGlZYVvE0iEMSZ1SXnCk7Hz/EchPPIGivLpOCHHKxXg5cl&#10;xtp2fKA29bkIEHYxKii8r2MpXVaQQTexNXHwrrYx6INscqkb7ALcVHIaRTNpsOSwUGBN24KyW/ow&#10;Crps316O3zu5f70klu/JfZuev5QaDfvNAoSn3j/D/+1EK/iYzd/h70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HcAcYAAADdAAAADwAAAAAAAAAAAAAAAACYAgAAZHJz&#10;L2Rvd25yZXYueG1sUEsFBgAAAAAEAAQA9QAAAIsDAAAAAA==&#10;" filled="f" stroked="f">
                  <v:textbox>
                    <w:txbxContent>
                      <w:p w:rsidR="000F7329" w:rsidRDefault="000F7329" w:rsidP="000F7329">
                        <w:pPr>
                          <w:rPr>
                            <w:rFonts w:cs="Arial"/>
                            <w:b/>
                            <w:color w:val="C00000"/>
                            <w:sz w:val="24"/>
                            <w:szCs w:val="24"/>
                            <w:lang w:val="de-DE"/>
                          </w:rPr>
                        </w:pPr>
                        <w:r>
                          <w:rPr>
                            <w:rFonts w:cs="Arial"/>
                            <w:b/>
                            <w:color w:val="C00000"/>
                            <w:sz w:val="24"/>
                            <w:szCs w:val="24"/>
                            <w:lang w:val="de-DE"/>
                          </w:rPr>
                          <w:t>1</w:t>
                        </w:r>
                      </w:p>
                    </w:txbxContent>
                  </v:textbox>
                </v:rect>
                <v:shape id="AutoShape 7137" o:spid="_x0000_s1071" type="#_x0000_t32" style="position:absolute;left:28114;top:7642;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hvTcYAAADdAAAADwAAAGRycy9kb3ducmV2LnhtbESPQWvCQBSE70L/w/IKvZlNRZOauooU&#10;RCmoaEu8PrKvSWj2bciuMf333YLQ4zAz3zCL1WAa0VPnassKnqMYBHFhdc2lgs+PzfgFhPPIGhvL&#10;pOCHHKyWD6MFZtre+ET92ZciQNhlqKDyvs2kdEVFBl1kW+LgfdnOoA+yK6Xu8BbgppGTOE6kwZrD&#10;QoUtvVVUfJ+vRkF/zA/ppu23R1/m09P7dH5Bs1fq6XFYv4LwNPj/8L290wpmSZLC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Yb03GAAAA3QAAAA8AAAAAAAAA&#10;AAAAAAAAoQIAAGRycy9kb3ducmV2LnhtbFBLBQYAAAAABAAEAPkAAACUAwAAAAA=&#10;" strokeweight="2pt"/>
                <v:rect id="Rechteck 5722" o:spid="_x0000_s1072" style="position:absolute;top:6073;width:2266;height:2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opPcYA&#10;AADdAAAADwAAAGRycy9kb3ducmV2LnhtbESP3WrCQBSE7wXfYTlCb0Q3DfSH1FVEKA0iSGP1+pA9&#10;TYLZszG7JunbuwXBy2FmvmEWq8HUoqPWVZYVPM8jEMS51RUXCn4On7N3EM4ja6wtk4I/crBajkcL&#10;TLTt+Zu6zBciQNglqKD0vkmkdHlJBt3cNsTB+7WtQR9kW0jdYh/gppZxFL1KgxWHhRIb2pSUn7Or&#10;UdDn++502H3J/fSUWr6kl0123Cr1NBnWHyA8Df4RvrdTreDlLY7h/0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opPcYAAADdAAAADwAAAAAAAAAAAAAAAACYAgAAZHJz&#10;L2Rvd25yZXYueG1sUEsFBgAAAAAEAAQA9QAAAIsDAAAAAA==&#10;" filled="f" stroked="f">
                  <v:textbox>
                    <w:txbxContent>
                      <w:p w:rsidR="000F7329" w:rsidRDefault="000F7329" w:rsidP="000F7329">
                        <w:pPr>
                          <w:rPr>
                            <w:rFonts w:cs="Arial"/>
                            <w:b/>
                            <w:color w:val="C00000"/>
                            <w:sz w:val="24"/>
                            <w:szCs w:val="24"/>
                            <w:lang w:val="de-DE"/>
                          </w:rPr>
                        </w:pPr>
                        <w:r>
                          <w:rPr>
                            <w:rFonts w:cs="Arial"/>
                            <w:b/>
                            <w:color w:val="C00000"/>
                            <w:sz w:val="24"/>
                            <w:szCs w:val="24"/>
                            <w:lang w:val="de-DE"/>
                          </w:rPr>
                          <w:t>1</w:t>
                        </w:r>
                      </w:p>
                    </w:txbxContent>
                  </v:textbox>
                </v:rect>
                <v:rect id="Rectangle 7139" o:spid="_x0000_s1073" style="position:absolute;left:36030;top:11327;width:33844;height:3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VoYcUA&#10;AADdAAAADwAAAGRycy9kb3ducmV2LnhtbESPwUrDQBCG74LvsEzBi9hNRFOJ3RZRRPHUpOJ5yI5J&#10;aHY27K7t9u2dg+Bx+Of/5pv1NrtJHSnE0bOBclmAIu68Hbk38Ll/vXkAFROyxckzGThThO3m8mKN&#10;tfUnbujYpl4JhGONBoaU5lrr2A3kMC79TCzZtw8Ok4yh1zbgSeBu0rdFUWmHI8uFAWd6Hqg7tD9O&#10;NMrcfLVv12f/4V+asbThbpdXxlwt8tMjqEQ5/S//td+tgfuqEl35Rh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9WhhxQAAAN0AAAAPAAAAAAAAAAAAAAAAAJgCAABkcnMv&#10;ZG93bnJldi54bWxQSwUGAAAAAAQABAD1AAAAigMAAAAA&#10;" filled="f" fillcolor="#8db3e2" strokeweight="2pt">
                  <v:textbox>
                    <w:txbxContent>
                      <w:p w:rsidR="000F7329" w:rsidRPr="00CF2562" w:rsidRDefault="000F7329" w:rsidP="000F7329">
                        <w:proofErr w:type="spellStart"/>
                        <w:proofErr w:type="gramStart"/>
                        <w:r w:rsidRPr="00EC5353">
                          <w:t>asram:</w:t>
                        </w:r>
                        <w:proofErr w:type="gramEnd"/>
                        <w:r w:rsidRPr="00EC5353">
                          <w:t>ScenarioSpecifiedCIDocumentContextParameter</w:t>
                        </w:r>
                        <w:proofErr w:type="spellEnd"/>
                      </w:p>
                    </w:txbxContent>
                  </v:textbox>
                </v:rect>
                <v:group id="Group 7146" o:spid="_x0000_s1074" style="position:absolute;left:69876;top:12146;width:1905;height:1662" coordorigin="6338,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jkw/xgAAAN0A&#10;AAAPAAAAAAAAAAAAAAAAAKoCAABkcnMvZG93bnJldi54bWxQSwUGAAAAAAQABAD6AAAAnQMAAAAA&#10;">
                  <v:rect id="Rectangle 7147" o:spid="_x0000_s1075" style="position:absolute;left:6338;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m4uMUA&#10;AADdAAAADwAAAGRycy9kb3ducmV2LnhtbESP3WoCMRSE7wu+QzhC72pWxSqrUaRQLEih/t0fNsfd&#10;xc3JmmQ17dM3hYKXw8x8wyxW0TTiRs7XlhUMBxkI4sLqmksFx8P7ywyED8gaG8uk4Js8rJa9pwXm&#10;2t55R7d9KEWCsM9RQRVCm0vpi4oM+oFtiZN3ts5gSNKVUju8J7hp5CjLXqXBmtNChS29VVRc9p1R&#10;0H5Ous30unU/p1n3VeA22jCKSj3343oOIlAMj/B/+0MrmEyzMfy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bi4xQAAAN0AAAAPAAAAAAAAAAAAAAAAAJgCAABkcnMv&#10;ZG93bnJldi54bWxQSwUGAAAAAAQABAD1AAAAigMAAAAA&#10;" strokeweight="2pt"/>
                  <v:shape id="AutoShape 7148" o:spid="_x0000_s1076" type="#_x0000_t32" style="position:absolute;left:6421;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m2ZMMAAADdAAAADwAAAGRycy9kb3ducmV2LnhtbESPwWrDMBBE74H+g9hCb4mU4tbBjWxC&#10;oZCr05DzYm1sU2vlWHKs/n1VKPQ4zMwbZl9FO4g7Tb53rGG7USCIG2d6bjWcPz/WOxA+IBscHJOG&#10;b/JQlQ+rPRbGLVzT/RRakSDsC9TQhTAWUvqmI4t+40bi5F3dZDEkObXSTLgkuB3ks1Kv0mLPaaHD&#10;kd47ar5Os9VQ17f2Mvu4HHbXmGdnk1k1H7V+eoyHNxCBYvgP/7WPRsNLrjL4fZOeg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ZtmTDAAAA3QAAAA8AAAAAAAAAAAAA&#10;AAAAoQIAAGRycy9kb3ducmV2LnhtbFBLBQYAAAAABAAEAPkAAACRAwAAAAA=&#10;" strokeweight="1.25pt"/>
                  <v:shape id="AutoShape 7149" o:spid="_x0000_s1077" type="#_x0000_t32" style="position:absolute;left:6500;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ccAAADdAAAADwAAAGRycy9kb3ducmV2LnhtbESPQWvCQBSE70L/w/IKvelGQS3RVaS2&#10;0EMVYvXg7Zl9TYLZtyG7Jqm/3hUEj8PMN8PMl50pRUO1KywrGA4iEMSp1QVnCva/X/13EM4jaywt&#10;k4J/crBcvPTmGGvbckLNzmcilLCLUUHufRVL6dKcDLqBrYiD92drgz7IOpO6xjaUm1KOomgiDRYc&#10;FnKs6COn9Ly7GAXjS3s6ToacrDaf60NybdLt+fCj1Ntrt5qB8NT5Z/hBf+vATaMx3N+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781xxwAAAN0AAAAPAAAAAAAA&#10;AAAAAAAAAKECAABkcnMvZG93bnJldi54bWxQSwUGAAAAAAQABAD5AAAAlQMAAAAA&#10;" strokeweight="1.25pt"/>
                </v:group>
                <v:rect id="Rechteck 5719" o:spid="_x0000_s1078" style="position:absolute;left:33778;top:7642;width:2266;height:2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x8ccA&#10;AADdAAAADwAAAGRycy9kb3ducmV2LnhtbESP3WrCQBSE7wt9h+UUvCm6UWir0VVEEEMpSOPP9SF7&#10;TILZszG7JunbdwtCL4eZ+YZZrHpTiZYaV1pWMB5FIIgzq0vOFRwP2+EUhPPIGivLpOCHHKyWz08L&#10;jLXt+Jva1OciQNjFqKDwvo6ldFlBBt3I1sTBu9jGoA+yyaVusAtwU8lJFL1LgyWHhQJr2hSUXdO7&#10;UdBl+/Z8+NrJ/es5sXxLbpv09KnU4KVfz0F46v1/+NFOtIK3j/EM/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icfHHAAAA3QAAAA8AAAAAAAAAAAAAAAAAmAIAAGRy&#10;cy9kb3ducmV2LnhtbFBLBQYAAAAABAAEAPUAAACMAwAAAAA=&#10;" filled="f" stroked="f">
                  <v:textbox>
                    <w:txbxContent>
                      <w:p w:rsidR="000F7329" w:rsidRDefault="000F7329" w:rsidP="000F7329">
                        <w:pPr>
                          <w:rPr>
                            <w:rFonts w:cs="Arial"/>
                            <w:b/>
                            <w:color w:val="C00000"/>
                            <w:sz w:val="24"/>
                            <w:szCs w:val="24"/>
                            <w:lang w:val="de-DE"/>
                          </w:rPr>
                        </w:pPr>
                        <w:r>
                          <w:rPr>
                            <w:rFonts w:cs="Arial"/>
                            <w:b/>
                            <w:color w:val="C00000"/>
                            <w:sz w:val="24"/>
                            <w:szCs w:val="24"/>
                            <w:lang w:val="de-DE"/>
                          </w:rPr>
                          <w:t>1</w:t>
                        </w:r>
                      </w:p>
                    </w:txbxContent>
                  </v:textbox>
                </v:rect>
                <v:shape id="AutoShape 7141" o:spid="_x0000_s1079" type="#_x0000_t32" style="position:absolute;left:32140;top:1323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6sbscAAADdAAAADwAAAGRycy9kb3ducmV2LnhtbESPQWvCQBSE74L/YXlCb7qp1aqpq5SC&#10;VAo2GCW9PrKvSTD7NmS3Mf77bqHgcZiZb5j1tje16Kh1lWUFj5MIBHFudcWFgvNpN16CcB5ZY22Z&#10;FNzIwXYzHKwx1vbKR+pSX4gAYRejgtL7JpbS5SUZdBPbEAfv27YGfZBtIXWL1wA3tZxG0bM0WHFY&#10;KLGht5LyS/pjFHRJ9rnYNd174otsdvyYrb7QHJR6GPWvLyA89f4e/m/vtYL5Yv4Ef2/CE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LqxuxwAAAN0AAAAPAAAAAAAA&#10;AAAAAAAAAKECAABkcnMvZG93bnJldi54bWxQSwUGAAAAAAQABAD5AAAAlQMAAAAA&#10;" strokeweight="2pt"/>
                <v:rect id="Rechteck 5754" o:spid="_x0000_s1080" style="position:absolute;left:32481;top:13511;width:4572;height:2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lnr8cA&#10;AADdAAAADwAAAGRycy9kb3ducmV2LnhtbESPQWvCQBSE74L/YXlCL1I3LbUtqasUoTSIIE3U8yP7&#10;TILZtzG7TeK/7xYEj8PMfMMsVoOpRUetqywreJpFIIhzqysuFOyzr8d3EM4ja6wtk4IrOVgtx6MF&#10;xtr2/ENd6gsRIOxiVFB638RSurwkg25mG+LgnWxr0AfZFlK32Ae4qeVzFL1KgxWHhRIbWpeUn9Nf&#10;o6DPd90x237L3fSYWL4kl3V62Cj1MBk+P0B4Gvw9fGsnWsH8bf4C/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JZ6/HAAAA3QAAAA8AAAAAAAAAAAAAAAAAmAIAAGRy&#10;cy9kb3ducmV2LnhtbFBLBQYAAAAABAAEAPUAAACMAwAAAAA=&#10;" filled="f" stroked="f">
                  <v:textbox>
                    <w:txbxContent>
                      <w:p w:rsidR="000F7329" w:rsidRPr="00EC5353" w:rsidRDefault="000F7329" w:rsidP="000F7329">
                        <w:pPr>
                          <w:rPr>
                            <w:rFonts w:cs="Arial"/>
                            <w:b/>
                            <w:sz w:val="24"/>
                            <w:szCs w:val="24"/>
                            <w:lang w:val="de-DE"/>
                          </w:rPr>
                        </w:pPr>
                        <w:r w:rsidRPr="00EC5353">
                          <w:rPr>
                            <w:rFonts w:cs="Arial"/>
                            <w:b/>
                            <w:sz w:val="24"/>
                            <w:szCs w:val="24"/>
                            <w:lang w:val="de-DE"/>
                          </w:rPr>
                          <w:t>0..1</w:t>
                        </w:r>
                      </w:p>
                    </w:txbxContent>
                  </v:textbox>
                </v:rect>
                <w10:anchorlock/>
              </v:group>
            </w:pict>
          </mc:Fallback>
        </mc:AlternateContent>
      </w:r>
    </w:p>
    <w:p w14:paraId="3B1C6D17" w14:textId="77777777" w:rsidR="005C4DB9" w:rsidRDefault="005C4DB9" w:rsidP="004766D5"/>
    <w:p w14:paraId="3B1C6D18" w14:textId="77777777" w:rsidR="004766D5" w:rsidRDefault="004766D5" w:rsidP="004766D5"/>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A572DE" w:rsidRPr="001E1B02" w14:paraId="3B1C6D1A" w14:textId="77777777" w:rsidTr="0065314E">
        <w:trPr>
          <w:cantSplit/>
          <w:trHeight w:val="329"/>
          <w:tblHeader/>
        </w:trPr>
        <w:tc>
          <w:tcPr>
            <w:tcW w:w="5000" w:type="pct"/>
            <w:shd w:val="clear" w:color="auto" w:fill="FFFFCC"/>
            <w:vAlign w:val="center"/>
          </w:tcPr>
          <w:p w14:paraId="3B1C6D19" w14:textId="77777777" w:rsidR="00A572DE" w:rsidRPr="0065314E" w:rsidRDefault="00A572DE" w:rsidP="00876AAB">
            <w:pPr>
              <w:rPr>
                <w:rFonts w:eastAsia="Times New Roman"/>
                <w:b/>
                <w:bCs/>
                <w:color w:val="000000"/>
                <w:lang w:eastAsia="de-DE"/>
              </w:rPr>
            </w:pPr>
            <w:r w:rsidRPr="0065314E">
              <w:rPr>
                <w:rFonts w:eastAsia="Times New Roman"/>
                <w:b/>
                <w:bCs/>
                <w:color w:val="000000"/>
                <w:lang w:eastAsia="de-DE"/>
              </w:rPr>
              <w:t>Explanation</w:t>
            </w:r>
          </w:p>
        </w:tc>
      </w:tr>
      <w:tr w:rsidR="00A572DE" w14:paraId="3B1C6D1C" w14:textId="77777777" w:rsidTr="0065314E">
        <w:trPr>
          <w:cantSplit/>
        </w:trPr>
        <w:tc>
          <w:tcPr>
            <w:tcW w:w="5000" w:type="pct"/>
            <w:vAlign w:val="center"/>
          </w:tcPr>
          <w:p w14:paraId="3B1C6D1B" w14:textId="569D1856" w:rsidR="00A572DE" w:rsidRPr="0065314E" w:rsidRDefault="00A572DE" w:rsidP="00953A7A">
            <w:r w:rsidRPr="0065314E">
              <w:rPr>
                <w:b/>
              </w:rPr>
              <w:t>“</w:t>
            </w:r>
            <w:r w:rsidRPr="0065314E">
              <w:rPr>
                <w:rFonts w:cs="Arial"/>
                <w:b/>
                <w:bCs/>
                <w:szCs w:val="20"/>
              </w:rPr>
              <w:t>as:CIExchangedDocumentContext</w:t>
            </w:r>
            <w:r w:rsidR="00A4395B">
              <w:rPr>
                <w:rFonts w:cs="Arial"/>
                <w:bCs/>
                <w:szCs w:val="20"/>
              </w:rPr>
              <w:t xml:space="preserve">” contains </w:t>
            </w:r>
            <w:r w:rsidRPr="0065314E">
              <w:rPr>
                <w:rFonts w:cs="Arial"/>
                <w:bCs/>
                <w:szCs w:val="20"/>
              </w:rPr>
              <w:t>specific context data like message-ID or creation times</w:t>
            </w:r>
            <w:r w:rsidR="00953A7A">
              <w:rPr>
                <w:rFonts w:cs="Arial"/>
                <w:bCs/>
                <w:szCs w:val="20"/>
              </w:rPr>
              <w:t>tamp. Origin of data is the SupplyOn AirSupply M2M</w:t>
            </w:r>
            <w:r w:rsidRPr="0065314E">
              <w:rPr>
                <w:rFonts w:cs="Arial"/>
                <w:bCs/>
                <w:szCs w:val="20"/>
              </w:rPr>
              <w:t xml:space="preserve"> </w:t>
            </w:r>
            <w:r w:rsidR="00953A7A">
              <w:rPr>
                <w:rFonts w:cs="Arial"/>
                <w:bCs/>
                <w:szCs w:val="20"/>
              </w:rPr>
              <w:t>infrastructure</w:t>
            </w:r>
            <w:r w:rsidRPr="0065314E">
              <w:rPr>
                <w:rFonts w:cs="Arial"/>
                <w:bCs/>
                <w:szCs w:val="20"/>
              </w:rPr>
              <w:t>.</w:t>
            </w:r>
          </w:p>
        </w:tc>
      </w:tr>
    </w:tbl>
    <w:p w14:paraId="3B1C6D1D" w14:textId="77777777" w:rsidR="005C4DB9" w:rsidRPr="00200C5C" w:rsidRDefault="005C4DB9" w:rsidP="004766D5"/>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rsidRPr="007A6D70" w14:paraId="3B1C6D25" w14:textId="77777777" w:rsidTr="0065314E">
        <w:trPr>
          <w:cantSplit/>
          <w:trHeight w:val="330"/>
          <w:tblHeader/>
        </w:trPr>
        <w:tc>
          <w:tcPr>
            <w:tcW w:w="1050" w:type="pct"/>
            <w:shd w:val="clear" w:color="auto" w:fill="FFFFCC"/>
            <w:noWrap/>
            <w:vAlign w:val="center"/>
            <w:hideMark/>
          </w:tcPr>
          <w:p w14:paraId="3B1C6D1E" w14:textId="77777777" w:rsidR="0065314E" w:rsidRPr="0065314E" w:rsidRDefault="0065314E" w:rsidP="00A4395B">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noWrap/>
            <w:vAlign w:val="center"/>
            <w:hideMark/>
          </w:tcPr>
          <w:p w14:paraId="3B1C6D1F" w14:textId="77777777" w:rsidR="0065314E" w:rsidRPr="0065314E" w:rsidRDefault="0065314E" w:rsidP="00A4395B">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noWrap/>
            <w:vAlign w:val="center"/>
            <w:hideMark/>
          </w:tcPr>
          <w:p w14:paraId="3B1C6D20" w14:textId="77777777" w:rsidR="0065314E" w:rsidRPr="0065314E" w:rsidRDefault="0065314E" w:rsidP="00A4395B">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noWrap/>
            <w:vAlign w:val="center"/>
            <w:hideMark/>
          </w:tcPr>
          <w:p w14:paraId="3B1C6D21" w14:textId="77777777" w:rsidR="0065314E" w:rsidRPr="0065314E" w:rsidRDefault="0065314E" w:rsidP="00A4395B">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noWrap/>
            <w:vAlign w:val="center"/>
            <w:hideMark/>
          </w:tcPr>
          <w:p w14:paraId="3B1C6D22" w14:textId="77777777" w:rsidR="0065314E" w:rsidRPr="0065314E" w:rsidRDefault="0065314E" w:rsidP="00A4395B">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noWrap/>
            <w:vAlign w:val="center"/>
            <w:hideMark/>
          </w:tcPr>
          <w:p w14:paraId="3B1C6D23" w14:textId="77777777" w:rsidR="0065314E" w:rsidRPr="0065314E" w:rsidRDefault="0065314E" w:rsidP="00A4395B">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D24" w14:textId="77777777" w:rsidR="0065314E" w:rsidRPr="0065314E" w:rsidRDefault="0065314E" w:rsidP="00A4395B">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D2D" w14:textId="77777777" w:rsidTr="004766D5">
        <w:trPr>
          <w:cantSplit/>
          <w:trHeight w:val="340"/>
        </w:trPr>
        <w:tc>
          <w:tcPr>
            <w:tcW w:w="1050" w:type="pct"/>
            <w:shd w:val="clear" w:color="auto" w:fill="C00000"/>
            <w:noWrap/>
            <w:vAlign w:val="center"/>
            <w:hideMark/>
          </w:tcPr>
          <w:p w14:paraId="3B1C6D26" w14:textId="77777777" w:rsidR="0065314E" w:rsidRPr="004766D5" w:rsidRDefault="0065314E" w:rsidP="00A4395B">
            <w:pPr>
              <w:rPr>
                <w:rFonts w:cs="Arial"/>
                <w:bCs/>
                <w:color w:val="FFFFFF" w:themeColor="background1"/>
                <w:sz w:val="16"/>
                <w:szCs w:val="20"/>
              </w:rPr>
            </w:pPr>
            <w:r w:rsidRPr="004766D5">
              <w:rPr>
                <w:rFonts w:cs="Arial"/>
                <w:bCs/>
                <w:color w:val="FFFFFF" w:themeColor="background1"/>
                <w:sz w:val="16"/>
                <w:szCs w:val="20"/>
              </w:rPr>
              <w:t>asram:SpecifiedTransactionIden</w:t>
            </w:r>
            <w:r w:rsidR="00A4395B" w:rsidRPr="004766D5">
              <w:rPr>
                <w:rFonts w:cs="Arial"/>
                <w:bCs/>
                <w:color w:val="FFFFFF" w:themeColor="background1"/>
                <w:sz w:val="16"/>
                <w:szCs w:val="20"/>
              </w:rPr>
              <w:t>tifier</w:t>
            </w:r>
          </w:p>
        </w:tc>
        <w:tc>
          <w:tcPr>
            <w:tcW w:w="450" w:type="pct"/>
            <w:shd w:val="clear" w:color="auto" w:fill="C00000"/>
            <w:vAlign w:val="center"/>
            <w:hideMark/>
          </w:tcPr>
          <w:p w14:paraId="3B1C6D27" w14:textId="77777777" w:rsidR="0065314E" w:rsidRPr="004766D5" w:rsidRDefault="0065314E" w:rsidP="00A4395B">
            <w:pPr>
              <w:rPr>
                <w:rFonts w:eastAsia="Times New Roman" w:cs="Arial"/>
                <w:color w:val="FFFFFF" w:themeColor="background1"/>
                <w:sz w:val="16"/>
                <w:szCs w:val="20"/>
                <w:lang w:val="de-DE" w:eastAsia="de-DE"/>
              </w:rPr>
            </w:pPr>
            <w:r w:rsidRPr="004766D5">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3B1C6D28" w14:textId="77777777" w:rsidR="0065314E" w:rsidRPr="004766D5" w:rsidRDefault="0065314E" w:rsidP="00A4395B">
            <w:pPr>
              <w:rPr>
                <w:rFonts w:eastAsia="Times New Roman" w:cs="Arial"/>
                <w:color w:val="FFFFFF" w:themeColor="background1"/>
                <w:sz w:val="16"/>
                <w:szCs w:val="20"/>
                <w:lang w:val="de-DE" w:eastAsia="de-DE"/>
              </w:rPr>
            </w:pPr>
            <w:r w:rsidRPr="004766D5">
              <w:rPr>
                <w:rFonts w:eastAsia="Times New Roman" w:cs="Arial"/>
                <w:color w:val="FFFFFF" w:themeColor="background1"/>
                <w:sz w:val="16"/>
                <w:szCs w:val="20"/>
                <w:lang w:eastAsia="de-DE"/>
              </w:rPr>
              <w:t>50</w:t>
            </w:r>
          </w:p>
        </w:tc>
        <w:tc>
          <w:tcPr>
            <w:tcW w:w="350" w:type="pct"/>
            <w:shd w:val="clear" w:color="auto" w:fill="C00000"/>
            <w:noWrap/>
            <w:vAlign w:val="center"/>
            <w:hideMark/>
          </w:tcPr>
          <w:p w14:paraId="3B1C6D29" w14:textId="77777777" w:rsidR="0065314E" w:rsidRPr="004766D5" w:rsidRDefault="0065314E" w:rsidP="00A4395B">
            <w:pPr>
              <w:rPr>
                <w:rFonts w:eastAsia="Times New Roman" w:cs="Arial"/>
                <w:color w:val="FFFFFF" w:themeColor="background1"/>
                <w:sz w:val="16"/>
                <w:szCs w:val="20"/>
                <w:lang w:val="de-DE" w:eastAsia="de-DE"/>
              </w:rPr>
            </w:pPr>
            <w:r w:rsidRPr="004766D5">
              <w:rPr>
                <w:rFonts w:eastAsia="Times New Roman" w:cs="Arial"/>
                <w:color w:val="FFFFFF" w:themeColor="background1"/>
                <w:sz w:val="16"/>
                <w:szCs w:val="20"/>
                <w:lang w:val="de-DE" w:eastAsia="de-DE"/>
              </w:rPr>
              <w:t>3</w:t>
            </w:r>
          </w:p>
        </w:tc>
        <w:tc>
          <w:tcPr>
            <w:tcW w:w="950" w:type="pct"/>
            <w:shd w:val="clear" w:color="auto" w:fill="C00000"/>
            <w:noWrap/>
            <w:vAlign w:val="center"/>
            <w:hideMark/>
          </w:tcPr>
          <w:p w14:paraId="3B1C6D2A" w14:textId="63856890" w:rsidR="0065314E" w:rsidRPr="004766D5" w:rsidRDefault="00B30427" w:rsidP="00A4395B">
            <w:pPr>
              <w:rPr>
                <w:rFonts w:eastAsia="Times New Roman" w:cs="Arial"/>
                <w:color w:val="FFFFFF" w:themeColor="background1"/>
                <w:sz w:val="16"/>
                <w:szCs w:val="20"/>
                <w:lang w:val="de-DE" w:eastAsia="de-DE"/>
              </w:rPr>
            </w:pPr>
            <w:r>
              <w:rPr>
                <w:rFonts w:eastAsia="Times New Roman" w:cs="Arial"/>
                <w:color w:val="FFFFFF" w:themeColor="background1"/>
                <w:sz w:val="16"/>
                <w:szCs w:val="20"/>
                <w:lang w:val="de-DE" w:eastAsia="de-DE"/>
              </w:rPr>
              <w:t>S12345</w:t>
            </w:r>
          </w:p>
        </w:tc>
        <w:tc>
          <w:tcPr>
            <w:tcW w:w="300" w:type="pct"/>
            <w:shd w:val="clear" w:color="auto" w:fill="C00000"/>
            <w:noWrap/>
            <w:vAlign w:val="center"/>
            <w:hideMark/>
          </w:tcPr>
          <w:p w14:paraId="3B1C6D2B" w14:textId="77777777" w:rsidR="0065314E" w:rsidRPr="004766D5" w:rsidRDefault="0065314E" w:rsidP="00A4395B">
            <w:pPr>
              <w:rPr>
                <w:rFonts w:eastAsia="Times New Roman"/>
                <w:color w:val="FFFFFF" w:themeColor="background1"/>
                <w:sz w:val="16"/>
                <w:lang w:val="de-DE" w:eastAsia="de-DE"/>
              </w:rPr>
            </w:pPr>
            <w:r w:rsidRPr="004766D5">
              <w:rPr>
                <w:rFonts w:eastAsia="Times New Roman"/>
                <w:color w:val="FFFFFF" w:themeColor="background1"/>
                <w:sz w:val="16"/>
                <w:lang w:eastAsia="de-DE"/>
              </w:rPr>
              <w:t>M</w:t>
            </w:r>
          </w:p>
        </w:tc>
        <w:tc>
          <w:tcPr>
            <w:tcW w:w="1500" w:type="pct"/>
            <w:shd w:val="clear" w:color="auto" w:fill="C00000"/>
            <w:vAlign w:val="center"/>
          </w:tcPr>
          <w:p w14:paraId="3B1C6D2C" w14:textId="5A6CC628" w:rsidR="0065314E" w:rsidRPr="004766D5" w:rsidRDefault="0065314E" w:rsidP="00A4395B">
            <w:pPr>
              <w:rPr>
                <w:rFonts w:eastAsia="Times New Roman"/>
                <w:color w:val="FFFFFF" w:themeColor="background1"/>
                <w:sz w:val="16"/>
                <w:lang w:eastAsia="de-DE"/>
              </w:rPr>
            </w:pPr>
            <w:r w:rsidRPr="004766D5">
              <w:rPr>
                <w:rFonts w:eastAsia="Times New Roman"/>
                <w:color w:val="FFFFFF" w:themeColor="background1"/>
                <w:sz w:val="16"/>
                <w:lang w:eastAsia="de-DE"/>
              </w:rPr>
              <w:t xml:space="preserve">InternalMessageID: </w:t>
            </w:r>
            <w:r w:rsidR="00953A7A">
              <w:rPr>
                <w:rFonts w:eastAsia="Times New Roman"/>
                <w:color w:val="FFFFFF" w:themeColor="background1"/>
                <w:sz w:val="16"/>
                <w:lang w:eastAsia="de-DE"/>
              </w:rPr>
              <w:t>AirSupply M2M Scheduler</w:t>
            </w:r>
            <w:r w:rsidR="00953A7A" w:rsidRPr="004734A4">
              <w:rPr>
                <w:rFonts w:eastAsia="Times New Roman"/>
                <w:color w:val="FFFFFF" w:themeColor="background1"/>
                <w:sz w:val="16"/>
                <w:lang w:eastAsia="de-DE"/>
              </w:rPr>
              <w:t xml:space="preserve"> message ID</w:t>
            </w:r>
          </w:p>
        </w:tc>
      </w:tr>
    </w:tbl>
    <w:p w14:paraId="3B1C6D2E" w14:textId="77777777" w:rsidR="00AC0ABA" w:rsidRDefault="00AC0ABA" w:rsidP="00A07FC2"/>
    <w:p w14:paraId="3B1C6D2F" w14:textId="77777777" w:rsidR="00AC0ABA" w:rsidRDefault="00AC0ABA">
      <w:r>
        <w:br w:type="page"/>
      </w:r>
    </w:p>
    <w:p w14:paraId="3B1C6D30" w14:textId="77777777" w:rsidR="00A07FC2" w:rsidRDefault="00437191" w:rsidP="005A4F81">
      <w:pPr>
        <w:pStyle w:val="berschrift2"/>
        <w:ind w:left="709" w:hanging="709"/>
      </w:pPr>
      <w:bookmarkStart w:id="21" w:name="_Toc319064748"/>
      <w:r w:rsidRPr="00437191">
        <w:t>asram:</w:t>
      </w:r>
      <w:r w:rsidRPr="005A4F81">
        <w:t>ApplicationSpecifiedCIDocumentContextParameter</w:t>
      </w:r>
      <w:bookmarkEnd w:id="21"/>
    </w:p>
    <w:p w14:paraId="3B1C6D31" w14:textId="77777777" w:rsidR="00AC0ABA" w:rsidRPr="00AC0ABA" w:rsidRDefault="00AC0ABA" w:rsidP="00AC0ABA"/>
    <w:p w14:paraId="3B1C6D32" w14:textId="77777777" w:rsidR="00573C70" w:rsidRDefault="00AC0ABA" w:rsidP="00AC0ABA">
      <w:r>
        <w:rPr>
          <w:noProof/>
          <w:lang w:eastAsia="zh-TW"/>
        </w:rPr>
        <mc:AlternateContent>
          <mc:Choice Requires="wpg">
            <w:drawing>
              <wp:inline distT="0" distB="0" distL="0" distR="0" wp14:anchorId="3B1C70EC" wp14:editId="3B1C70ED">
                <wp:extent cx="7420640" cy="1345993"/>
                <wp:effectExtent l="0" t="0" r="27940" b="6985"/>
                <wp:docPr id="6179" name="Gruppieren 6179"/>
                <wp:cNvGraphicFramePr/>
                <a:graphic xmlns:a="http://schemas.openxmlformats.org/drawingml/2006/main">
                  <a:graphicData uri="http://schemas.microsoft.com/office/word/2010/wordprocessingGroup">
                    <wpg:wgp>
                      <wpg:cNvGrpSpPr/>
                      <wpg:grpSpPr>
                        <a:xfrm>
                          <a:off x="0" y="0"/>
                          <a:ext cx="7420640" cy="1345993"/>
                          <a:chOff x="0" y="0"/>
                          <a:chExt cx="7420640" cy="1345993"/>
                        </a:xfrm>
                      </wpg:grpSpPr>
                      <wps:wsp>
                        <wps:cNvPr id="6097" name="Rectangle 640"/>
                        <wps:cNvSpPr>
                          <a:spLocks noChangeArrowheads="1"/>
                        </wps:cNvSpPr>
                        <wps:spPr bwMode="auto">
                          <a:xfrm>
                            <a:off x="4455042" y="212651"/>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65" w14:textId="77777777" w:rsidR="00413327" w:rsidRPr="002F612C" w:rsidRDefault="00413327" w:rsidP="00D15193">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6098" name="Rectangle 641"/>
                        <wps:cNvSpPr>
                          <a:spLocks noChangeArrowheads="1"/>
                        </wps:cNvSpPr>
                        <wps:spPr bwMode="auto">
                          <a:xfrm>
                            <a:off x="255182" y="414670"/>
                            <a:ext cx="3797300" cy="344805"/>
                          </a:xfrm>
                          <a:prstGeom prst="rect">
                            <a:avLst/>
                          </a:prstGeom>
                          <a:solidFill>
                            <a:srgbClr val="8DB3E2"/>
                          </a:solidFill>
                          <a:ln w="25400">
                            <a:solidFill>
                              <a:srgbClr val="000000"/>
                            </a:solidFill>
                            <a:miter lim="800000"/>
                            <a:headEnd/>
                            <a:tailEnd/>
                          </a:ln>
                        </wps:spPr>
                        <wps:txbx>
                          <w:txbxContent>
                            <w:p w14:paraId="3B1C7166" w14:textId="77777777" w:rsidR="00413327" w:rsidRPr="00C532BE" w:rsidRDefault="00413327" w:rsidP="00D15193">
                              <w:pPr>
                                <w:rPr>
                                  <w:b/>
                                  <w:szCs w:val="20"/>
                                </w:rPr>
                              </w:pPr>
                              <w:r w:rsidRPr="00437191">
                                <w:rPr>
                                  <w:rFonts w:cs="Arial"/>
                                  <w:b/>
                                  <w:bCs/>
                                  <w:szCs w:val="20"/>
                                  <w:lang w:val="de-DE"/>
                                </w:rPr>
                                <w:t>asram:ApplicationSpecifiedCIDocumentContextParameter</w:t>
                              </w:r>
                            </w:p>
                          </w:txbxContent>
                        </wps:txbx>
                        <wps:bodyPr rot="0" vert="horz" wrap="square" lIns="91440" tIns="45720" rIns="91440" bIns="45720" anchor="t" anchorCtr="0" upright="1">
                          <a:noAutofit/>
                        </wps:bodyPr>
                      </wps:wsp>
                      <wpg:grpSp>
                        <wpg:cNvPr id="6100" name="Group 643"/>
                        <wpg:cNvGrpSpPr>
                          <a:grpSpLocks/>
                        </wpg:cNvGrpSpPr>
                        <wpg:grpSpPr bwMode="auto">
                          <a:xfrm>
                            <a:off x="7230140" y="967563"/>
                            <a:ext cx="190500" cy="166370"/>
                            <a:chOff x="6283" y="5431"/>
                            <a:chExt cx="300" cy="262"/>
                          </a:xfrm>
                        </wpg:grpSpPr>
                        <wps:wsp>
                          <wps:cNvPr id="6101" name="Rectangle 64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02" name="AutoShape 64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03" name="AutoShape 64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04" name="AutoShape 647"/>
                        <wps:cNvCnPr>
                          <a:cxnSpLocks noChangeShapeType="1"/>
                        </wps:cNvCnPr>
                        <wps:spPr bwMode="auto">
                          <a:xfrm>
                            <a:off x="4444410"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05" name="Rectangle 648"/>
                        <wps:cNvSpPr>
                          <a:spLocks noChangeArrowheads="1"/>
                        </wps:cNvSpPr>
                        <wps:spPr bwMode="auto">
                          <a:xfrm>
                            <a:off x="4061638"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06" name="Rectangle 649"/>
                        <wps:cNvSpPr>
                          <a:spLocks noChangeArrowheads="1"/>
                        </wps:cNvSpPr>
                        <wps:spPr bwMode="auto">
                          <a:xfrm>
                            <a:off x="4837814" y="871870"/>
                            <a:ext cx="23907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67" w14:textId="77777777" w:rsidR="00413327" w:rsidRPr="00C273EE" w:rsidRDefault="00413327" w:rsidP="00D15193">
                              <w:r w:rsidRPr="00911371">
                                <w:rPr>
                                  <w:rFonts w:cs="Arial"/>
                                  <w:bCs/>
                                  <w:szCs w:val="20"/>
                                  <w:lang w:val="de-DE"/>
                                </w:rPr>
                                <w:t>asram:SpecifiedCIDocumentVersion</w:t>
                              </w:r>
                            </w:p>
                          </w:txbxContent>
                        </wps:txbx>
                        <wps:bodyPr rot="0" vert="horz" wrap="square" lIns="91440" tIns="45720" rIns="91440" bIns="45720" anchor="t" anchorCtr="0" upright="1">
                          <a:noAutofit/>
                        </wps:bodyPr>
                      </wps:wsp>
                      <wps:wsp>
                        <wps:cNvPr id="6107" name="AutoShape 650"/>
                        <wps:cNvCnPr>
                          <a:cxnSpLocks noChangeShapeType="1"/>
                        </wps:cNvCnPr>
                        <wps:spPr bwMode="auto">
                          <a:xfrm>
                            <a:off x="4253024"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08" name="AutoShape 651"/>
                        <wps:cNvCnPr>
                          <a:cxnSpLocks noChangeShapeType="1"/>
                        </wps:cNvCnPr>
                        <wps:spPr bwMode="auto">
                          <a:xfrm>
                            <a:off x="4051005"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09" name="Rectangle 652"/>
                        <wps:cNvSpPr>
                          <a:spLocks noChangeArrowheads="1"/>
                        </wps:cNvSpPr>
                        <wps:spPr bwMode="auto">
                          <a:xfrm>
                            <a:off x="4837814" y="0"/>
                            <a:ext cx="13614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68" w14:textId="77777777" w:rsidR="00413327" w:rsidRPr="001720AA" w:rsidRDefault="00413327" w:rsidP="00D15193">
                              <w:pPr>
                                <w:rPr>
                                  <w:szCs w:val="20"/>
                                </w:rPr>
                              </w:pPr>
                              <w:r w:rsidRPr="00C273EE">
                                <w:rPr>
                                  <w:rFonts w:cs="Arial"/>
                                  <w:bCs/>
                                  <w:szCs w:val="20"/>
                                </w:rPr>
                                <w:t>asram:TestIndicator</w:t>
                              </w:r>
                            </w:p>
                          </w:txbxContent>
                        </wps:txbx>
                        <wps:bodyPr rot="0" vert="horz" wrap="square" lIns="91440" tIns="45720" rIns="91440" bIns="45720" anchor="t" anchorCtr="0" upright="1">
                          <a:noAutofit/>
                        </wps:bodyPr>
                      </wps:wsp>
                      <wps:wsp>
                        <wps:cNvPr id="6110" name="AutoShape 653"/>
                        <wps:cNvCnPr>
                          <a:cxnSpLocks noChangeShapeType="1"/>
                        </wps:cNvCnPr>
                        <wps:spPr bwMode="auto">
                          <a:xfrm>
                            <a:off x="4444410"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11" name="AutoShape 654"/>
                        <wps:cNvCnPr>
                          <a:cxnSpLocks noChangeShapeType="1"/>
                        </wps:cNvCnPr>
                        <wps:spPr bwMode="auto">
                          <a:xfrm>
                            <a:off x="4444410"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7" name="Rechteck 6177"/>
                        <wps:cNvSpPr>
                          <a:spLocks noChangeArrowheads="1"/>
                        </wps:cNvSpPr>
                        <wps:spPr bwMode="auto">
                          <a:xfrm>
                            <a:off x="0" y="435935"/>
                            <a:ext cx="293370" cy="293370"/>
                          </a:xfrm>
                          <a:prstGeom prst="rect">
                            <a:avLst/>
                          </a:prstGeom>
                          <a:noFill/>
                          <a:ln>
                            <a:noFill/>
                          </a:ln>
                          <a:extLst/>
                        </wps:spPr>
                        <wps:txbx>
                          <w:txbxContent>
                            <w:p w14:paraId="3B1C7169" w14:textId="77777777" w:rsidR="00413327" w:rsidRDefault="00413327" w:rsidP="00AC0ABA">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78" name="Rechteck 6178"/>
                        <wps:cNvSpPr>
                          <a:spLocks noChangeArrowheads="1"/>
                        </wps:cNvSpPr>
                        <wps:spPr bwMode="auto">
                          <a:xfrm>
                            <a:off x="4540103" y="1052623"/>
                            <a:ext cx="293370" cy="293370"/>
                          </a:xfrm>
                          <a:prstGeom prst="rect">
                            <a:avLst/>
                          </a:prstGeom>
                          <a:noFill/>
                          <a:ln>
                            <a:noFill/>
                          </a:ln>
                          <a:extLst/>
                        </wps:spPr>
                        <wps:txbx>
                          <w:txbxContent>
                            <w:p w14:paraId="3B1C716A" w14:textId="77777777" w:rsidR="00413327" w:rsidRDefault="00413327" w:rsidP="00AC0ABA">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79" o:spid="_x0000_s1081" style="width:584.3pt;height:106pt;mso-position-horizontal-relative:char;mso-position-vertical-relative:line" coordsize="74206,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">
                <v:rect id="Rectangle 640" o:spid="_x0000_s1082" style="position:absolute;left:44550;top:2126;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LI8YA&#10;AADdAAAADwAAAGRycy9kb3ducmV2LnhtbESPT2sCMRTE70K/Q3iF3mqibbfuapRSEAqth66C18fm&#10;7R/cvKybqOu3N4WCx2FmfsMsVoNtxZl63zjWMBkrEMSFMw1XGnbb9fMMhA/IBlvHpOFKHlbLh9EC&#10;M+Mu/EvnPFQiQthnqKEOocuk9EVNFv3YdcTRK11vMUTZV9L0eIlw28qpUom02HBcqLGjz5qKQ36y&#10;GjB5NcdN+fKz/T4lmFaDWr/tldZPj8PHHESgIdzD/+0voyFR6Tv8vY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QLI8YAAADdAAAADwAAAAAAAAAAAAAAAACYAgAAZHJz&#10;L2Rvd25yZXYueG1sUEsFBgAAAAAEAAQA9QAAAIsDAAAAAA==&#10;" stroked="f">
                  <v:textbox>
                    <w:txbxContent>
                      <w:p w:rsidR="001767C7" w:rsidRPr="002F612C" w:rsidRDefault="001767C7" w:rsidP="00D15193">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641" o:spid="_x0000_s1083" style="position:absolute;left:2551;top:4146;width:3797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Bj9b4A&#10;AADdAAAADwAAAGRycy9kb3ducmV2LnhtbERPuwrCMBTdBf8hXMFNUx1Eq1FEEcRB8AGu1+baFJub&#10;0kStfr0ZBMfDec8WjS3Fk2pfOFYw6CcgiDOnC84VnE+b3hiED8gaS8ek4E0eFvN2a4apdi8+0PMY&#10;chFD2KeowIRQpVL6zJBF33cVceRurrYYIqxzqWt8xXBbymGSjKTFgmODwYpWhrL78WEVrB8Xs/k4&#10;43d7Kj76im41GW6V6naa5RREoCb8xT/3VisYJZM4N76JT0DO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eQY/W+AAAA3QAAAA8AAAAAAAAAAAAAAAAAmAIAAGRycy9kb3ducmV2&#10;LnhtbFBLBQYAAAAABAAEAPUAAACDAwAAAAA=&#10;" fillcolor="#8db3e2" strokeweight="2pt">
                  <v:textbox>
                    <w:txbxContent>
                      <w:p w:rsidR="001767C7" w:rsidRPr="00C532BE" w:rsidRDefault="001767C7" w:rsidP="00D15193">
                        <w:pPr>
                          <w:rPr>
                            <w:b/>
                            <w:szCs w:val="20"/>
                          </w:rPr>
                        </w:pPr>
                        <w:proofErr w:type="spellStart"/>
                        <w:r w:rsidRPr="00437191">
                          <w:rPr>
                            <w:rFonts w:cs="Arial"/>
                            <w:b/>
                            <w:bCs/>
                            <w:szCs w:val="20"/>
                            <w:lang w:val="de-DE"/>
                          </w:rPr>
                          <w:t>asram:ApplicationSpecifiedCIDocumentContextParameter</w:t>
                        </w:r>
                        <w:proofErr w:type="spellEnd"/>
                      </w:p>
                    </w:txbxContent>
                  </v:textbox>
                </v:rect>
                <v:group id="Group 643" o:spid="_x0000_s1084" style="position:absolute;left:72301;top:967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RnZcQAAADdAAAA&#10;DwAAAAAAAAAAAAAAAACqAgAAZHJzL2Rvd25yZXYueG1sUEsFBgAAAAAEAAQA+gAAAJsDAAAAAA==&#10;">
                  <v:rect id="Rectangle 644" o:spid="_x0000_s108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8vcUA&#10;AADdAAAADwAAAGRycy9kb3ducmV2LnhtbESPUWvCMBSF3wX/Q7iCb5pWmCvVKEMYG8hgc9v7pbm2&#10;Zc1NTVKN+/WLIOzxcM75Dme9jaYTZ3K+tawgn2cgiCurW64VfH0+zwoQPiBr7CyTgit52G7GozWW&#10;2l74g86HUIsEYV+igiaEvpTSVw0Z9HPbEyfvaJ3BkKSrpXZ4SXDTyUWWLaXBltNCgz3tGqp+DoNR&#10;0L89DC+Pp737/S6G9wr30YZFVGo6iU8rEIFi+A/f269awTLPcri9SU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jy9xQAAAN0AAAAPAAAAAAAAAAAAAAAAAJgCAABkcnMv&#10;ZG93bnJldi54bWxQSwUGAAAAAAQABAD1AAAAigMAAAAA&#10;" strokeweight="2pt"/>
                  <v:shape id="AutoShape 645" o:spid="_x0000_s108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00YsEAAADdAAAADwAAAGRycy9kb3ducmV2LnhtbESPQYvCMBSE78L+h/AWvGmiiEo1iiws&#10;eK2K50fzbIvNS7dJbfbfG0HwOMzMN8x2H20jHtT52rGG2VSBIC6cqbnUcDn/TtYgfEA22DgmDf/k&#10;Yb/7Gm0xM27gnB6nUIoEYZ+hhiqENpPSFxVZ9FPXEifv5jqLIcmulKbDIcFtI+dKLaXFmtNChS39&#10;VFTcT73VkOd/5bX3cTisb3G1uJiFVf1R6/F3PGxABIrhE363j0bDcqbm8HqTnoD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XTRiwQAAAN0AAAAPAAAAAAAAAAAAAAAA&#10;AKECAABkcnMvZG93bnJldi54bWxQSwUGAAAAAAQABAD5AAAAjwMAAAAA&#10;" strokeweight="1.25pt"/>
                  <v:shape id="AutoShape 646" o:spid="_x0000_s108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tPd8gAAADdAAAADwAAAGRycy9kb3ducmV2LnhtbESPQWvCQBSE74X+h+UVvNVNLA2Suoqo&#10;BQ+1EFsPvb1mX5Ng9m3Irkn013cFweMwM98ws8VgatFR6yrLCuJxBII4t7riQsH31/vzFITzyBpr&#10;y6TgTA4W88eHGaba9pxRt/eFCBB2KSoovW9SKV1ekkE3tg1x8P5sa9AH2RZSt9gHuKnlJIoSabDi&#10;sFBiQ6uS8uP+ZBS8nvrfnyTmbLnbrA/Zpcs/j4cPpUZPw/INhKfB38O39lYrSOLoBa5vwhOQ8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GtPd8gAAADdAAAADwAAAAAA&#10;AAAAAAAAAAChAgAAZHJzL2Rvd25yZXYueG1sUEsFBgAAAAAEAAQA+QAAAJYDAAAAAA==&#10;" strokeweight="1.25pt"/>
                </v:group>
                <v:shape id="AutoShape 647" o:spid="_x0000_s1088" type="#_x0000_t32" style="position:absolute;left:44444;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Wk7sUAAADdAAAADwAAAGRycy9kb3ducmV2LnhtbESP3YrCMBSE7xd8h3AE79ZUKbpWo4gg&#10;yoIr/qC3h+bYFpuT0sTafXuzIOzlMDPfMLNFa0rRUO0KywoG/QgEcWp1wZmC82n9+QXCeWSNpWVS&#10;8EsOFvPOxwwTbZ98oOboMxEg7BJUkHtfJVK6NCeDrm8r4uDdbG3QB1lnUtf4DHBTymEUjaTBgsNC&#10;jhWtckrvx4dR0OwvP+N11Wz2PrvEh+94ckWzU6rXbZdTEJ5a/x9+t7dawWgQxfD3JjwBOX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Wk7sUAAADdAAAADwAAAAAAAAAA&#10;AAAAAAChAgAAZHJzL2Rvd25yZXYueG1sUEsFBgAAAAAEAAQA+QAAAJMDAAAAAA==&#10;" strokeweight="2pt"/>
                <v:rect id="Rectangle 648" o:spid="_x0000_s1089" style="position:absolute;left:40616;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06vsUA&#10;AADdAAAADwAAAGRycy9kb3ducmV2LnhtbESP3WoCMRSE7wu+QzhC72pWQSurUUSQFqTQ+nN/2Bx3&#10;Fzcna5LVtE/fCIKXw8x8w8yX0TTiSs7XlhUMBxkI4sLqmksFh/3mbQrCB2SNjWVS8Eseloveyxxz&#10;bW/8Q9ddKEWCsM9RQRVCm0vpi4oM+oFtiZN3ss5gSNKVUju8Jbhp5CjLJtJgzWmhwpbWFRXnXWcU&#10;tF/j7uP9snV/x2n3XeA22jCKSr3242oGIlAMz/Cj/akVTIbZGO5v0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TTq+xQAAAN0AAAAPAAAAAAAAAAAAAAAAAJgCAABkcnMv&#10;ZG93bnJldi54bWxQSwUGAAAAAAQABAD1AAAAigMAAAAA&#10;" strokeweight="2pt"/>
                <v:rect id="Rectangle 649" o:spid="_x0000_s1090" style="position:absolute;left:48378;top:8718;width:2390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MXMUA&#10;AADdAAAADwAAAGRycy9kb3ducmV2LnhtbESPQWvCQBCF74L/YRmhF6mbFIkldRVRSktPJi09D9lp&#10;EpqdDburrv++KxQ8Pt68781bb6MZxJmc7y0ryBcZCOLG6p5bBV+fr4/PIHxA1jhYJgVX8rDdTCdr&#10;LLW9cEXnOrQiQdiXqKALYSyl9E1HBv3CjsTJ+7HOYEjStVI7vCS4GeRTlhXSYM+pocOR9h01v/XJ&#10;pDfyWH3Xb/Or/bCHqs+1Wx7jSqmHWdy9gAgUw/34P/2uFRR5VsBtTUK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QxcxQAAAN0AAAAPAAAAAAAAAAAAAAAAAJgCAABkcnMv&#10;ZG93bnJldi54bWxQSwUGAAAAAAQABAD1AAAAigMAAAAA&#10;" filled="f" fillcolor="#8db3e2" strokeweight="2pt">
                  <v:textbox>
                    <w:txbxContent>
                      <w:p w:rsidR="001767C7" w:rsidRPr="00C273EE" w:rsidRDefault="001767C7" w:rsidP="00D15193">
                        <w:proofErr w:type="spellStart"/>
                        <w:r w:rsidRPr="00911371">
                          <w:rPr>
                            <w:rFonts w:cs="Arial"/>
                            <w:bCs/>
                            <w:szCs w:val="20"/>
                            <w:lang w:val="de-DE"/>
                          </w:rPr>
                          <w:t>asram:SpecifiedCIDocumentVersion</w:t>
                        </w:r>
                        <w:proofErr w:type="spellEnd"/>
                      </w:p>
                    </w:txbxContent>
                  </v:textbox>
                </v:rect>
                <v:shape id="AutoShape 650" o:spid="_x0000_s1091" type="#_x0000_t32" style="position:absolute;left:42530;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c6mcYAAADdAAAADwAAAGRycy9kb3ducmV2LnhtbESPQWvCQBSE7wX/w/KE3pqNJWiNriKC&#10;tBRaSSp6fWRfk9Ds25DdJvHfu4WCx2FmvmHW29E0oqfO1ZYVzKIYBHFhdc2lgtPX4ekFhPPIGhvL&#10;pOBKDrabycMaU20HzqjPfSkChF2KCirv21RKV1Rk0EW2JQ7et+0M+iC7UuoOhwA3jXyO47k0WHNY&#10;qLClfUXFT/5rFPTH8+fi0PavR1+ek+w9WV7QfCj1OB13KxCeRn8P/7fftIL5LF7A35vwBOTm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HOpnGAAAA3QAAAA8AAAAAAAAA&#10;AAAAAAAAoQIAAGRycy9kb3ducmV2LnhtbFBLBQYAAAAABAAEAPkAAACUAwAAAAA=&#10;" strokeweight="2pt"/>
                <v:shape id="AutoShape 651" o:spid="_x0000_s1092" type="#_x0000_t32" style="position:absolute;left:40510;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iu68QAAADdAAAADwAAAGRycy9kb3ducmV2LnhtbERPy2qDQBTdF/oPwy1014wpYhPjGEpB&#10;WgppyINke3FuVOLcEWeq9u87i0CWh/PO1pNpxUC9aywrmM8iEMSl1Q1XCo6H4mUBwnlkja1lUvBH&#10;Dtb540OGqbYj72jY+0qEEHYpKqi971IpXVmTQTezHXHgLrY36APsK6l7HEO4aeVrFCXSYMOhocaO&#10;Pmoqr/tfo2DYnn7eim743PrqFO++4+UZzUap56fpfQXC0+Tv4pv7SytI5lGYG96EJy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GK7rxAAAAN0AAAAPAAAAAAAAAAAA&#10;AAAAAKECAABkcnMvZG93bnJldi54bWxQSwUGAAAAAAQABAD5AAAAkgMAAAAA&#10;" strokeweight="2pt"/>
                <v:rect id="Rectangle 652" o:spid="_x0000_s1093" style="position:absolute;left:48378;width:1361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aYLsUA&#10;AADdAAAADwAAAGRycy9kb3ducmV2LnhtbESPQWsCMRCF7wX/Q5hCL0WzW8TqahRpKZaeuqt4Hjbj&#10;7tLNZElSjf++EYQeH2/e9+atNtH04kzOd5YV5JMMBHFtdceNgsP+YzwH4QOyxt4yKbiSh8169LDC&#10;QtsLl3SuQiMShH2BCtoQhkJKX7dk0E/sQJy8k3UGQ5KukdrhJcFNL1+ybCYNdpwaWhzoraX6p/o1&#10;6Y08lsdq93y1X/a97HLtpt/xVamnx7hdgggUw//xPf2pFczybAG3NQkB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pguxQAAAN0AAAAPAAAAAAAAAAAAAAAAAJgCAABkcnMv&#10;ZG93bnJldi54bWxQSwUGAAAAAAQABAD1AAAAigMAAAAA&#10;" filled="f" fillcolor="#8db3e2" strokeweight="2pt">
                  <v:textbox>
                    <w:txbxContent>
                      <w:p w:rsidR="001767C7" w:rsidRPr="001720AA" w:rsidRDefault="001767C7" w:rsidP="00D15193">
                        <w:pPr>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v:textbox>
                </v:rect>
                <v:shape id="AutoShape 653" o:spid="_x0000_s1094" type="#_x0000_t32" style="position:absolute;left:44444;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c0MMEAAADdAAAADwAAAGRycy9kb3ducmV2LnhtbERPTYvCMBC9C/6HMII3TSviul2jiCCK&#10;4Iq6uNehGdtiMylNrPXfm4Pg8fG+Z4vWlKKh2hWWFcTDCARxanXBmYK/83owBeE8ssbSMil4koPF&#10;vNuZYaLtg4/UnHwmQgi7BBXk3leJlC7NyaAb2oo4cFdbG/QB1pnUNT5CuCnlKIom0mDBoSHHilY5&#10;pbfT3ShoDpffr3XVbA4+u4yPu/H3P5q9Uv1eu/wB4an1H/HbvdUKJnEc9oc34Qn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tzQwwQAAAN0AAAAPAAAAAAAAAAAAAAAA&#10;AKECAABkcnMvZG93bnJldi54bWxQSwUGAAAAAAQABAD5AAAAjwMAAAAA&#10;" strokeweight="2pt"/>
                <v:shape id="AutoShape 654" o:spid="_x0000_s1095" type="#_x0000_t32" style="position:absolute;left:44444;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Rq8UAAADdAAAADwAAAGRycy9kb3ducmV2LnhtbESPQYvCMBSE7wv+h/AEb2taEV27RhFB&#10;FEFFXdzro3nbFpuX0sRa/70RhD0OM/MNM523phQN1a6wrCDuRyCIU6sLzhT8nFefXyCcR9ZYWiYF&#10;D3Iwn3U+pphoe+cjNSefiQBhl6CC3PsqkdKlORl0fVsRB+/P1gZ9kHUmdY33ADelHETRSBosOCzk&#10;WNEyp/R6uhkFzeGyH6+qZn3w2WV43A4nv2h2SvW67eIbhKfW/4ff7Y1WMIrjGF5vwhOQs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Rq8UAAADdAAAADwAAAAAAAAAA&#10;AAAAAAChAgAAZHJzL2Rvd25yZXYueG1sUEsFBgAAAAAEAAQA+QAAAJMDAAAAAA==&#10;" strokeweight="2pt"/>
                <v:rect id="Rechteck 6177" o:spid="_x0000_s1096" style="position:absolute;top:4359;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8aUcYA&#10;AADdAAAADwAAAGRycy9kb3ducmV2LnhtbESPT2vCQBTE7wW/w/KEXopu7EEluooIYigFMf45P7LP&#10;JJh9G7PbJP323YLgcZiZ3zDLdW8q0VLjSssKJuMIBHFmdcm5gvNpN5qDcB5ZY2WZFPySg/Vq8LbE&#10;WNuOj9SmPhcBwi5GBYX3dSylywoy6Ma2Jg7ezTYGfZBNLnWDXYCbSn5G0VQaLDksFFjTtqDsnv4Y&#10;BV12aK+n7708fFwTy4/ksU0vX0q9D/vNAoSn3r/Cz3aiFUwnsxn8vw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8aUcYAAADdAAAADwAAAAAAAAAAAAAAAACYAgAAZHJz&#10;L2Rvd25yZXYueG1sUEsFBgAAAAAEAAQA9QAAAIsDAAAAAA==&#10;" filled="f" stroked="f">
                  <v:textbox>
                    <w:txbxContent>
                      <w:p w:rsidR="001767C7" w:rsidRDefault="001767C7" w:rsidP="00AC0ABA">
                        <w:pPr>
                          <w:rPr>
                            <w:rFonts w:cs="Arial"/>
                            <w:b/>
                            <w:color w:val="C00000"/>
                            <w:sz w:val="24"/>
                            <w:szCs w:val="24"/>
                            <w:lang w:val="de-DE"/>
                          </w:rPr>
                        </w:pPr>
                        <w:r>
                          <w:rPr>
                            <w:rFonts w:cs="Arial"/>
                            <w:b/>
                            <w:color w:val="C00000"/>
                            <w:sz w:val="24"/>
                            <w:szCs w:val="24"/>
                            <w:lang w:val="de-DE"/>
                          </w:rPr>
                          <w:t>1</w:t>
                        </w:r>
                      </w:p>
                    </w:txbxContent>
                  </v:textbox>
                </v:rect>
                <v:rect id="Rechteck 6178" o:spid="_x0000_s1097" style="position:absolute;left:45401;top:10526;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OI8IA&#10;AADdAAAADwAAAGRycy9kb3ducmV2LnhtbERPTYvCMBC9C/sfwizsRTR1DyrVKIuwWEQQ667noRnb&#10;YjOpTWzrvzcHwePjfS/XvalES40rLSuYjCMQxJnVJecK/k6/ozkI55E1VpZJwYMcrFcfgyXG2nZ8&#10;pDb1uQgh7GJUUHhfx1K6rCCDbmxr4sBdbGPQB9jkUjfYhXBTye8omkqDJYeGAmvaFJRd07tR0GWH&#10;9nzab+VheE4s35LbJv3fKfX12f8sQHjq/Vv8cidawXQyC3P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kI4jwgAAAN0AAAAPAAAAAAAAAAAAAAAAAJgCAABkcnMvZG93&#10;bnJldi54bWxQSwUGAAAAAAQABAD1AAAAhwMAAAAA&#10;" filled="f" stroked="f">
                  <v:textbox>
                    <w:txbxContent>
                      <w:p w:rsidR="001767C7" w:rsidRDefault="001767C7" w:rsidP="00AC0ABA">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D33" w14:textId="77777777" w:rsidR="00D15193" w:rsidRDefault="00D15193" w:rsidP="00AC0ABA"/>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rsidRPr="007A6D70" w14:paraId="3B1C6D3B" w14:textId="77777777" w:rsidTr="0065314E">
        <w:trPr>
          <w:cantSplit/>
          <w:trHeight w:val="330"/>
          <w:tblHeader/>
        </w:trPr>
        <w:tc>
          <w:tcPr>
            <w:tcW w:w="1050" w:type="pct"/>
            <w:shd w:val="clear" w:color="auto" w:fill="FFFFCC"/>
            <w:noWrap/>
            <w:vAlign w:val="center"/>
            <w:hideMark/>
          </w:tcPr>
          <w:p w14:paraId="3B1C6D34" w14:textId="77777777" w:rsidR="0065314E" w:rsidRPr="0065314E" w:rsidRDefault="0065314E" w:rsidP="00AC0ABA">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noWrap/>
            <w:vAlign w:val="center"/>
            <w:hideMark/>
          </w:tcPr>
          <w:p w14:paraId="3B1C6D35" w14:textId="77777777" w:rsidR="0065314E" w:rsidRPr="0065314E" w:rsidRDefault="0065314E" w:rsidP="00AC0ABA">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noWrap/>
            <w:vAlign w:val="center"/>
            <w:hideMark/>
          </w:tcPr>
          <w:p w14:paraId="3B1C6D36" w14:textId="77777777" w:rsidR="0065314E" w:rsidRPr="0065314E" w:rsidRDefault="0065314E" w:rsidP="00AC0ABA">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noWrap/>
            <w:vAlign w:val="center"/>
            <w:hideMark/>
          </w:tcPr>
          <w:p w14:paraId="3B1C6D37" w14:textId="77777777" w:rsidR="0065314E" w:rsidRPr="0065314E" w:rsidRDefault="0065314E" w:rsidP="00AC0ABA">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noWrap/>
            <w:vAlign w:val="center"/>
            <w:hideMark/>
          </w:tcPr>
          <w:p w14:paraId="3B1C6D38" w14:textId="77777777" w:rsidR="0065314E" w:rsidRPr="0065314E" w:rsidRDefault="0065314E" w:rsidP="00AC0ABA">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noWrap/>
            <w:vAlign w:val="center"/>
            <w:hideMark/>
          </w:tcPr>
          <w:p w14:paraId="3B1C6D39" w14:textId="77777777" w:rsidR="0065314E" w:rsidRPr="0065314E" w:rsidRDefault="0065314E" w:rsidP="00AC0ABA">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D3A" w14:textId="77777777" w:rsidR="0065314E" w:rsidRPr="0065314E" w:rsidRDefault="0065314E" w:rsidP="00AC0ABA">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D47" w14:textId="77777777" w:rsidTr="00AC0ABA">
        <w:trPr>
          <w:cantSplit/>
          <w:trHeight w:val="315"/>
        </w:trPr>
        <w:tc>
          <w:tcPr>
            <w:tcW w:w="1050" w:type="pct"/>
            <w:shd w:val="clear" w:color="auto" w:fill="92D050"/>
            <w:noWrap/>
            <w:vAlign w:val="center"/>
            <w:hideMark/>
          </w:tcPr>
          <w:p w14:paraId="3B1C6D3C" w14:textId="77777777" w:rsidR="0065314E" w:rsidRPr="0065314E" w:rsidRDefault="0065314E" w:rsidP="00AC0ABA">
            <w:pPr>
              <w:rPr>
                <w:rFonts w:eastAsia="Times New Roman" w:cs="Arial"/>
                <w:color w:val="000000"/>
                <w:sz w:val="16"/>
                <w:szCs w:val="20"/>
                <w:lang w:val="de-DE" w:eastAsia="de-DE"/>
              </w:rPr>
            </w:pPr>
            <w:r w:rsidRPr="0065314E">
              <w:rPr>
                <w:rFonts w:cs="Arial"/>
                <w:bCs/>
                <w:sz w:val="16"/>
                <w:szCs w:val="20"/>
              </w:rPr>
              <w:t>asram:TestIndicator</w:t>
            </w:r>
          </w:p>
        </w:tc>
        <w:tc>
          <w:tcPr>
            <w:tcW w:w="450" w:type="pct"/>
            <w:shd w:val="clear" w:color="auto" w:fill="92D050"/>
            <w:vAlign w:val="center"/>
            <w:hideMark/>
          </w:tcPr>
          <w:p w14:paraId="3B1C6D3D" w14:textId="77777777" w:rsidR="0065314E" w:rsidRPr="0065314E" w:rsidRDefault="0065314E" w:rsidP="00AC0ABA">
            <w:pPr>
              <w:rPr>
                <w:rFonts w:eastAsia="Times New Roman" w:cs="Arial"/>
                <w:color w:val="000000"/>
                <w:sz w:val="16"/>
                <w:szCs w:val="20"/>
                <w:lang w:val="de-DE" w:eastAsia="de-DE"/>
              </w:rPr>
            </w:pPr>
            <w:r w:rsidRPr="0065314E">
              <w:rPr>
                <w:rFonts w:eastAsia="Times New Roman" w:cs="Arial"/>
                <w:color w:val="000000"/>
                <w:sz w:val="16"/>
                <w:szCs w:val="20"/>
                <w:lang w:eastAsia="de-DE"/>
              </w:rPr>
              <w:t>BOOLEAN</w:t>
            </w:r>
          </w:p>
        </w:tc>
        <w:tc>
          <w:tcPr>
            <w:tcW w:w="400" w:type="pct"/>
            <w:shd w:val="clear" w:color="auto" w:fill="92D050"/>
            <w:noWrap/>
            <w:vAlign w:val="center"/>
            <w:hideMark/>
          </w:tcPr>
          <w:p w14:paraId="3B1C6D3E" w14:textId="77777777" w:rsidR="0065314E" w:rsidRPr="0065314E" w:rsidRDefault="0065314E" w:rsidP="00AC0ABA">
            <w:pPr>
              <w:rPr>
                <w:rFonts w:eastAsia="Times New Roman" w:cs="Arial"/>
                <w:color w:val="000000"/>
                <w:sz w:val="16"/>
                <w:szCs w:val="20"/>
                <w:lang w:val="de-DE" w:eastAsia="de-DE"/>
              </w:rPr>
            </w:pPr>
            <w:r w:rsidRPr="0065314E">
              <w:rPr>
                <w:rFonts w:eastAsia="Times New Roman" w:cs="Arial"/>
                <w:color w:val="000000"/>
                <w:sz w:val="16"/>
                <w:szCs w:val="20"/>
                <w:lang w:val="de-DE" w:eastAsia="de-DE"/>
              </w:rPr>
              <w:t>-</w:t>
            </w:r>
          </w:p>
        </w:tc>
        <w:tc>
          <w:tcPr>
            <w:tcW w:w="350" w:type="pct"/>
            <w:shd w:val="clear" w:color="auto" w:fill="92D050"/>
            <w:noWrap/>
            <w:vAlign w:val="center"/>
            <w:hideMark/>
          </w:tcPr>
          <w:p w14:paraId="3B1C6D3F" w14:textId="77777777" w:rsidR="0065314E" w:rsidRPr="0065314E" w:rsidRDefault="0065314E" w:rsidP="00AC0ABA">
            <w:pPr>
              <w:rPr>
                <w:rFonts w:eastAsia="Times New Roman" w:cs="Arial"/>
                <w:color w:val="000000"/>
                <w:sz w:val="16"/>
                <w:szCs w:val="20"/>
                <w:lang w:val="de-DE" w:eastAsia="de-DE"/>
              </w:rPr>
            </w:pPr>
            <w:r w:rsidRPr="0065314E">
              <w:rPr>
                <w:rFonts w:eastAsia="Times New Roman" w:cs="Arial"/>
                <w:color w:val="000000"/>
                <w:sz w:val="16"/>
                <w:szCs w:val="20"/>
                <w:lang w:val="de-DE" w:eastAsia="de-DE"/>
              </w:rPr>
              <w:t>4</w:t>
            </w:r>
          </w:p>
        </w:tc>
        <w:tc>
          <w:tcPr>
            <w:tcW w:w="950" w:type="pct"/>
            <w:shd w:val="clear" w:color="auto" w:fill="92D050"/>
            <w:noWrap/>
            <w:vAlign w:val="center"/>
            <w:hideMark/>
          </w:tcPr>
          <w:p w14:paraId="3B1C6D40" w14:textId="77777777" w:rsidR="0065314E" w:rsidRPr="0065314E" w:rsidRDefault="0065314E" w:rsidP="00AC0ABA">
            <w:pPr>
              <w:rPr>
                <w:rFonts w:eastAsia="Times New Roman" w:cs="Arial"/>
                <w:color w:val="000000"/>
                <w:sz w:val="16"/>
                <w:szCs w:val="20"/>
                <w:lang w:val="de-DE" w:eastAsia="de-DE"/>
              </w:rPr>
            </w:pPr>
            <w:r w:rsidRPr="0065314E">
              <w:rPr>
                <w:rFonts w:eastAsia="Times New Roman" w:cs="Arial"/>
                <w:color w:val="000000"/>
                <w:sz w:val="16"/>
                <w:szCs w:val="20"/>
                <w:lang w:val="de-DE" w:eastAsia="de-DE"/>
              </w:rPr>
              <w:t>true</w:t>
            </w:r>
          </w:p>
        </w:tc>
        <w:tc>
          <w:tcPr>
            <w:tcW w:w="300" w:type="pct"/>
            <w:shd w:val="clear" w:color="auto" w:fill="92D050"/>
            <w:noWrap/>
            <w:vAlign w:val="center"/>
            <w:hideMark/>
          </w:tcPr>
          <w:p w14:paraId="3B1C6D41" w14:textId="77777777" w:rsidR="0065314E" w:rsidRPr="0065314E" w:rsidRDefault="0065314E" w:rsidP="00AC0ABA">
            <w:pPr>
              <w:rPr>
                <w:rFonts w:eastAsia="Times New Roman"/>
                <w:color w:val="000000"/>
                <w:sz w:val="16"/>
                <w:lang w:val="de-DE" w:eastAsia="de-DE"/>
              </w:rPr>
            </w:pPr>
            <w:r w:rsidRPr="0065314E">
              <w:rPr>
                <w:rFonts w:eastAsia="Times New Roman"/>
                <w:color w:val="000000"/>
                <w:sz w:val="16"/>
                <w:lang w:eastAsia="de-DE"/>
              </w:rPr>
              <w:t>C</w:t>
            </w:r>
          </w:p>
        </w:tc>
        <w:tc>
          <w:tcPr>
            <w:tcW w:w="1500" w:type="pct"/>
            <w:shd w:val="clear" w:color="auto" w:fill="92D050"/>
            <w:vAlign w:val="center"/>
          </w:tcPr>
          <w:p w14:paraId="3B1C6D42" w14:textId="77777777" w:rsidR="0065314E" w:rsidRPr="0065314E" w:rsidRDefault="0065314E" w:rsidP="00AC0ABA">
            <w:pPr>
              <w:rPr>
                <w:rFonts w:eastAsia="Times New Roman"/>
                <w:color w:val="000000"/>
                <w:sz w:val="16"/>
                <w:lang w:eastAsia="de-DE"/>
              </w:rPr>
            </w:pPr>
            <w:r w:rsidRPr="0065314E">
              <w:rPr>
                <w:rFonts w:eastAsia="Times New Roman"/>
                <w:color w:val="000000"/>
                <w:sz w:val="16"/>
                <w:lang w:eastAsia="de-DE"/>
              </w:rPr>
              <w:t>TestFlag: Test flag shows whether message is a test-message</w:t>
            </w:r>
          </w:p>
          <w:p w14:paraId="3B1C6D43" w14:textId="77777777" w:rsidR="0065314E" w:rsidRPr="0065314E" w:rsidRDefault="0065314E" w:rsidP="00AC0ABA">
            <w:pPr>
              <w:rPr>
                <w:rFonts w:eastAsia="Times New Roman"/>
                <w:color w:val="000000"/>
                <w:sz w:val="16"/>
                <w:lang w:eastAsia="de-DE"/>
              </w:rPr>
            </w:pPr>
          </w:p>
          <w:p w14:paraId="3B1C6D44" w14:textId="77777777" w:rsidR="0065314E" w:rsidRPr="0065314E" w:rsidRDefault="0065314E" w:rsidP="00AC0ABA">
            <w:pPr>
              <w:rPr>
                <w:rFonts w:eastAsia="Times New Roman"/>
                <w:color w:val="000000"/>
                <w:sz w:val="16"/>
                <w:lang w:eastAsia="de-DE"/>
              </w:rPr>
            </w:pPr>
            <w:r w:rsidRPr="0065314E">
              <w:rPr>
                <w:rFonts w:eastAsia="Times New Roman"/>
                <w:color w:val="000000"/>
                <w:sz w:val="16"/>
                <w:lang w:eastAsia="de-DE"/>
              </w:rPr>
              <w:t>possible values: true or false</w:t>
            </w:r>
          </w:p>
          <w:p w14:paraId="3B1C6D45" w14:textId="77777777" w:rsidR="0065314E" w:rsidRPr="0065314E" w:rsidRDefault="0065314E" w:rsidP="00AC0ABA">
            <w:pPr>
              <w:rPr>
                <w:rFonts w:eastAsia="Times New Roman"/>
                <w:color w:val="000000"/>
                <w:sz w:val="16"/>
                <w:lang w:eastAsia="de-DE"/>
              </w:rPr>
            </w:pPr>
          </w:p>
          <w:p w14:paraId="3B1C6D46" w14:textId="77777777" w:rsidR="0065314E" w:rsidRPr="0065314E" w:rsidRDefault="0065314E" w:rsidP="00AC0ABA">
            <w:pPr>
              <w:rPr>
                <w:rFonts w:eastAsia="Times New Roman"/>
                <w:color w:val="000000"/>
                <w:sz w:val="16"/>
                <w:lang w:eastAsia="de-DE"/>
              </w:rPr>
            </w:pPr>
            <w:r w:rsidRPr="0065314E">
              <w:rPr>
                <w:rFonts w:eastAsia="Times New Roman"/>
                <w:color w:val="000000"/>
                <w:sz w:val="16"/>
                <w:lang w:eastAsia="de-DE"/>
              </w:rPr>
              <w:t>Not supported in Release 1. SupplyOn uses for test data a test system with different http partners for test and production.</w:t>
            </w:r>
          </w:p>
        </w:tc>
      </w:tr>
    </w:tbl>
    <w:p w14:paraId="3B1C6D48" w14:textId="77777777" w:rsidR="00D15193" w:rsidRDefault="00D15193" w:rsidP="005A4F81">
      <w:pPr>
        <w:pStyle w:val="berschrift3"/>
      </w:pPr>
      <w:bookmarkStart w:id="22" w:name="_Toc292704130"/>
      <w:bookmarkStart w:id="23" w:name="_Toc319064749"/>
      <w:r w:rsidRPr="005C4DB9">
        <w:t>asram:</w:t>
      </w:r>
      <w:r w:rsidRPr="005A4F81">
        <w:t>SpecifiedCIDocumentVersion</w:t>
      </w:r>
      <w:bookmarkEnd w:id="22"/>
      <w:bookmarkEnd w:id="23"/>
    </w:p>
    <w:p w14:paraId="3B1C6D49" w14:textId="77777777" w:rsidR="00AC0ABA" w:rsidRPr="00AC0ABA" w:rsidRDefault="00AC0ABA" w:rsidP="00AC0ABA"/>
    <w:p w14:paraId="3B1C6D4A" w14:textId="77777777" w:rsidR="00D15193" w:rsidRPr="005C4DB9" w:rsidRDefault="00AC0ABA" w:rsidP="00D15193">
      <w:r>
        <w:rPr>
          <w:noProof/>
          <w:lang w:eastAsia="zh-TW"/>
        </w:rPr>
        <mc:AlternateContent>
          <mc:Choice Requires="wpg">
            <w:drawing>
              <wp:inline distT="0" distB="0" distL="0" distR="0" wp14:anchorId="3B1C70EE" wp14:editId="3B1C70EF">
                <wp:extent cx="5022437" cy="495389"/>
                <wp:effectExtent l="0" t="0" r="26035" b="0"/>
                <wp:docPr id="6182" name="Gruppieren 6182"/>
                <wp:cNvGraphicFramePr/>
                <a:graphic xmlns:a="http://schemas.openxmlformats.org/drawingml/2006/main">
                  <a:graphicData uri="http://schemas.microsoft.com/office/word/2010/wordprocessingGroup">
                    <wpg:wgp>
                      <wpg:cNvGrpSpPr/>
                      <wpg:grpSpPr>
                        <a:xfrm>
                          <a:off x="0" y="0"/>
                          <a:ext cx="5022437" cy="495389"/>
                          <a:chOff x="0" y="0"/>
                          <a:chExt cx="5022437" cy="495389"/>
                        </a:xfrm>
                      </wpg:grpSpPr>
                      <wps:wsp>
                        <wps:cNvPr id="6091" name="Rectangle 622"/>
                        <wps:cNvSpPr>
                          <a:spLocks noChangeArrowheads="1"/>
                        </wps:cNvSpPr>
                        <wps:spPr bwMode="auto">
                          <a:xfrm>
                            <a:off x="244549" y="0"/>
                            <a:ext cx="2461260" cy="344805"/>
                          </a:xfrm>
                          <a:prstGeom prst="rect">
                            <a:avLst/>
                          </a:prstGeom>
                          <a:solidFill>
                            <a:srgbClr val="8DB3E2"/>
                          </a:solidFill>
                          <a:ln w="25400">
                            <a:solidFill>
                              <a:srgbClr val="000000"/>
                            </a:solidFill>
                            <a:miter lim="800000"/>
                            <a:headEnd/>
                            <a:tailEnd/>
                          </a:ln>
                        </wps:spPr>
                        <wps:txbx>
                          <w:txbxContent>
                            <w:p w14:paraId="3B1C716B" w14:textId="77777777" w:rsidR="00413327" w:rsidRPr="00D22AB7" w:rsidRDefault="00413327" w:rsidP="00D15193">
                              <w:pPr>
                                <w:rPr>
                                  <w:rFonts w:cs="Arial"/>
                                  <w:b/>
                                  <w:bCs/>
                                  <w:szCs w:val="20"/>
                                  <w:lang w:val="de-DE"/>
                                </w:rPr>
                              </w:pPr>
                              <w:r w:rsidRPr="00D22AB7">
                                <w:rPr>
                                  <w:rFonts w:cs="Arial"/>
                                  <w:b/>
                                  <w:bCs/>
                                  <w:szCs w:val="20"/>
                                  <w:lang w:val="de-DE"/>
                                </w:rPr>
                                <w:t>asram:SpecifiedCIDocumentVersion</w:t>
                              </w:r>
                            </w:p>
                          </w:txbxContent>
                        </wps:txbx>
                        <wps:bodyPr rot="0" vert="horz" wrap="square" lIns="91440" tIns="45720" rIns="91440" bIns="45720" anchor="t" anchorCtr="0" upright="1">
                          <a:noAutofit/>
                        </wps:bodyPr>
                      </wps:wsp>
                      <wps:wsp>
                        <wps:cNvPr id="6092" name="Rectangle 623"/>
                        <wps:cNvSpPr>
                          <a:spLocks noChangeArrowheads="1"/>
                        </wps:cNvSpPr>
                        <wps:spPr bwMode="auto">
                          <a:xfrm>
                            <a:off x="2711302"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93" name="Rectangle 624"/>
                        <wps:cNvSpPr>
                          <a:spLocks noChangeArrowheads="1"/>
                        </wps:cNvSpPr>
                        <wps:spPr bwMode="auto">
                          <a:xfrm>
                            <a:off x="3476847" y="0"/>
                            <a:ext cx="15455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6C" w14:textId="77777777" w:rsidR="00413327" w:rsidRPr="00D22AB7" w:rsidRDefault="00413327" w:rsidP="00D15193">
                              <w:pPr>
                                <w:rPr>
                                  <w:szCs w:val="20"/>
                                </w:rPr>
                              </w:pPr>
                              <w:r w:rsidRPr="00D22AB7">
                                <w:rPr>
                                  <w:rFonts w:cs="Arial"/>
                                  <w:bCs/>
                                  <w:szCs w:val="20"/>
                                </w:rPr>
                                <w:t>asram:IssueDateTime</w:t>
                              </w:r>
                            </w:p>
                          </w:txbxContent>
                        </wps:txbx>
                        <wps:bodyPr rot="0" vert="horz" wrap="square" lIns="91440" tIns="45720" rIns="91440" bIns="45720" anchor="t" anchorCtr="0" upright="1">
                          <a:noAutofit/>
                        </wps:bodyPr>
                      </wps:wsp>
                      <wps:wsp>
                        <wps:cNvPr id="6094" name="AutoShape 625"/>
                        <wps:cNvCnPr>
                          <a:cxnSpLocks noChangeShapeType="1"/>
                        </wps:cNvCnPr>
                        <wps:spPr bwMode="auto">
                          <a:xfrm>
                            <a:off x="2902688"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95" name="AutoShape 626"/>
                        <wps:cNvCnPr>
                          <a:cxnSpLocks noChangeShapeType="1"/>
                        </wps:cNvCnPr>
                        <wps:spPr bwMode="auto">
                          <a:xfrm>
                            <a:off x="2700670"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80" name="Rechteck 6180"/>
                        <wps:cNvSpPr>
                          <a:spLocks noChangeArrowheads="1"/>
                        </wps:cNvSpPr>
                        <wps:spPr bwMode="auto">
                          <a:xfrm>
                            <a:off x="0" y="10633"/>
                            <a:ext cx="293370" cy="293370"/>
                          </a:xfrm>
                          <a:prstGeom prst="rect">
                            <a:avLst/>
                          </a:prstGeom>
                          <a:noFill/>
                          <a:ln>
                            <a:noFill/>
                          </a:ln>
                          <a:extLst/>
                        </wps:spPr>
                        <wps:txbx>
                          <w:txbxContent>
                            <w:p w14:paraId="3B1C716D" w14:textId="77777777" w:rsidR="00413327" w:rsidRDefault="00413327" w:rsidP="00AC0ABA">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81" name="Rechteck 6181"/>
                        <wps:cNvSpPr>
                          <a:spLocks noChangeArrowheads="1"/>
                        </wps:cNvSpPr>
                        <wps:spPr bwMode="auto">
                          <a:xfrm>
                            <a:off x="3211033" y="202019"/>
                            <a:ext cx="293370" cy="293370"/>
                          </a:xfrm>
                          <a:prstGeom prst="rect">
                            <a:avLst/>
                          </a:prstGeom>
                          <a:noFill/>
                          <a:ln>
                            <a:noFill/>
                          </a:ln>
                          <a:extLst/>
                        </wps:spPr>
                        <wps:txbx>
                          <w:txbxContent>
                            <w:p w14:paraId="3B1C716E" w14:textId="77777777" w:rsidR="00413327" w:rsidRDefault="00413327" w:rsidP="00AC0ABA">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82" o:spid="_x0000_s1098" style="width:395.45pt;height:39pt;mso-position-horizontal-relative:char;mso-position-vertical-relative:line" coordsize="50224,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">
                <v:rect id="Rectangle 622" o:spid="_x0000_s1099" style="position:absolute;left:2445;width:2461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rKaMQA&#10;AADdAAAADwAAAGRycy9kb3ducmV2LnhtbESPQWvCQBSE7wX/w/IEb3Wjh6DRVYoiiIeCqeD1mX1m&#10;Q7NvQ3Y1Mb++Wyj0OMzMN8x629taPKn1lWMFs2kCgrhwuuJSweXr8L4A4QOyxtoxKXiRh+1m9LbG&#10;TLuOz/TMQykihH2GCkwITSalLwxZ9FPXEEfv7lqLIcq2lLrFLsJtLedJkkqLFccFgw3tDBXf+cMq&#10;2D+u5jA440+fVA36hm63nB+Vmoz7jxWIQH34D/+1j1pBmixn8PsmP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qymjEAAAA3QAAAA8AAAAAAAAAAAAAAAAAmAIAAGRycy9k&#10;b3ducmV2LnhtbFBLBQYAAAAABAAEAPUAAACJAwAAAAA=&#10;" fillcolor="#8db3e2" strokeweight="2pt">
                  <v:textbox>
                    <w:txbxContent>
                      <w:p w:rsidR="001767C7" w:rsidRPr="00D22AB7" w:rsidRDefault="001767C7" w:rsidP="00D15193">
                        <w:pPr>
                          <w:rPr>
                            <w:rFonts w:cs="Arial"/>
                            <w:b/>
                            <w:bCs/>
                            <w:szCs w:val="20"/>
                            <w:lang w:val="de-DE"/>
                          </w:rPr>
                        </w:pPr>
                        <w:proofErr w:type="spellStart"/>
                        <w:r w:rsidRPr="00D22AB7">
                          <w:rPr>
                            <w:rFonts w:cs="Arial"/>
                            <w:b/>
                            <w:bCs/>
                            <w:szCs w:val="20"/>
                            <w:lang w:val="de-DE"/>
                          </w:rPr>
                          <w:t>asram:SpecifiedCIDocumentVersion</w:t>
                        </w:r>
                        <w:proofErr w:type="spellEnd"/>
                      </w:p>
                    </w:txbxContent>
                  </v:textbox>
                </v:rect>
                <v:rect id="Rectangle 623" o:spid="_x0000_s1100" style="position:absolute;left:27113;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840MYA&#10;AADdAAAADwAAAGRycy9kb3ducmV2LnhtbESP3WoCMRSE7wu+QzhC72rWBa2uRpFCsSCF1p/7w+a4&#10;u7g5WZOspn36plDo5TAz3zDLdTStuJHzjWUF41EGgri0uuFKwfHw+jQD4QOyxtYyKfgiD+vV4GGJ&#10;hbZ3/qTbPlQiQdgXqKAOoSuk9GVNBv3IdsTJO1tnMCTpKqkd3hPctDLPsqk02HBaqLGjl5rKy743&#10;Crr3Sb99vu7c92nWf5S4izbkUanHYdwsQASK4T/8137TCqbZPIf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0840MYAAADdAAAADwAAAAAAAAAAAAAAAACYAgAAZHJz&#10;L2Rvd25yZXYueG1sUEsFBgAAAAAEAAQA9QAAAIsDAAAAAA==&#10;" strokeweight="2pt"/>
                <v:rect id="Rectangle 624" o:spid="_x0000_s1101" style="position:absolute;left:34768;width:154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U13sYA&#10;AADdAAAADwAAAGRycy9kb3ducmV2LnhtbESPQWsCMRCF7wX/QxjBi9Ts2mLbrVHEUiyeutvS87CZ&#10;7i5uJksSNf77RhB6fLx535u3XEfTixM531lWkM8yEMS11R03Cr6/3u+fQfiArLG3TAou5GG9Gt0t&#10;sdD2zCWdqtCIBGFfoII2hKGQ0tctGfQzOxAn79c6gyFJ10jt8JzgppfzLFtIgx2nhhYH2rZUH6qj&#10;SW/ksfypdtOL3du3ssu1e/yMT0pNxnHzCiJQDP/Ht/SHVrDIXh7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U13sYAAADdAAAADwAAAAAAAAAAAAAAAACYAgAAZHJz&#10;L2Rvd25yZXYueG1sUEsFBgAAAAAEAAQA9QAAAIsDAAAAAA==&#10;" filled="f" fillcolor="#8db3e2" strokeweight="2pt">
                  <v:textbox>
                    <w:txbxContent>
                      <w:p w:rsidR="001767C7" w:rsidRPr="00D22AB7" w:rsidRDefault="001767C7" w:rsidP="00D15193">
                        <w:pPr>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v:textbox>
                </v:rect>
                <v:shape id="AutoShape 625" o:spid="_x0000_s1102" type="#_x0000_t32" style="position:absolute;left:29026;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4+9MUAAADdAAAADwAAAGRycy9kb3ducmV2LnhtbESP3YrCMBSE7wXfIRxh7zRViqtdo4gg&#10;K4KKP7i3h+ZsW7Y5KU2s9e2NsODlMDPfMLNFa0rRUO0KywqGgwgEcWp1wZmCy3ndn4BwHlljaZkU&#10;PMjBYt7tzDDR9s5Hak4+EwHCLkEFufdVIqVLczLoBrYiDt6vrQ36IOtM6hrvAW5KOYqisTRYcFjI&#10;saJVTunf6WYUNIfr/nNdNd8Hn13j4zae/qDZKfXRa5dfIDy1/h3+b2+0gnE0jeH1JjwBOX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4+9MUAAADdAAAADwAAAAAAAAAA&#10;AAAAAAChAgAAZHJzL2Rvd25yZXYueG1sUEsFBgAAAAAEAAQA+QAAAJMDAAAAAA==&#10;" strokeweight="2pt"/>
                <v:shape id="AutoShape 626" o:spid="_x0000_s1103" type="#_x0000_t32" style="position:absolute;left:27006;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bb8UAAADdAAAADwAAAGRycy9kb3ducmV2LnhtbESPQYvCMBSE74L/ITzBm6aKumvXKCKI&#10;IqjoLu710bxti81LaWKt/94Iwh6HmfmGmS0aU4iaKpdbVjDoRyCIE6tzThX8fK97nyCcR9ZYWCYF&#10;D3KwmLdbM4y1vfOJ6rNPRYCwi1FB5n0ZS+mSjAy6vi2Jg/dnK4M+yCqVusJ7gJtCDqNoIg3mHBYy&#10;LGmVUXI934yC+ng5fKzLenP06WV02o2mv2j2SnU7zfILhKfG/4ff7a1WMImmY3i9C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bb8UAAADdAAAADwAAAAAAAAAA&#10;AAAAAAChAgAAZHJzL2Rvd25yZXYueG1sUEsFBgAAAAAEAAQA+QAAAJMDAAAAAA==&#10;" strokeweight="2pt"/>
                <v:rect id="Rechteck 6180" o:spid="_x0000_s1104" style="position:absolute;top:10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yAsIA&#10;AADdAAAADwAAAGRycy9kb3ducmV2LnhtbERPTYvCMBC9C/sfwizsRTR1DyJdo4iwbBFBbF3PQzO2&#10;xWZSm9jWf28OgsfH+16uB1OLjlpXWVYwm0YgiHOrKy4UnLLfyQKE88gaa8uk4EEO1quP0RJjbXs+&#10;Upf6QoQQdjEqKL1vYildXpJBN7UNceAutjXoA2wLqVvsQ7ip5XcUzaXBikNDiQ1tS8qv6d0o6PND&#10;d872f/IwPieWb8ltm/7vlPr6HDY/IDwN/i1+uROtYD5b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M/ICwgAAAN0AAAAPAAAAAAAAAAAAAAAAAJgCAABkcnMvZG93&#10;bnJldi54bWxQSwUGAAAAAAQABAD1AAAAhwMAAAAA&#10;" filled="f" stroked="f">
                  <v:textbox>
                    <w:txbxContent>
                      <w:p w:rsidR="001767C7" w:rsidRDefault="001767C7" w:rsidP="00AC0ABA">
                        <w:pPr>
                          <w:rPr>
                            <w:rFonts w:cs="Arial"/>
                            <w:b/>
                            <w:color w:val="C00000"/>
                            <w:sz w:val="24"/>
                            <w:szCs w:val="24"/>
                            <w:lang w:val="de-DE"/>
                          </w:rPr>
                        </w:pPr>
                        <w:r>
                          <w:rPr>
                            <w:rFonts w:cs="Arial"/>
                            <w:b/>
                            <w:color w:val="C00000"/>
                            <w:sz w:val="24"/>
                            <w:szCs w:val="24"/>
                            <w:lang w:val="de-DE"/>
                          </w:rPr>
                          <w:t>1</w:t>
                        </w:r>
                      </w:p>
                    </w:txbxContent>
                  </v:textbox>
                </v:rect>
                <v:rect id="Rechteck 6181" o:spid="_x0000_s1105" style="position:absolute;left:32110;top:2020;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9XmcUA&#10;AADdAAAADwAAAGRycy9kb3ducmV2LnhtbESPQWvCQBSE7wX/w/KEXopu4kEkuooI0iAFMbaeH9ln&#10;Esy+jdltEv+9KxR6HGbmG2a1GUwtOmpdZVlBPI1AEOdWV1wo+D7vJwsQziNrrC2Tggc52KxHbytM&#10;tO35RF3mCxEg7BJUUHrfJFK6vCSDbmob4uBdbWvQB9kWUrfYB7ip5SyK5tJgxWGhxIZ2JeW37Nco&#10;6PNjdzl/fcrjxyW1fE/vu+znoNT7eNguQXga/H/4r51qBfN4EcPrTX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1eZxQAAAN0AAAAPAAAAAAAAAAAAAAAAAJgCAABkcnMv&#10;ZG93bnJldi54bWxQSwUGAAAAAAQABAD1AAAAigMAAAAA&#10;" filled="f" stroked="f">
                  <v:textbox>
                    <w:txbxContent>
                      <w:p w:rsidR="001767C7" w:rsidRDefault="001767C7" w:rsidP="00AC0ABA">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D4B" w14:textId="77777777" w:rsidR="00D15193" w:rsidRPr="00EB1314" w:rsidRDefault="00D15193" w:rsidP="00AC0ABA">
      <w:pPr>
        <w:rPr>
          <w:lang w:val="de-DE"/>
        </w:rPr>
      </w:pPr>
    </w:p>
    <w:tbl>
      <w:tblPr>
        <w:tblpPr w:leftFromText="141" w:rightFromText="141" w:vertAnchor="text" w:horzAnchor="margin" w:tblpY="15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rsidRPr="007A6D70" w14:paraId="3B1C6D53" w14:textId="77777777" w:rsidTr="0065314E">
        <w:trPr>
          <w:cantSplit/>
          <w:trHeight w:val="330"/>
          <w:tblHeader/>
        </w:trPr>
        <w:tc>
          <w:tcPr>
            <w:tcW w:w="1050" w:type="pct"/>
            <w:shd w:val="clear" w:color="auto" w:fill="FFFFCC"/>
            <w:noWrap/>
            <w:vAlign w:val="center"/>
            <w:hideMark/>
          </w:tcPr>
          <w:p w14:paraId="3B1C6D4C" w14:textId="77777777" w:rsidR="0065314E" w:rsidRPr="0065314E" w:rsidRDefault="0065314E" w:rsidP="0065314E">
            <w:pPr>
              <w:jc w:val="cente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noWrap/>
            <w:vAlign w:val="center"/>
            <w:hideMark/>
          </w:tcPr>
          <w:p w14:paraId="3B1C6D4D" w14:textId="77777777" w:rsidR="0065314E" w:rsidRPr="0065314E" w:rsidRDefault="0065314E" w:rsidP="0065314E">
            <w:pPr>
              <w:jc w:val="cente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noWrap/>
            <w:vAlign w:val="center"/>
            <w:hideMark/>
          </w:tcPr>
          <w:p w14:paraId="3B1C6D4E" w14:textId="77777777" w:rsidR="0065314E" w:rsidRPr="0065314E" w:rsidRDefault="0065314E" w:rsidP="0065314E">
            <w:pPr>
              <w:jc w:val="cente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noWrap/>
            <w:vAlign w:val="center"/>
            <w:hideMark/>
          </w:tcPr>
          <w:p w14:paraId="3B1C6D4F" w14:textId="77777777" w:rsidR="0065314E" w:rsidRPr="0065314E" w:rsidRDefault="0065314E" w:rsidP="0065314E">
            <w:pPr>
              <w:jc w:val="cente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noWrap/>
            <w:vAlign w:val="center"/>
            <w:hideMark/>
          </w:tcPr>
          <w:p w14:paraId="3B1C6D50" w14:textId="77777777" w:rsidR="0065314E" w:rsidRPr="0065314E" w:rsidRDefault="0065314E" w:rsidP="0065314E">
            <w:pPr>
              <w:jc w:val="cente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noWrap/>
            <w:vAlign w:val="center"/>
            <w:hideMark/>
          </w:tcPr>
          <w:p w14:paraId="3B1C6D51" w14:textId="77777777" w:rsidR="0065314E" w:rsidRPr="0065314E" w:rsidRDefault="0065314E" w:rsidP="0065314E">
            <w:pPr>
              <w:jc w:val="cente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D52" w14:textId="77777777" w:rsidR="0065314E" w:rsidRPr="0065314E" w:rsidRDefault="0065314E" w:rsidP="0065314E">
            <w:pPr>
              <w:jc w:val="cente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D5B" w14:textId="77777777" w:rsidTr="00AC0ABA">
        <w:trPr>
          <w:cantSplit/>
          <w:trHeight w:val="315"/>
        </w:trPr>
        <w:tc>
          <w:tcPr>
            <w:tcW w:w="1050" w:type="pct"/>
            <w:shd w:val="clear" w:color="auto" w:fill="C00000"/>
            <w:noWrap/>
            <w:vAlign w:val="center"/>
            <w:hideMark/>
          </w:tcPr>
          <w:p w14:paraId="3B1C6D54" w14:textId="77777777" w:rsidR="0065314E" w:rsidRPr="00AC0ABA" w:rsidRDefault="0065314E" w:rsidP="000F7329">
            <w:pPr>
              <w:rPr>
                <w:rFonts w:eastAsia="Times New Roman" w:cs="Arial"/>
                <w:color w:val="FFFFFF" w:themeColor="background1"/>
                <w:sz w:val="16"/>
                <w:szCs w:val="20"/>
                <w:lang w:val="de-DE" w:eastAsia="de-DE"/>
              </w:rPr>
            </w:pPr>
            <w:r w:rsidRPr="00AC0ABA">
              <w:rPr>
                <w:rFonts w:cs="Arial"/>
                <w:bCs/>
                <w:color w:val="FFFFFF" w:themeColor="background1"/>
                <w:sz w:val="16"/>
                <w:szCs w:val="20"/>
              </w:rPr>
              <w:t>asram:IssueDateTime</w:t>
            </w:r>
          </w:p>
        </w:tc>
        <w:tc>
          <w:tcPr>
            <w:tcW w:w="450" w:type="pct"/>
            <w:shd w:val="clear" w:color="auto" w:fill="C00000"/>
            <w:vAlign w:val="center"/>
            <w:hideMark/>
          </w:tcPr>
          <w:p w14:paraId="3B1C6D55" w14:textId="77777777" w:rsidR="0065314E" w:rsidRPr="00AC0ABA" w:rsidRDefault="0065314E" w:rsidP="000F7329">
            <w:pPr>
              <w:rPr>
                <w:rFonts w:eastAsia="Times New Roman" w:cs="Arial"/>
                <w:color w:val="FFFFFF" w:themeColor="background1"/>
                <w:sz w:val="16"/>
                <w:szCs w:val="20"/>
                <w:highlight w:val="yellow"/>
                <w:lang w:val="de-DE" w:eastAsia="de-DE"/>
              </w:rPr>
            </w:pPr>
            <w:r w:rsidRPr="00AC0ABA">
              <w:rPr>
                <w:rFonts w:eastAsia="Times New Roman" w:cs="Arial"/>
                <w:color w:val="FFFFFF" w:themeColor="background1"/>
                <w:sz w:val="16"/>
                <w:szCs w:val="20"/>
                <w:lang w:eastAsia="de-DE"/>
              </w:rPr>
              <w:t>DATETIME</w:t>
            </w:r>
          </w:p>
        </w:tc>
        <w:tc>
          <w:tcPr>
            <w:tcW w:w="400" w:type="pct"/>
            <w:shd w:val="clear" w:color="auto" w:fill="C00000"/>
            <w:noWrap/>
            <w:vAlign w:val="center"/>
            <w:hideMark/>
          </w:tcPr>
          <w:p w14:paraId="3B1C6D56" w14:textId="77777777" w:rsidR="0065314E" w:rsidRPr="00AC0ABA" w:rsidRDefault="0065314E" w:rsidP="000F7329">
            <w:pPr>
              <w:rPr>
                <w:rFonts w:eastAsia="Times New Roman" w:cs="Arial"/>
                <w:color w:val="FFFFFF" w:themeColor="background1"/>
                <w:sz w:val="16"/>
                <w:szCs w:val="20"/>
                <w:lang w:val="de-DE" w:eastAsia="de-DE"/>
              </w:rPr>
            </w:pPr>
            <w:r w:rsidRPr="00AC0ABA">
              <w:rPr>
                <w:rFonts w:eastAsia="Times New Roman" w:cs="Arial"/>
                <w:color w:val="FFFFFF" w:themeColor="background1"/>
                <w:sz w:val="16"/>
                <w:szCs w:val="20"/>
                <w:lang w:eastAsia="de-DE"/>
              </w:rPr>
              <w:t>-</w:t>
            </w:r>
          </w:p>
        </w:tc>
        <w:tc>
          <w:tcPr>
            <w:tcW w:w="350" w:type="pct"/>
            <w:shd w:val="clear" w:color="auto" w:fill="C00000"/>
            <w:noWrap/>
            <w:vAlign w:val="center"/>
            <w:hideMark/>
          </w:tcPr>
          <w:p w14:paraId="3B1C6D57" w14:textId="77777777" w:rsidR="0065314E" w:rsidRPr="00AC0ABA" w:rsidRDefault="0065314E" w:rsidP="000F7329">
            <w:pPr>
              <w:rPr>
                <w:rFonts w:eastAsia="Times New Roman" w:cs="Arial"/>
                <w:color w:val="FFFFFF" w:themeColor="background1"/>
                <w:sz w:val="16"/>
                <w:szCs w:val="20"/>
                <w:lang w:val="de-DE" w:eastAsia="de-DE"/>
              </w:rPr>
            </w:pPr>
            <w:r w:rsidRPr="00AC0ABA">
              <w:rPr>
                <w:rFonts w:eastAsia="Times New Roman" w:cs="Arial"/>
                <w:color w:val="FFFFFF" w:themeColor="background1"/>
                <w:sz w:val="16"/>
                <w:szCs w:val="20"/>
                <w:lang w:val="de-DE" w:eastAsia="de-DE"/>
              </w:rPr>
              <w:t>5</w:t>
            </w:r>
          </w:p>
        </w:tc>
        <w:tc>
          <w:tcPr>
            <w:tcW w:w="950" w:type="pct"/>
            <w:shd w:val="clear" w:color="auto" w:fill="C00000"/>
            <w:noWrap/>
            <w:vAlign w:val="center"/>
            <w:hideMark/>
          </w:tcPr>
          <w:p w14:paraId="3B1C6D58" w14:textId="77777777" w:rsidR="0065314E" w:rsidRPr="00AC0ABA" w:rsidRDefault="0065314E" w:rsidP="000F7329">
            <w:pPr>
              <w:rPr>
                <w:rFonts w:eastAsia="Times New Roman" w:cs="Arial"/>
                <w:color w:val="FFFFFF" w:themeColor="background1"/>
                <w:sz w:val="16"/>
                <w:szCs w:val="20"/>
                <w:lang w:val="de-DE" w:eastAsia="de-DE"/>
              </w:rPr>
            </w:pPr>
            <w:r w:rsidRPr="00AC0ABA">
              <w:rPr>
                <w:rFonts w:eastAsia="Times New Roman" w:cs="Arial"/>
                <w:color w:val="FFFFFF" w:themeColor="background1"/>
                <w:sz w:val="16"/>
                <w:szCs w:val="20"/>
                <w:lang w:val="de-DE" w:eastAsia="de-DE"/>
              </w:rPr>
              <w:t>2011-05-31T13:20:05</w:t>
            </w:r>
          </w:p>
        </w:tc>
        <w:tc>
          <w:tcPr>
            <w:tcW w:w="300" w:type="pct"/>
            <w:shd w:val="clear" w:color="auto" w:fill="C00000"/>
            <w:noWrap/>
            <w:vAlign w:val="center"/>
            <w:hideMark/>
          </w:tcPr>
          <w:p w14:paraId="3B1C6D59" w14:textId="77777777" w:rsidR="0065314E" w:rsidRPr="00AC0ABA" w:rsidRDefault="0065314E" w:rsidP="000F7329">
            <w:pPr>
              <w:rPr>
                <w:rFonts w:eastAsia="Times New Roman"/>
                <w:color w:val="FFFFFF" w:themeColor="background1"/>
                <w:sz w:val="16"/>
                <w:lang w:val="de-DE" w:eastAsia="de-DE"/>
              </w:rPr>
            </w:pPr>
            <w:r w:rsidRPr="00AC0ABA">
              <w:rPr>
                <w:rFonts w:eastAsia="Times New Roman"/>
                <w:color w:val="FFFFFF" w:themeColor="background1"/>
                <w:sz w:val="16"/>
                <w:lang w:eastAsia="de-DE"/>
              </w:rPr>
              <w:t>M</w:t>
            </w:r>
          </w:p>
        </w:tc>
        <w:tc>
          <w:tcPr>
            <w:tcW w:w="1500" w:type="pct"/>
            <w:shd w:val="clear" w:color="auto" w:fill="C00000"/>
            <w:vAlign w:val="center"/>
          </w:tcPr>
          <w:p w14:paraId="3B1C6D5A" w14:textId="1DF041D7" w:rsidR="0065314E" w:rsidRPr="00AC0ABA" w:rsidRDefault="005225B4" w:rsidP="000F7329">
            <w:pPr>
              <w:rPr>
                <w:rFonts w:eastAsia="Times New Roman"/>
                <w:color w:val="FFFFFF" w:themeColor="background1"/>
                <w:sz w:val="16"/>
                <w:lang w:eastAsia="de-DE"/>
              </w:rPr>
            </w:pPr>
            <w:r>
              <w:rPr>
                <w:rFonts w:eastAsia="Times New Roman"/>
                <w:color w:val="FFFFFF" w:themeColor="background1"/>
                <w:sz w:val="16"/>
                <w:lang w:eastAsia="de-DE"/>
              </w:rPr>
              <w:t>T</w:t>
            </w:r>
            <w:r w:rsidR="00CE69C3">
              <w:rPr>
                <w:rFonts w:eastAsia="Times New Roman"/>
                <w:color w:val="FFFFFF" w:themeColor="background1"/>
                <w:sz w:val="16"/>
                <w:lang w:eastAsia="de-DE"/>
              </w:rPr>
              <w:t>he point in time when this message was created on the AirSupply M2M System.</w:t>
            </w:r>
          </w:p>
        </w:tc>
      </w:tr>
    </w:tbl>
    <w:p w14:paraId="3B1C6D5C" w14:textId="77777777" w:rsidR="00AC0ABA" w:rsidRDefault="00AC0ABA" w:rsidP="005A65E8"/>
    <w:p w14:paraId="3B1C6D5D" w14:textId="77777777" w:rsidR="00AC0ABA" w:rsidRDefault="00AC0ABA">
      <w:r>
        <w:br w:type="page"/>
      </w:r>
    </w:p>
    <w:p w14:paraId="3B1C6D5E" w14:textId="77777777" w:rsidR="001767C7" w:rsidRDefault="001767C7" w:rsidP="005A4F81">
      <w:pPr>
        <w:pStyle w:val="berschrift2"/>
        <w:ind w:left="709" w:hanging="709"/>
      </w:pPr>
      <w:bookmarkStart w:id="24" w:name="_Toc292704131"/>
      <w:bookmarkStart w:id="25" w:name="_Toc319064750"/>
    </w:p>
    <w:p w14:paraId="3B1C6D5F" w14:textId="77777777" w:rsidR="001767C7" w:rsidRDefault="001767C7" w:rsidP="001767C7"/>
    <w:p w14:paraId="3B1C6D60" w14:textId="77777777" w:rsidR="001767C7" w:rsidRDefault="001767C7" w:rsidP="001767C7"/>
    <w:p w14:paraId="3B1C6D61" w14:textId="77777777" w:rsidR="001767C7" w:rsidRDefault="001767C7" w:rsidP="001767C7">
      <w:r>
        <w:rPr>
          <w:noProof/>
          <w:lang w:eastAsia="zh-TW"/>
        </w:rPr>
        <mc:AlternateContent>
          <mc:Choice Requires="wpg">
            <w:drawing>
              <wp:inline distT="0" distB="0" distL="0" distR="0" wp14:anchorId="3B1C70F0" wp14:editId="3B1C70F1">
                <wp:extent cx="6684007" cy="554990"/>
                <wp:effectExtent l="0" t="0" r="22225" b="0"/>
                <wp:docPr id="6272" name="Gruppieren 6272"/>
                <wp:cNvGraphicFramePr/>
                <a:graphic xmlns:a="http://schemas.openxmlformats.org/drawingml/2006/main">
                  <a:graphicData uri="http://schemas.microsoft.com/office/word/2010/wordprocessingGroup">
                    <wpg:wgp>
                      <wpg:cNvGrpSpPr/>
                      <wpg:grpSpPr>
                        <a:xfrm>
                          <a:off x="0" y="0"/>
                          <a:ext cx="6684007" cy="554990"/>
                          <a:chOff x="-161467" y="414020"/>
                          <a:chExt cx="6684007" cy="554990"/>
                        </a:xfrm>
                      </wpg:grpSpPr>
                      <wpg:grpSp>
                        <wpg:cNvPr id="6273" name="Group 6032"/>
                        <wpg:cNvGrpSpPr>
                          <a:grpSpLocks/>
                        </wpg:cNvGrpSpPr>
                        <wpg:grpSpPr bwMode="auto">
                          <a:xfrm>
                            <a:off x="276045" y="414020"/>
                            <a:ext cx="6246495" cy="554990"/>
                            <a:chOff x="491" y="3242"/>
                            <a:chExt cx="9837" cy="874"/>
                          </a:xfrm>
                        </wpg:grpSpPr>
                        <wps:wsp>
                          <wps:cNvPr id="6274" name="Rectangle 6033"/>
                          <wps:cNvSpPr>
                            <a:spLocks noChangeArrowheads="1"/>
                          </wps:cNvSpPr>
                          <wps:spPr bwMode="auto">
                            <a:xfrm>
                              <a:off x="6781" y="3654"/>
                              <a:ext cx="731" cy="46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6F" w14:textId="77777777" w:rsidR="00413327" w:rsidRPr="002F612C" w:rsidRDefault="00413327" w:rsidP="001767C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75" name="Rectangle 6034"/>
                          <wps:cNvSpPr>
                            <a:spLocks noChangeArrowheads="1"/>
                          </wps:cNvSpPr>
                          <wps:spPr bwMode="auto">
                            <a:xfrm>
                              <a:off x="491" y="3242"/>
                              <a:ext cx="5980" cy="543"/>
                            </a:xfrm>
                            <a:prstGeom prst="rect">
                              <a:avLst/>
                            </a:prstGeom>
                            <a:solidFill>
                              <a:srgbClr val="8DB3E2"/>
                            </a:solidFill>
                            <a:ln w="25400">
                              <a:solidFill>
                                <a:srgbClr val="000000"/>
                              </a:solidFill>
                              <a:miter lim="800000"/>
                              <a:headEnd/>
                              <a:tailEnd/>
                            </a:ln>
                          </wps:spPr>
                          <wps:txbx>
                            <w:txbxContent>
                              <w:p w14:paraId="3B1C7170" w14:textId="77777777" w:rsidR="00413327" w:rsidRPr="00033D3A" w:rsidRDefault="00413327" w:rsidP="001767C7">
                                <w:pPr>
                                  <w:rPr>
                                    <w:szCs w:val="24"/>
                                  </w:rPr>
                                </w:pPr>
                                <w:r w:rsidRPr="00437191">
                                  <w:rPr>
                                    <w:rFonts w:cs="Arial"/>
                                    <w:b/>
                                    <w:bCs/>
                                    <w:szCs w:val="20"/>
                                    <w:lang w:val="de-DE"/>
                                  </w:rPr>
                                  <w:t>asram:</w:t>
                                </w:r>
                                <w:r>
                                  <w:rPr>
                                    <w:rFonts w:cs="Arial"/>
                                    <w:b/>
                                    <w:bCs/>
                                    <w:szCs w:val="20"/>
                                    <w:lang w:val="de-DE"/>
                                  </w:rPr>
                                  <w:t>Scenario</w:t>
                                </w:r>
                                <w:r w:rsidRPr="00437191">
                                  <w:rPr>
                                    <w:rFonts w:cs="Arial"/>
                                    <w:b/>
                                    <w:bCs/>
                                    <w:szCs w:val="20"/>
                                    <w:lang w:val="de-DE"/>
                                  </w:rPr>
                                  <w:t>SpecifiedCIDocumentContextParameter</w:t>
                                </w:r>
                              </w:p>
                            </w:txbxContent>
                          </wps:txbx>
                          <wps:bodyPr rot="0" vert="horz" wrap="square" lIns="91440" tIns="45720" rIns="91440" bIns="45720" anchor="t" anchorCtr="0" upright="1">
                            <a:noAutofit/>
                          </wps:bodyPr>
                        </wps:wsp>
                        <wps:wsp>
                          <wps:cNvPr id="6282" name="Rectangle 6041"/>
                          <wps:cNvSpPr>
                            <a:spLocks noChangeArrowheads="1"/>
                          </wps:cNvSpPr>
                          <wps:spPr bwMode="auto">
                            <a:xfrm>
                              <a:off x="6482" y="341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284" name="AutoShape 6043"/>
                          <wps:cNvCnPr>
                            <a:cxnSpLocks noChangeShapeType="1"/>
                            <a:stCxn id="6282" idx="1"/>
                          </wps:cNvCnPr>
                          <wps:spPr bwMode="auto">
                            <a:xfrm>
                              <a:off x="6482" y="3542"/>
                              <a:ext cx="85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86" name="Rectangle 6045"/>
                          <wps:cNvSpPr>
                            <a:spLocks noChangeArrowheads="1"/>
                          </wps:cNvSpPr>
                          <wps:spPr bwMode="auto">
                            <a:xfrm>
                              <a:off x="7336" y="3242"/>
                              <a:ext cx="2992"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71" w14:textId="77777777" w:rsidR="00413327" w:rsidRPr="001720AA" w:rsidRDefault="00413327" w:rsidP="001767C7">
                                <w:pPr>
                                  <w:rPr>
                                    <w:szCs w:val="20"/>
                                  </w:rPr>
                                </w:pPr>
                                <w:r w:rsidRPr="00C273EE">
                                  <w:rPr>
                                    <w:rFonts w:cs="Arial"/>
                                    <w:bCs/>
                                    <w:szCs w:val="20"/>
                                  </w:rPr>
                                  <w:t>asram:</w:t>
                                </w:r>
                                <w:r>
                                  <w:rPr>
                                    <w:rFonts w:cs="Arial"/>
                                    <w:bCs/>
                                    <w:szCs w:val="20"/>
                                  </w:rPr>
                                  <w:t>IdentificationIdentifier</w:t>
                                </w:r>
                              </w:p>
                            </w:txbxContent>
                          </wps:txbx>
                          <wps:bodyPr rot="0" vert="horz" wrap="square" lIns="91440" tIns="45720" rIns="91440" bIns="45720" anchor="t" anchorCtr="0" upright="1">
                            <a:noAutofit/>
                          </wps:bodyPr>
                        </wps:wsp>
                      </wpg:grpSp>
                      <wps:wsp>
                        <wps:cNvPr id="6289" name="Rectangle 6371"/>
                        <wps:cNvSpPr>
                          <a:spLocks noChangeArrowheads="1"/>
                        </wps:cNvSpPr>
                        <wps:spPr bwMode="auto">
                          <a:xfrm>
                            <a:off x="-161467" y="466090"/>
                            <a:ext cx="437515" cy="26670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72" w14:textId="77777777" w:rsidR="00413327" w:rsidRPr="002C1945" w:rsidRDefault="00413327" w:rsidP="001767C7">
                              <w:pPr>
                                <w:rPr>
                                  <w:rFonts w:cs="Arial"/>
                                  <w:b/>
                                  <w:sz w:val="24"/>
                                  <w:szCs w:val="24"/>
                                  <w:lang w:val="de-DE"/>
                                </w:rPr>
                              </w:pPr>
                              <w:r>
                                <w:rPr>
                                  <w:rFonts w:cs="Arial"/>
                                  <w:b/>
                                  <w:sz w:val="24"/>
                                  <w:szCs w:val="24"/>
                                  <w:lang w:val="de-DE"/>
                                </w:rPr>
                                <w:t>0..</w:t>
                              </w:r>
                              <w:r w:rsidRPr="002C1945">
                                <w:rPr>
                                  <w:rFonts w:cs="Arial"/>
                                  <w:b/>
                                  <w:sz w:val="24"/>
                                  <w:szCs w:val="24"/>
                                  <w:lang w:val="de-DE"/>
                                </w:rPr>
                                <w:t>1</w:t>
                              </w:r>
                            </w:p>
                          </w:txbxContent>
                        </wps:txbx>
                        <wps:bodyPr rot="0" vert="horz" wrap="none" lIns="91440" tIns="45720" rIns="91440" bIns="45720" anchor="t" anchorCtr="0" upright="1">
                          <a:spAutoFit/>
                        </wps:bodyPr>
                      </wps:wsp>
                    </wpg:wgp>
                  </a:graphicData>
                </a:graphic>
              </wp:inline>
            </w:drawing>
          </mc:Choice>
          <mc:Fallback>
            <w:pict>
              <v:group id="Gruppieren 6272" o:spid="_x0000_s1106" style="width:526.3pt;height:43.7pt;mso-position-horizontal-relative:char;mso-position-vertical-relative:line" coordorigin="-1614,4140" coordsize="66840,5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">
                <v:group id="Group 6032" o:spid="_x0000_s1107" style="position:absolute;left:2760;top:4140;width:62465;height:5550" coordorigin="491,3242" coordsize="9837,8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XrE8YAAADdAAAADwAAAGRycy9kb3ducmV2LnhtbESPT4vCMBTE7wv7HcJb&#10;8KZpFXWpRhHRZQ8i+AcWb4/m2Rabl9LEtn57Iwh7HGbmN8x82ZlSNFS7wrKCeBCBIE6tLjhTcD5t&#10;+98gnEfWWFomBQ9ysFx8fswx0bblAzVHn4kAYZeggtz7KpHSpTkZdANbEQfvamuDPsg6k7rGNsBN&#10;KYdRNJEGCw4LOVa0zim9He9GwU+L7WoUb5rd7bp+XE7j/d8uJqV6X91qBsJT5//D7/avVjAZT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hesTxgAAAN0A&#10;AAAPAAAAAAAAAAAAAAAAAKoCAABkcnMvZG93bnJldi54bWxQSwUGAAAAAAQABAD6AAAAnQMAAAAA&#10;">
                  <v:rect id="Rectangle 6033" o:spid="_x0000_s1108" style="position:absolute;left:6781;top:3654;width:731;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jlWsYA&#10;AADdAAAADwAAAGRycy9kb3ducmV2LnhtbESPQWvCQBSE74L/YXlCL6VulGJLdBURxFAEMVbPj+xr&#10;Epp9G7PbJP57Vyh4HGbmG2ax6k0lWmpcaVnBZByBIM6sLjlX8H3avn2CcB5ZY2WZFNzIwWo5HCww&#10;1rbjI7Wpz0WAsItRQeF9HUvpsoIMurGtiYP3YxuDPsgml7rBLsBNJadRNJMGSw4LBda0KSj7Tf+M&#10;gi47tJfTficPr5fE8jW5btLzl1Ivo349B+Gp98/wfzvRCmbTj3d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jlWsYAAADdAAAADwAAAAAAAAAAAAAAAACYAgAAZHJz&#10;L2Rvd25yZXYueG1sUEsFBgAAAAAEAAQA9QAAAIsDAAAAAA==&#10;" filled="f" stroked="f">
                    <v:textbox>
                      <w:txbxContent>
                        <w:p w:rsidR="001767C7" w:rsidRPr="002F612C" w:rsidRDefault="001767C7" w:rsidP="001767C7">
                          <w:pPr>
                            <w:rPr>
                              <w:rFonts w:cs="Arial"/>
                              <w:b/>
                              <w:sz w:val="24"/>
                              <w:szCs w:val="24"/>
                              <w:lang w:val="de-DE"/>
                            </w:rPr>
                          </w:pPr>
                          <w:r>
                            <w:rPr>
                              <w:rFonts w:cs="Arial"/>
                              <w:b/>
                              <w:sz w:val="24"/>
                              <w:szCs w:val="24"/>
                              <w:lang w:val="de-DE"/>
                            </w:rPr>
                            <w:t>0..*</w:t>
                          </w:r>
                        </w:p>
                      </w:txbxContent>
                    </v:textbox>
                  </v:rect>
                  <v:rect id="Rectangle 6034" o:spid="_x0000_s1109" style="position:absolute;left:491;top:3242;width:5980;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lEcMQA&#10;AADdAAAADwAAAGRycy9kb3ducmV2LnhtbESPQYvCMBSE78L+h/AWvGm6BXWtRllcBPEg6Apen82z&#10;Kdu8lCZq9dcbQfA4zMw3zHTe2kpcqPGlYwVf/QQEce50yYWC/d+y9w3CB2SNlWNScCMP89lHZ4qZ&#10;dlfe0mUXChEh7DNUYEKoMyl9bsii77uaOHon11gMUTaF1A1eI9xWMk2SobRYclwwWNPCUP6/O1sF&#10;v+eDWd6d8esNlXd9RLcYpyulup/tzwREoDa8w6/2SisYpqMB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ZRHDEAAAA3QAAAA8AAAAAAAAAAAAAAAAAmAIAAGRycy9k&#10;b3ducmV2LnhtbFBLBQYAAAAABAAEAPUAAACJAwAAAAA=&#10;" fillcolor="#8db3e2" strokeweight="2pt">
                    <v:textbox>
                      <w:txbxContent>
                        <w:p w:rsidR="001767C7" w:rsidRPr="00033D3A" w:rsidRDefault="001767C7" w:rsidP="001767C7">
                          <w:pPr>
                            <w:rPr>
                              <w:szCs w:val="24"/>
                            </w:rPr>
                          </w:pPr>
                          <w:proofErr w:type="spellStart"/>
                          <w:r w:rsidRPr="00437191">
                            <w:rPr>
                              <w:rFonts w:cs="Arial"/>
                              <w:b/>
                              <w:bCs/>
                              <w:szCs w:val="20"/>
                              <w:lang w:val="de-DE"/>
                            </w:rPr>
                            <w:t>asram:</w:t>
                          </w:r>
                          <w:r>
                            <w:rPr>
                              <w:rFonts w:cs="Arial"/>
                              <w:b/>
                              <w:bCs/>
                              <w:szCs w:val="20"/>
                              <w:lang w:val="de-DE"/>
                            </w:rPr>
                            <w:t>Scenario</w:t>
                          </w:r>
                          <w:r w:rsidRPr="00437191">
                            <w:rPr>
                              <w:rFonts w:cs="Arial"/>
                              <w:b/>
                              <w:bCs/>
                              <w:szCs w:val="20"/>
                              <w:lang w:val="de-DE"/>
                            </w:rPr>
                            <w:t>SpecifiedCIDocumentContextParameter</w:t>
                          </w:r>
                          <w:proofErr w:type="spellEnd"/>
                        </w:p>
                      </w:txbxContent>
                    </v:textbox>
                  </v:rect>
                  <v:rect id="Rectangle 6041" o:spid="_x0000_s1110" style="position:absolute;left:6482;top:341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LA7MUA&#10;AADdAAAADwAAAGRycy9kb3ducmV2LnhtbESPUWvCMBSF3wf+h3CFvc3Ugq50RhFhTBBhU/d+ae7a&#10;suamJqlm/vplMPDxcM75DmexiqYTF3K+taxgOslAEFdWt1wrOB1fnwoQPiBr7CyTgh/ysFqOHhZY&#10;anvlD7ocQi0ShH2JCpoQ+lJKXzVk0E9sT5y8L+sMhiRdLbXDa4KbTuZZNpcGW04LDfa0aaj6PgxG&#10;Qb+fDW/P5527fRbDe4W7aEMelXocx/ULiEAx3MP/7a1WMM+LHP7ep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sDsxQAAAN0AAAAPAAAAAAAAAAAAAAAAAJgCAABkcnMv&#10;ZG93bnJldi54bWxQSwUGAAAAAAQABAD1AAAAigMAAAAA&#10;" strokeweight="2pt"/>
                  <v:shape id="AutoShape 6043" o:spid="_x0000_s1111" type="#_x0000_t32" style="position:absolute;left:6482;top:3542;width:8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PGyMYAAADdAAAADwAAAGRycy9kb3ducmV2LnhtbESPQWvCQBSE74X+h+UJvTUbJaQxukop&#10;SEuhFa3E6yP7TILZtyG7jfHfuwWhx2FmvmGW69G0YqDeNZYVTKMYBHFpdcOVgsPP5jkD4TyyxtYy&#10;KbiSg/Xq8WGJubYX3tGw95UIEHY5Kqi973IpXVmTQRfZjjh4J9sb9EH2ldQ9XgLctHIWx6k02HBY&#10;qLGjt5rK8/7XKBi2xffLphvet74qkt1nMj+i+VLqaTK+LkB4Gv1/+N7+0ArSWZbA35vw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jxsjGAAAA3QAAAA8AAAAAAAAA&#10;AAAAAAAAoQIAAGRycy9kb3ducmV2LnhtbFBLBQYAAAAABAAEAPkAAACUAwAAAAA=&#10;" strokeweight="2pt"/>
                  <v:rect id="Rectangle 6045" o:spid="_x0000_s1112" style="position:absolute;left:7336;top:3242;width:2992;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9uesUA&#10;AADdAAAADwAAAGRycy9kb3ducmV2LnhtbESPQWvCQBCF74X+h2WEXopuIhIlukpRSktPTVo8D9kx&#10;CWZnw+5W13/fFQo9Pt68783b7KIZxIWc7y0ryGcZCOLG6p5bBd9fr9MVCB+QNQ6WScGNPOy2jw8b&#10;LLW9ckWXOrQiQdiXqKALYSyl9E1HBv3MjsTJO1lnMCTpWqkdXhPcDHKeZYU02HNq6HCkfUfNuf4x&#10;6Y08Vsf67flmP+yh6nPtFp9xqdTTJL6sQQSK4f/4L/2uFRTzVQH3NQkB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256xQAAAN0AAAAPAAAAAAAAAAAAAAAAAJgCAABkcnMv&#10;ZG93bnJldi54bWxQSwUGAAAAAAQABAD1AAAAigMAAAAA&#10;" filled="f" fillcolor="#8db3e2" strokeweight="2pt">
                    <v:textbox>
                      <w:txbxContent>
                        <w:p w:rsidR="001767C7" w:rsidRPr="001720AA" w:rsidRDefault="001767C7" w:rsidP="001767C7">
                          <w:pPr>
                            <w:rPr>
                              <w:szCs w:val="20"/>
                            </w:rPr>
                          </w:pPr>
                          <w:proofErr w:type="spellStart"/>
                          <w:proofErr w:type="gramStart"/>
                          <w:r w:rsidRPr="00C273EE">
                            <w:rPr>
                              <w:rFonts w:cs="Arial"/>
                              <w:bCs/>
                              <w:szCs w:val="20"/>
                            </w:rPr>
                            <w:t>asram:</w:t>
                          </w:r>
                          <w:proofErr w:type="gramEnd"/>
                          <w:r>
                            <w:rPr>
                              <w:rFonts w:cs="Arial"/>
                              <w:bCs/>
                              <w:szCs w:val="20"/>
                            </w:rPr>
                            <w:t>IdentificationIdentifier</w:t>
                          </w:r>
                          <w:proofErr w:type="spellEnd"/>
                        </w:p>
                      </w:txbxContent>
                    </v:textbox>
                  </v:rect>
                </v:group>
                <v:rect id="Rectangle 6371" o:spid="_x0000_s1113" style="position:absolute;left:-1614;top:4660;width:4374;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TXcQA&#10;AADdAAAADwAAAGRycy9kb3ducmV2LnhtbESP0WoCMRRE3wv9h3ALfSk1cRGxq1GKtFX0qdYPuGyu&#10;u6GbmyWJ6/bvG0HwcZiZM8xiNbhW9BSi9axhPFIgiCtvLNcajj+frzMQMSEbbD2Thj+KsFo+Piyw&#10;NP7C39QfUi0yhGOJGpqUulLKWDXkMI58R5y9kw8OU5ahlibgJcNdKwulptKh5bzQYEfrhqrfw9lp&#10;mHwVuw/7ovbW9Wc87mRQG95r/fw0vM9BJBrSPXxrb42GaTF7g+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Qk13EAAAA3QAAAA8AAAAAAAAAAAAAAAAAmAIAAGRycy9k&#10;b3ducmV2LnhtbFBLBQYAAAAABAAEAPUAAACJAwAAAAA=&#10;" filled="f" stroked="f">
                  <v:textbox style="mso-fit-shape-to-text:t">
                    <w:txbxContent>
                      <w:p w:rsidR="001767C7" w:rsidRPr="002C1945" w:rsidRDefault="001767C7" w:rsidP="001767C7">
                        <w:pPr>
                          <w:rPr>
                            <w:rFonts w:cs="Arial"/>
                            <w:b/>
                            <w:sz w:val="24"/>
                            <w:szCs w:val="24"/>
                            <w:lang w:val="de-DE"/>
                          </w:rPr>
                        </w:pPr>
                        <w:r>
                          <w:rPr>
                            <w:rFonts w:cs="Arial"/>
                            <w:b/>
                            <w:sz w:val="24"/>
                            <w:szCs w:val="24"/>
                            <w:lang w:val="de-DE"/>
                          </w:rPr>
                          <w:t>0..</w:t>
                        </w:r>
                        <w:r w:rsidRPr="002C1945">
                          <w:rPr>
                            <w:rFonts w:cs="Arial"/>
                            <w:b/>
                            <w:sz w:val="24"/>
                            <w:szCs w:val="24"/>
                            <w:lang w:val="de-DE"/>
                          </w:rPr>
                          <w:t>1</w:t>
                        </w:r>
                      </w:p>
                    </w:txbxContent>
                  </v:textbox>
                </v:rect>
                <w10:anchorlock/>
              </v:group>
            </w:pict>
          </mc:Fallback>
        </mc:AlternateContent>
      </w:r>
    </w:p>
    <w:p w14:paraId="3B1C6D62" w14:textId="77777777" w:rsidR="001767C7" w:rsidRDefault="001767C7" w:rsidP="001767C7"/>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767C7" w:rsidRPr="007A6D70" w14:paraId="3B1C6D6A" w14:textId="77777777" w:rsidTr="001767C7">
        <w:trPr>
          <w:cantSplit/>
          <w:trHeight w:val="330"/>
        </w:trPr>
        <w:tc>
          <w:tcPr>
            <w:tcW w:w="1050" w:type="pct"/>
            <w:shd w:val="clear" w:color="auto" w:fill="FFFFCC"/>
            <w:noWrap/>
            <w:vAlign w:val="center"/>
            <w:hideMark/>
          </w:tcPr>
          <w:p w14:paraId="3B1C6D63" w14:textId="77777777" w:rsidR="001767C7" w:rsidRPr="006309FD" w:rsidRDefault="001767C7" w:rsidP="001767C7">
            <w:pPr>
              <w:rPr>
                <w:b/>
                <w:lang w:val="de-DE" w:eastAsia="de-DE"/>
              </w:rPr>
            </w:pPr>
            <w:r w:rsidRPr="006309FD">
              <w:rPr>
                <w:b/>
                <w:lang w:eastAsia="de-DE"/>
              </w:rPr>
              <w:t>Name</w:t>
            </w:r>
          </w:p>
        </w:tc>
        <w:tc>
          <w:tcPr>
            <w:tcW w:w="450" w:type="pct"/>
            <w:shd w:val="clear" w:color="auto" w:fill="FFFFCC"/>
            <w:noWrap/>
            <w:vAlign w:val="center"/>
            <w:hideMark/>
          </w:tcPr>
          <w:p w14:paraId="3B1C6D64" w14:textId="77777777" w:rsidR="001767C7" w:rsidRPr="006309FD" w:rsidRDefault="001767C7" w:rsidP="001767C7">
            <w:pPr>
              <w:rPr>
                <w:b/>
                <w:lang w:val="de-DE" w:eastAsia="de-DE"/>
              </w:rPr>
            </w:pPr>
            <w:r w:rsidRPr="006309FD">
              <w:rPr>
                <w:b/>
                <w:lang w:eastAsia="de-DE"/>
              </w:rPr>
              <w:t>Type</w:t>
            </w:r>
          </w:p>
        </w:tc>
        <w:tc>
          <w:tcPr>
            <w:tcW w:w="400" w:type="pct"/>
            <w:shd w:val="clear" w:color="auto" w:fill="FFFFCC"/>
            <w:noWrap/>
            <w:vAlign w:val="center"/>
            <w:hideMark/>
          </w:tcPr>
          <w:p w14:paraId="3B1C6D65" w14:textId="77777777" w:rsidR="001767C7" w:rsidRPr="006309FD" w:rsidRDefault="001767C7" w:rsidP="001767C7">
            <w:pPr>
              <w:rPr>
                <w:b/>
                <w:lang w:val="de-DE" w:eastAsia="de-DE"/>
              </w:rPr>
            </w:pPr>
            <w:r w:rsidRPr="006309FD">
              <w:rPr>
                <w:b/>
                <w:lang w:eastAsia="de-DE"/>
              </w:rPr>
              <w:t>Length</w:t>
            </w:r>
          </w:p>
        </w:tc>
        <w:tc>
          <w:tcPr>
            <w:tcW w:w="350" w:type="pct"/>
            <w:shd w:val="clear" w:color="auto" w:fill="FFFFCC"/>
            <w:noWrap/>
            <w:vAlign w:val="center"/>
            <w:hideMark/>
          </w:tcPr>
          <w:p w14:paraId="3B1C6D66" w14:textId="77777777" w:rsidR="001767C7" w:rsidRPr="006309FD" w:rsidRDefault="001767C7" w:rsidP="001767C7">
            <w:pPr>
              <w:rPr>
                <w:b/>
                <w:lang w:val="de-DE" w:eastAsia="de-DE"/>
              </w:rPr>
            </w:pPr>
            <w:r w:rsidRPr="006309FD">
              <w:rPr>
                <w:b/>
                <w:lang w:val="de-DE" w:eastAsia="de-DE"/>
              </w:rPr>
              <w:t>Level</w:t>
            </w:r>
          </w:p>
        </w:tc>
        <w:tc>
          <w:tcPr>
            <w:tcW w:w="950" w:type="pct"/>
            <w:shd w:val="clear" w:color="auto" w:fill="FFFFCC"/>
            <w:noWrap/>
            <w:vAlign w:val="center"/>
            <w:hideMark/>
          </w:tcPr>
          <w:p w14:paraId="3B1C6D67" w14:textId="77777777" w:rsidR="001767C7" w:rsidRPr="006309FD" w:rsidRDefault="001767C7" w:rsidP="001767C7">
            <w:pPr>
              <w:rPr>
                <w:b/>
                <w:lang w:val="de-DE" w:eastAsia="de-DE"/>
              </w:rPr>
            </w:pPr>
            <w:r w:rsidRPr="006309FD">
              <w:rPr>
                <w:b/>
                <w:lang w:val="de-DE" w:eastAsia="de-DE"/>
              </w:rPr>
              <w:t>Example</w:t>
            </w:r>
          </w:p>
        </w:tc>
        <w:tc>
          <w:tcPr>
            <w:tcW w:w="300" w:type="pct"/>
            <w:shd w:val="clear" w:color="auto" w:fill="FFFFCC"/>
            <w:noWrap/>
            <w:vAlign w:val="center"/>
            <w:hideMark/>
          </w:tcPr>
          <w:p w14:paraId="3B1C6D68" w14:textId="77777777" w:rsidR="001767C7" w:rsidRPr="006309FD" w:rsidRDefault="001767C7" w:rsidP="001767C7">
            <w:pPr>
              <w:rPr>
                <w:b/>
                <w:lang w:val="de-DE" w:eastAsia="de-DE"/>
              </w:rPr>
            </w:pPr>
            <w:r w:rsidRPr="006309FD">
              <w:rPr>
                <w:b/>
                <w:lang w:eastAsia="de-DE"/>
              </w:rPr>
              <w:t>M/C</w:t>
            </w:r>
          </w:p>
        </w:tc>
        <w:tc>
          <w:tcPr>
            <w:tcW w:w="1500" w:type="pct"/>
            <w:shd w:val="clear" w:color="auto" w:fill="FFFFCC"/>
            <w:vAlign w:val="center"/>
          </w:tcPr>
          <w:p w14:paraId="3B1C6D69" w14:textId="77777777" w:rsidR="001767C7" w:rsidRPr="006309FD" w:rsidRDefault="001767C7" w:rsidP="001767C7">
            <w:pPr>
              <w:rPr>
                <w:b/>
                <w:lang w:eastAsia="de-DE"/>
              </w:rPr>
            </w:pPr>
            <w:r w:rsidRPr="006309FD">
              <w:rPr>
                <w:b/>
                <w:lang w:eastAsia="de-DE"/>
              </w:rPr>
              <w:t>Description</w:t>
            </w:r>
          </w:p>
        </w:tc>
      </w:tr>
      <w:tr w:rsidR="001767C7" w:rsidRPr="007A6D70" w14:paraId="3B1C6D72" w14:textId="77777777" w:rsidTr="001767C7">
        <w:trPr>
          <w:cantSplit/>
          <w:trHeight w:val="315"/>
        </w:trPr>
        <w:tc>
          <w:tcPr>
            <w:tcW w:w="1050" w:type="pct"/>
            <w:shd w:val="clear" w:color="auto" w:fill="92D050"/>
            <w:noWrap/>
            <w:vAlign w:val="center"/>
            <w:hideMark/>
          </w:tcPr>
          <w:p w14:paraId="3B1C6D6B" w14:textId="77777777" w:rsidR="001767C7" w:rsidRPr="006309FD" w:rsidRDefault="001767C7" w:rsidP="001767C7">
            <w:pPr>
              <w:rPr>
                <w:rFonts w:eastAsia="Times New Roman" w:cs="Arial"/>
                <w:color w:val="000000"/>
                <w:sz w:val="16"/>
                <w:szCs w:val="20"/>
                <w:lang w:val="de-DE" w:eastAsia="de-DE"/>
              </w:rPr>
            </w:pPr>
            <w:r w:rsidRPr="006309FD">
              <w:rPr>
                <w:sz w:val="16"/>
              </w:rPr>
              <w:t>asram:</w:t>
            </w:r>
            <w:r>
              <w:rPr>
                <w:sz w:val="16"/>
              </w:rPr>
              <w:t>IdentificationIdentifier</w:t>
            </w:r>
          </w:p>
        </w:tc>
        <w:tc>
          <w:tcPr>
            <w:tcW w:w="450" w:type="pct"/>
            <w:shd w:val="clear" w:color="auto" w:fill="92D050"/>
            <w:vAlign w:val="center"/>
            <w:hideMark/>
          </w:tcPr>
          <w:p w14:paraId="3B1C6D6C" w14:textId="77777777" w:rsidR="001767C7" w:rsidRPr="006309FD" w:rsidRDefault="001767C7" w:rsidP="001767C7">
            <w:pPr>
              <w:rPr>
                <w:sz w:val="16"/>
                <w:lang w:val="de-DE" w:eastAsia="de-DE"/>
              </w:rPr>
            </w:pPr>
            <w:r>
              <w:rPr>
                <w:sz w:val="16"/>
                <w:lang w:eastAsia="de-DE"/>
              </w:rPr>
              <w:t>String</w:t>
            </w:r>
          </w:p>
        </w:tc>
        <w:tc>
          <w:tcPr>
            <w:tcW w:w="400" w:type="pct"/>
            <w:shd w:val="clear" w:color="auto" w:fill="92D050"/>
            <w:noWrap/>
            <w:vAlign w:val="center"/>
            <w:hideMark/>
          </w:tcPr>
          <w:p w14:paraId="3B1C6D6D" w14:textId="77777777" w:rsidR="001767C7" w:rsidRPr="006309FD" w:rsidRDefault="001767C7" w:rsidP="001767C7">
            <w:pPr>
              <w:rPr>
                <w:sz w:val="16"/>
                <w:lang w:val="de-DE" w:eastAsia="de-DE"/>
              </w:rPr>
            </w:pPr>
            <w:r>
              <w:rPr>
                <w:sz w:val="16"/>
                <w:lang w:val="de-DE" w:eastAsia="de-DE"/>
              </w:rPr>
              <w:t>5</w:t>
            </w:r>
          </w:p>
        </w:tc>
        <w:tc>
          <w:tcPr>
            <w:tcW w:w="350" w:type="pct"/>
            <w:shd w:val="clear" w:color="auto" w:fill="92D050"/>
            <w:noWrap/>
            <w:vAlign w:val="center"/>
            <w:hideMark/>
          </w:tcPr>
          <w:p w14:paraId="3B1C6D6E" w14:textId="77777777" w:rsidR="001767C7" w:rsidRPr="006309FD" w:rsidRDefault="001767C7" w:rsidP="001767C7">
            <w:pPr>
              <w:rPr>
                <w:sz w:val="16"/>
                <w:lang w:val="de-DE" w:eastAsia="de-DE"/>
              </w:rPr>
            </w:pPr>
            <w:r w:rsidRPr="006309FD">
              <w:rPr>
                <w:sz w:val="16"/>
                <w:lang w:val="de-DE" w:eastAsia="de-DE"/>
              </w:rPr>
              <w:t>4</w:t>
            </w:r>
          </w:p>
        </w:tc>
        <w:tc>
          <w:tcPr>
            <w:tcW w:w="950" w:type="pct"/>
            <w:shd w:val="clear" w:color="auto" w:fill="92D050"/>
            <w:noWrap/>
            <w:vAlign w:val="center"/>
            <w:hideMark/>
          </w:tcPr>
          <w:p w14:paraId="3B1C6D6F" w14:textId="77777777" w:rsidR="001767C7" w:rsidRPr="006309FD" w:rsidRDefault="001767C7" w:rsidP="001767C7">
            <w:pPr>
              <w:rPr>
                <w:sz w:val="16"/>
                <w:lang w:val="de-DE" w:eastAsia="de-DE"/>
              </w:rPr>
            </w:pPr>
            <w:r>
              <w:rPr>
                <w:sz w:val="16"/>
                <w:lang w:val="de-DE" w:eastAsia="de-DE"/>
              </w:rPr>
              <w:t>VMI</w:t>
            </w:r>
          </w:p>
        </w:tc>
        <w:tc>
          <w:tcPr>
            <w:tcW w:w="300" w:type="pct"/>
            <w:shd w:val="clear" w:color="auto" w:fill="92D050"/>
            <w:noWrap/>
            <w:vAlign w:val="center"/>
            <w:hideMark/>
          </w:tcPr>
          <w:p w14:paraId="3B1C6D70" w14:textId="77777777" w:rsidR="001767C7" w:rsidRPr="006309FD" w:rsidRDefault="001767C7" w:rsidP="001767C7">
            <w:pPr>
              <w:rPr>
                <w:sz w:val="16"/>
                <w:lang w:val="de-DE" w:eastAsia="de-DE"/>
              </w:rPr>
            </w:pPr>
            <w:r>
              <w:rPr>
                <w:sz w:val="16"/>
                <w:lang w:eastAsia="de-DE"/>
              </w:rPr>
              <w:t>C</w:t>
            </w:r>
          </w:p>
        </w:tc>
        <w:tc>
          <w:tcPr>
            <w:tcW w:w="1500" w:type="pct"/>
            <w:shd w:val="clear" w:color="auto" w:fill="92D050"/>
            <w:vAlign w:val="center"/>
          </w:tcPr>
          <w:p w14:paraId="3B1C6D71" w14:textId="77777777" w:rsidR="001767C7" w:rsidRPr="006309FD" w:rsidRDefault="001767C7" w:rsidP="001767C7">
            <w:pPr>
              <w:rPr>
                <w:rFonts w:eastAsia="Times New Roman"/>
                <w:color w:val="000000"/>
                <w:sz w:val="16"/>
                <w:lang w:eastAsia="de-DE"/>
              </w:rPr>
            </w:pPr>
            <w:r w:rsidRPr="00271C1A">
              <w:rPr>
                <w:sz w:val="16"/>
                <w:lang w:eastAsia="de-DE"/>
              </w:rPr>
              <w:t>Business Scenar</w:t>
            </w:r>
            <w:r>
              <w:rPr>
                <w:sz w:val="16"/>
                <w:lang w:eastAsia="de-DE"/>
              </w:rPr>
              <w:t>io</w:t>
            </w:r>
          </w:p>
        </w:tc>
      </w:tr>
    </w:tbl>
    <w:p w14:paraId="3B1C6D73" w14:textId="77777777" w:rsidR="001767C7" w:rsidRPr="0078730C" w:rsidRDefault="001767C7" w:rsidP="001767C7">
      <w:pPr>
        <w:rPr>
          <w:lang w:val="de-DE"/>
        </w:rPr>
      </w:pPr>
    </w:p>
    <w:p w14:paraId="3B1C6D74" w14:textId="77777777" w:rsidR="001767C7" w:rsidRDefault="001767C7" w:rsidP="001767C7"/>
    <w:bookmarkEnd w:id="24"/>
    <w:bookmarkEnd w:id="25"/>
    <w:p w14:paraId="3B1C6D75" w14:textId="77777777" w:rsidR="00567F47" w:rsidRPr="00567F47" w:rsidRDefault="00567F47" w:rsidP="00567F47"/>
    <w:p w14:paraId="3B1C6D76" w14:textId="77777777" w:rsidR="00D15193" w:rsidRPr="002041BF" w:rsidRDefault="00D15193" w:rsidP="00D15193"/>
    <w:p w14:paraId="3B1C6D77" w14:textId="77777777" w:rsidR="00D15193" w:rsidRDefault="00D15193" w:rsidP="00D15193"/>
    <w:p w14:paraId="3B1C6D78" w14:textId="77777777" w:rsidR="00567F47" w:rsidRDefault="00567F47" w:rsidP="00567F47">
      <w:bookmarkStart w:id="26" w:name="_as:CIOExchangedDocument"/>
      <w:bookmarkEnd w:id="26"/>
    </w:p>
    <w:p w14:paraId="3B1C6D79" w14:textId="77777777" w:rsidR="00567F47" w:rsidRDefault="00567F47">
      <w:r>
        <w:br w:type="page"/>
      </w:r>
    </w:p>
    <w:p w14:paraId="3B1C6D7A" w14:textId="77777777" w:rsidR="00A07FC2" w:rsidRDefault="00A07FC2" w:rsidP="005A4F81">
      <w:pPr>
        <w:pStyle w:val="berschrift1"/>
      </w:pPr>
      <w:bookmarkStart w:id="27" w:name="_Toc319064751"/>
      <w:r w:rsidRPr="003E11CF">
        <w:t>as:</w:t>
      </w:r>
      <w:r w:rsidR="00B2778B" w:rsidRPr="005A4F81">
        <w:t>CISExchangedDocument</w:t>
      </w:r>
      <w:bookmarkEnd w:id="27"/>
    </w:p>
    <w:p w14:paraId="3B1C6D7B" w14:textId="77777777" w:rsidR="00B2778B" w:rsidRDefault="00B2778B" w:rsidP="00B2778B"/>
    <w:p w14:paraId="3B1C6D7C" w14:textId="77777777" w:rsidR="00B2778B" w:rsidRPr="00B2778B" w:rsidRDefault="00BD7D47" w:rsidP="00B2778B">
      <w:r>
        <w:rPr>
          <w:noProof/>
          <w:lang w:eastAsia="zh-TW"/>
        </w:rPr>
        <mc:AlternateContent>
          <mc:Choice Requires="wpg">
            <w:drawing>
              <wp:inline distT="0" distB="0" distL="0" distR="0" wp14:anchorId="3B1C70F2" wp14:editId="3B1C70F3">
                <wp:extent cx="5476778" cy="2586096"/>
                <wp:effectExtent l="0" t="0" r="10160" b="5080"/>
                <wp:docPr id="6330" name="Gruppieren 6330"/>
                <wp:cNvGraphicFramePr/>
                <a:graphic xmlns:a="http://schemas.openxmlformats.org/drawingml/2006/main">
                  <a:graphicData uri="http://schemas.microsoft.com/office/word/2010/wordprocessingGroup">
                    <wpg:wgp>
                      <wpg:cNvGrpSpPr/>
                      <wpg:grpSpPr>
                        <a:xfrm>
                          <a:off x="0" y="0"/>
                          <a:ext cx="5476778" cy="2586096"/>
                          <a:chOff x="0" y="0"/>
                          <a:chExt cx="5476778" cy="2586096"/>
                        </a:xfrm>
                      </wpg:grpSpPr>
                      <wps:wsp>
                        <wps:cNvPr id="6329" name="AutoShape 450"/>
                        <wps:cNvCnPr>
                          <a:cxnSpLocks noChangeShapeType="1"/>
                        </wps:cNvCnPr>
                        <wps:spPr bwMode="auto">
                          <a:xfrm>
                            <a:off x="2857500" y="152400"/>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301" name="Group 437"/>
                        <wpg:cNvGrpSpPr>
                          <a:grpSpLocks/>
                        </wpg:cNvGrpSpPr>
                        <wpg:grpSpPr bwMode="auto">
                          <a:xfrm>
                            <a:off x="5286375" y="1657350"/>
                            <a:ext cx="190403" cy="164783"/>
                            <a:chOff x="6299" y="5431"/>
                            <a:chExt cx="300" cy="262"/>
                          </a:xfrm>
                        </wpg:grpSpPr>
                        <wps:wsp>
                          <wps:cNvPr id="6302" name="Rectangle 438"/>
                          <wps:cNvSpPr>
                            <a:spLocks noChangeArrowheads="1"/>
                          </wps:cNvSpPr>
                          <wps:spPr bwMode="auto">
                            <a:xfrm>
                              <a:off x="6299"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03" name="AutoShape 43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304" name="AutoShape 44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305" name="Group 441"/>
                        <wpg:cNvGrpSpPr>
                          <a:grpSpLocks/>
                        </wpg:cNvGrpSpPr>
                        <wpg:grpSpPr bwMode="auto">
                          <a:xfrm>
                            <a:off x="5086350" y="2190750"/>
                            <a:ext cx="190403" cy="164783"/>
                            <a:chOff x="6283" y="5431"/>
                            <a:chExt cx="300" cy="262"/>
                          </a:xfrm>
                        </wpg:grpSpPr>
                        <wps:wsp>
                          <wps:cNvPr id="6306" name="Rectangle 44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07" name="AutoShape 44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308" name="AutoShape 44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309" name="Rectangle 445"/>
                        <wps:cNvSpPr>
                          <a:spLocks noChangeArrowheads="1"/>
                        </wps:cNvSpPr>
                        <wps:spPr bwMode="auto">
                          <a:xfrm>
                            <a:off x="276225" y="1343025"/>
                            <a:ext cx="2190259" cy="341514"/>
                          </a:xfrm>
                          <a:prstGeom prst="rect">
                            <a:avLst/>
                          </a:prstGeom>
                          <a:solidFill>
                            <a:srgbClr val="8DB3E2"/>
                          </a:solidFill>
                          <a:ln w="25400">
                            <a:solidFill>
                              <a:srgbClr val="000000"/>
                            </a:solidFill>
                            <a:miter lim="800000"/>
                            <a:headEnd/>
                            <a:tailEnd/>
                          </a:ln>
                        </wps:spPr>
                        <wps:txbx>
                          <w:txbxContent>
                            <w:p w14:paraId="3B1C7173" w14:textId="77777777" w:rsidR="00413327" w:rsidRPr="00495904" w:rsidRDefault="00413327" w:rsidP="00BD7D47">
                              <w:pPr>
                                <w:rPr>
                                  <w:szCs w:val="20"/>
                                </w:rPr>
                              </w:pPr>
                              <w:r w:rsidRPr="002041BF">
                                <w:rPr>
                                  <w:b/>
                                  <w:szCs w:val="20"/>
                                </w:rPr>
                                <w:t>as:</w:t>
                              </w:r>
                              <w:r>
                                <w:rPr>
                                  <w:b/>
                                  <w:szCs w:val="20"/>
                                </w:rPr>
                                <w:t>CISExchangedDocument</w:t>
                              </w:r>
                            </w:p>
                          </w:txbxContent>
                        </wps:txbx>
                        <wps:bodyPr rot="0" vert="horz" wrap="square" lIns="91440" tIns="45720" rIns="91440" bIns="45720" anchor="t" anchorCtr="0" upright="1">
                          <a:noAutofit/>
                        </wps:bodyPr>
                      </wps:wsp>
                      <wps:wsp>
                        <wps:cNvPr id="6310" name="Rectangle 446"/>
                        <wps:cNvSpPr>
                          <a:spLocks noChangeArrowheads="1"/>
                        </wps:cNvSpPr>
                        <wps:spPr bwMode="auto">
                          <a:xfrm>
                            <a:off x="3257550" y="2095500"/>
                            <a:ext cx="1822148" cy="3415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74" w14:textId="77777777" w:rsidR="00413327" w:rsidRPr="008A371C" w:rsidRDefault="00413327" w:rsidP="00BD7D47">
                              <w:r w:rsidRPr="008A371C">
                                <w:rPr>
                                  <w:rFonts w:cs="Arial"/>
                                  <w:bCs/>
                                  <w:szCs w:val="20"/>
                                  <w:lang w:val="de-DE"/>
                                </w:rPr>
                                <w:t>asram:SenderCITradeParty</w:t>
                              </w:r>
                            </w:p>
                          </w:txbxContent>
                        </wps:txbx>
                        <wps:bodyPr rot="0" vert="horz" wrap="square" lIns="91440" tIns="45720" rIns="91440" bIns="45720" anchor="t" anchorCtr="0" upright="1">
                          <a:noAutofit/>
                        </wps:bodyPr>
                      </wps:wsp>
                      <wps:wsp>
                        <wps:cNvPr id="6311" name="AutoShape 447"/>
                        <wps:cNvCnPr>
                          <a:cxnSpLocks noChangeShapeType="1"/>
                        </wps:cNvCnPr>
                        <wps:spPr bwMode="auto">
                          <a:xfrm>
                            <a:off x="2857500" y="2295525"/>
                            <a:ext cx="39603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12" name="AutoShape 448"/>
                        <wps:cNvCnPr>
                          <a:cxnSpLocks noChangeShapeType="1"/>
                        </wps:cNvCnPr>
                        <wps:spPr bwMode="auto">
                          <a:xfrm>
                            <a:off x="2619375" y="1533525"/>
                            <a:ext cx="25386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13" name="AutoShape 450"/>
                        <wps:cNvCnPr>
                          <a:cxnSpLocks noChangeShapeType="1"/>
                        </wps:cNvCnPr>
                        <wps:spPr bwMode="auto">
                          <a:xfrm>
                            <a:off x="2857500" y="590550"/>
                            <a:ext cx="39603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14" name="Rectangle 451"/>
                        <wps:cNvSpPr>
                          <a:spLocks noChangeArrowheads="1"/>
                        </wps:cNvSpPr>
                        <wps:spPr bwMode="auto">
                          <a:xfrm>
                            <a:off x="2476500" y="1457325"/>
                            <a:ext cx="190403" cy="164783"/>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15" name="Rectangle 452"/>
                        <wps:cNvSpPr>
                          <a:spLocks noChangeArrowheads="1"/>
                        </wps:cNvSpPr>
                        <wps:spPr bwMode="auto">
                          <a:xfrm>
                            <a:off x="3267075" y="1000125"/>
                            <a:ext cx="1747256" cy="3415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75" w14:textId="77777777" w:rsidR="00413327" w:rsidRPr="00495904" w:rsidRDefault="00413327" w:rsidP="00BD7D47">
                              <w:r w:rsidRPr="0064190E">
                                <w:rPr>
                                  <w:rFonts w:cs="Arial"/>
                                  <w:bCs/>
                                  <w:szCs w:val="20"/>
                                  <w:lang w:val="de-DE"/>
                                </w:rPr>
                                <w:t>asram:</w:t>
                              </w:r>
                              <w:r>
                                <w:rPr>
                                  <w:rFonts w:cs="Arial"/>
                                  <w:bCs/>
                                  <w:szCs w:val="20"/>
                                  <w:lang w:val="de-DE"/>
                                </w:rPr>
                                <w:t>RevisionDate</w:t>
                              </w:r>
                              <w:r w:rsidRPr="00B2778B">
                                <w:rPr>
                                  <w:rFonts w:cs="Arial"/>
                                  <w:bCs/>
                                  <w:szCs w:val="20"/>
                                  <w:lang w:val="de-DE"/>
                                </w:rPr>
                                <w:t>Time</w:t>
                              </w:r>
                            </w:p>
                          </w:txbxContent>
                        </wps:txbx>
                        <wps:bodyPr rot="0" vert="horz" wrap="square" lIns="91440" tIns="45720" rIns="91440" bIns="45720" anchor="t" anchorCtr="0" upright="1">
                          <a:noAutofit/>
                        </wps:bodyPr>
                      </wps:wsp>
                      <wps:wsp>
                        <wps:cNvPr id="6316" name="AutoShape 453"/>
                        <wps:cNvCnPr>
                          <a:cxnSpLocks noChangeShapeType="1"/>
                        </wps:cNvCnPr>
                        <wps:spPr bwMode="auto">
                          <a:xfrm>
                            <a:off x="2876550" y="1190625"/>
                            <a:ext cx="383977" cy="62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17" name="AutoShape 454"/>
                        <wps:cNvCnPr>
                          <a:cxnSpLocks noChangeShapeType="1"/>
                        </wps:cNvCnPr>
                        <wps:spPr bwMode="auto">
                          <a:xfrm>
                            <a:off x="2466975" y="1533525"/>
                            <a:ext cx="215790" cy="62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18" name="Rectangle 455"/>
                        <wps:cNvSpPr>
                          <a:spLocks noChangeArrowheads="1"/>
                        </wps:cNvSpPr>
                        <wps:spPr bwMode="auto">
                          <a:xfrm>
                            <a:off x="3267075" y="0"/>
                            <a:ext cx="1515600" cy="310469"/>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76" w14:textId="77777777" w:rsidR="00413327" w:rsidRPr="00495904" w:rsidRDefault="00413327" w:rsidP="00BD7D47">
                              <w:pPr>
                                <w:rPr>
                                  <w:szCs w:val="20"/>
                                </w:rPr>
                              </w:pPr>
                              <w:r w:rsidRPr="0064190E">
                                <w:rPr>
                                  <w:rFonts w:cs="Arial"/>
                                  <w:bCs/>
                                  <w:szCs w:val="20"/>
                                </w:rPr>
                                <w:t>asram:</w:t>
                              </w:r>
                              <w:r>
                                <w:rPr>
                                  <w:rFonts w:cs="Arial"/>
                                  <w:bCs/>
                                  <w:szCs w:val="20"/>
                                </w:rPr>
                                <w:t>IssueDate</w:t>
                              </w:r>
                              <w:r w:rsidRPr="00B2778B">
                                <w:rPr>
                                  <w:rFonts w:cs="Arial"/>
                                  <w:bCs/>
                                  <w:szCs w:val="20"/>
                                </w:rPr>
                                <w:t>Time</w:t>
                              </w:r>
                            </w:p>
                          </w:txbxContent>
                        </wps:txbx>
                        <wps:bodyPr rot="0" vert="horz" wrap="square" lIns="91440" tIns="45720" rIns="91440" bIns="45720" anchor="t" anchorCtr="0" upright="1">
                          <a:noAutofit/>
                        </wps:bodyPr>
                      </wps:wsp>
                      <wps:wsp>
                        <wps:cNvPr id="6319" name="Rectangle 456"/>
                        <wps:cNvSpPr>
                          <a:spLocks noChangeArrowheads="1"/>
                        </wps:cNvSpPr>
                        <wps:spPr bwMode="auto">
                          <a:xfrm>
                            <a:off x="3257550" y="1562100"/>
                            <a:ext cx="2029052" cy="34151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77" w14:textId="77777777" w:rsidR="00413327" w:rsidRPr="008A371C" w:rsidRDefault="00413327" w:rsidP="00BD7D47">
                              <w:r w:rsidRPr="008A371C">
                                <w:rPr>
                                  <w:rFonts w:cs="Arial"/>
                                  <w:bCs/>
                                  <w:szCs w:val="20"/>
                                  <w:lang w:val="de-DE"/>
                                </w:rPr>
                                <w:t>asram:RecipientCITradeParty</w:t>
                              </w:r>
                            </w:p>
                          </w:txbxContent>
                        </wps:txbx>
                        <wps:bodyPr rot="0" vert="horz" wrap="square" lIns="91440" tIns="45720" rIns="91440" bIns="45720" anchor="t" anchorCtr="0" upright="1">
                          <a:noAutofit/>
                        </wps:bodyPr>
                      </wps:wsp>
                      <wps:wsp>
                        <wps:cNvPr id="6320" name="AutoShape 457"/>
                        <wps:cNvCnPr>
                          <a:cxnSpLocks noChangeShapeType="1"/>
                        </wps:cNvCnPr>
                        <wps:spPr bwMode="auto">
                          <a:xfrm>
                            <a:off x="2867025" y="161925"/>
                            <a:ext cx="0" cy="213660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21" name="AutoShape 458"/>
                        <wps:cNvCnPr>
                          <a:cxnSpLocks noChangeShapeType="1"/>
                        </wps:cNvCnPr>
                        <wps:spPr bwMode="auto">
                          <a:xfrm>
                            <a:off x="2867025" y="1752600"/>
                            <a:ext cx="39603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22" name="Rechteck 6322"/>
                        <wps:cNvSpPr>
                          <a:spLocks noChangeArrowheads="1"/>
                        </wps:cNvSpPr>
                        <wps:spPr bwMode="auto">
                          <a:xfrm>
                            <a:off x="0" y="1362075"/>
                            <a:ext cx="293219" cy="290571"/>
                          </a:xfrm>
                          <a:prstGeom prst="rect">
                            <a:avLst/>
                          </a:prstGeom>
                          <a:noFill/>
                          <a:ln>
                            <a:noFill/>
                          </a:ln>
                          <a:extLst/>
                        </wps:spPr>
                        <wps:txbx>
                          <w:txbxContent>
                            <w:p w14:paraId="3B1C7178" w14:textId="77777777" w:rsidR="00413327" w:rsidRDefault="00413327" w:rsidP="00BD7D4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323" name="Rechteck 6323"/>
                        <wps:cNvSpPr>
                          <a:spLocks noChangeArrowheads="1"/>
                        </wps:cNvSpPr>
                        <wps:spPr bwMode="auto">
                          <a:xfrm>
                            <a:off x="2952750" y="2295525"/>
                            <a:ext cx="293219" cy="290571"/>
                          </a:xfrm>
                          <a:prstGeom prst="rect">
                            <a:avLst/>
                          </a:prstGeom>
                          <a:noFill/>
                          <a:ln>
                            <a:noFill/>
                          </a:ln>
                          <a:extLst/>
                        </wps:spPr>
                        <wps:txbx>
                          <w:txbxContent>
                            <w:p w14:paraId="3B1C7179" w14:textId="77777777" w:rsidR="00413327" w:rsidRDefault="00413327" w:rsidP="00BD7D4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324" name="Rechteck 6324"/>
                        <wps:cNvSpPr>
                          <a:spLocks noChangeArrowheads="1"/>
                        </wps:cNvSpPr>
                        <wps:spPr bwMode="auto">
                          <a:xfrm>
                            <a:off x="2857500" y="647700"/>
                            <a:ext cx="500757" cy="262124"/>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7A" w14:textId="77777777" w:rsidR="00413327" w:rsidRDefault="00413327" w:rsidP="00BD7D4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25" name="Rechteck 6325"/>
                        <wps:cNvSpPr>
                          <a:spLocks noChangeArrowheads="1"/>
                        </wps:cNvSpPr>
                        <wps:spPr bwMode="auto">
                          <a:xfrm>
                            <a:off x="2867025" y="1247775"/>
                            <a:ext cx="500757" cy="290571"/>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7B" w14:textId="77777777" w:rsidR="00413327" w:rsidRDefault="00413327" w:rsidP="00BD7D4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326" name="Rechteck 6326"/>
                        <wps:cNvSpPr>
                          <a:spLocks noChangeArrowheads="1"/>
                        </wps:cNvSpPr>
                        <wps:spPr bwMode="auto">
                          <a:xfrm>
                            <a:off x="2847975" y="1819275"/>
                            <a:ext cx="466485" cy="221336"/>
                          </a:xfrm>
                          <a:prstGeom prst="rect">
                            <a:avLst/>
                          </a:prstGeom>
                          <a:noFill/>
                          <a:ln>
                            <a:noFill/>
                          </a:ln>
                          <a:extLst/>
                        </wps:spPr>
                        <wps:txbx>
                          <w:txbxContent>
                            <w:p w14:paraId="3B1C717C" w14:textId="77777777" w:rsidR="00413327" w:rsidRDefault="00413327" w:rsidP="00BD7D4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327" name="Rectangle 7206"/>
                        <wps:cNvSpPr>
                          <a:spLocks noChangeArrowheads="1"/>
                        </wps:cNvSpPr>
                        <wps:spPr bwMode="auto">
                          <a:xfrm>
                            <a:off x="3267075" y="457200"/>
                            <a:ext cx="1263565" cy="31744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7D" w14:textId="77777777" w:rsidR="00413327" w:rsidRPr="0092092D" w:rsidRDefault="00413327" w:rsidP="00BD7D47">
                              <w:pPr>
                                <w:rPr>
                                  <w:szCs w:val="20"/>
                                </w:rPr>
                              </w:pPr>
                              <w:r>
                                <w:rPr>
                                  <w:rFonts w:cs="Arial"/>
                                  <w:bCs/>
                                  <w:szCs w:val="20"/>
                                </w:rPr>
                                <w:t>asram:NameText</w:t>
                              </w:r>
                            </w:p>
                          </w:txbxContent>
                        </wps:txbx>
                        <wps:bodyPr rot="0" vert="horz" wrap="square" lIns="91440" tIns="45720" rIns="91440" bIns="45720" anchor="t" anchorCtr="0" upright="1">
                          <a:noAutofit/>
                        </wps:bodyPr>
                      </wps:wsp>
                      <wps:wsp>
                        <wps:cNvPr id="6328" name="Rechteck 6328"/>
                        <wps:cNvSpPr>
                          <a:spLocks noChangeArrowheads="1"/>
                        </wps:cNvSpPr>
                        <wps:spPr bwMode="auto">
                          <a:xfrm>
                            <a:off x="2876550" y="219075"/>
                            <a:ext cx="500931" cy="228561"/>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7E" w14:textId="77777777" w:rsidR="00413327" w:rsidRDefault="00413327" w:rsidP="00BD7D4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330" o:spid="_x0000_s1114" style="width:431.25pt;height:203.65pt;mso-position-horizontal-relative:char;mso-position-vertical-relative:line" coordsize="54767,25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">
                <v:shape id="AutoShape 450" o:spid="_x0000_s1115" type="#_x0000_t32" style="position:absolute;left:28575;top:1524;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U58ccAAADdAAAADwAAAGRycy9kb3ducmV2LnhtbESP3WrCQBSE74W+w3IKvdONqUSNrlIK&#10;oaVQgz/o7SF7TEKzZ0N2G9O37xYKXg4z8w2z3g6mET11rrasYDqJQBAXVtdcKjgds/EChPPIGhvL&#10;pOCHHGw3D6M1ptreeE/9wZciQNilqKDyvk2ldEVFBt3EtsTBu9rOoA+yK6Xu8BbgppFxFCXSYM1h&#10;ocKWXisqvg7fRkGfn3fzrO3fcl+eZ/uP2fKC5lOpp8fhZQXC0+Dv4f/2u1aQPMdL+HsTnoD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JTnxxwAAAN0AAAAPAAAAAAAA&#10;AAAAAAAAAKECAABkcnMvZG93bnJldi54bWxQSwUGAAAAAAQABAD5AAAAlQMAAAAA&#10;" strokeweight="2pt"/>
                <v:group id="Group 437" o:spid="_x0000_s1116" style="position:absolute;left:52863;top:16573;width:1904;height:1648" coordorigin="6299,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ysH8UAAADdAAAADwAAAGRycy9kb3ducmV2LnhtbESPQYvCMBSE78L+h/AW&#10;vGlaRZGuUURc8SALVkH29miebbF5KU22rf/eCAseh5n5hlmue1OJlhpXWlYQjyMQxJnVJecKLufv&#10;0QKE88gaK8uk4EEO1quPwRITbTs+UZv6XAQIuwQVFN7XiZQuK8igG9uaOHg32xj0QTa51A12AW4q&#10;OYmiuTRYclgosKZtQdk9/TMK9h12m2m8a4/32/bxe579XI8xKTX87DdfIDz1/h3+bx+0gvk0iu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8rB/FAAAA3QAA&#10;AA8AAAAAAAAAAAAAAAAAqgIAAGRycy9kb3ducmV2LnhtbFBLBQYAAAAABAAEAPoAAACcAwAAAAA=&#10;">
                  <v:rect id="Rectangle 438" o:spid="_x0000_s1117" style="position:absolute;left:6299;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DMK8YA&#10;AADdAAAADwAAAGRycy9kb3ducmV2LnhtbESP3WoCMRSE7wu+QziCdzXrSq2sRhGhtCCF1p/7w+a4&#10;u7g5WZOspn36plDo5TAz3zDLdTStuJHzjWUFk3EGgri0uuFKwfHw8jgH4QOyxtYyKfgiD+vV4GGJ&#10;hbZ3/qTbPlQiQdgXqKAOoSuk9GVNBv3YdsTJO1tnMCTpKqkd3hPctDLPspk02HBaqLGjbU3lZd8b&#10;Bd37U//6fN2579O8/yhxF23Io1KjYdwsQASK4T/8137TCmbTLIf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DMK8YAAADdAAAADwAAAAAAAAAAAAAAAACYAgAAZHJz&#10;L2Rvd25yZXYueG1sUEsFBgAAAAAEAAQA9QAAAIsDAAAAAA==&#10;" strokeweight="2pt"/>
                  <v:shape id="AutoShape 439" o:spid="_x0000_s111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X/GMIAAADdAAAADwAAAGRycy9kb3ducmV2LnhtbESPT4vCMBTE78J+h/AWvGniH1zpGkUE&#10;wWtd2fOjebZlm5fapDZ+eyMIexxm5jfMZhdtI+7U+dqxhtlUgSAunKm51HD5OU7WIHxANtg4Jg0P&#10;8rDbfow2mBk3cE73cyhFgrDPUEMVQptJ6YuKLPqpa4mTd3WdxZBkV0rT4ZDgtpFzpVbSYs1pocKW&#10;DhUVf+feasjzW/nb+zjs19f4tbyYpVX9SevxZ9x/gwgUw3/43T4ZDauFWsDrTXoCcvs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9X/GMIAAADdAAAADwAAAAAAAAAAAAAA&#10;AAChAgAAZHJzL2Rvd25yZXYueG1sUEsFBgAAAAAEAAQA+QAAAJADAAAAAA==&#10;" strokeweight="1.25pt"/>
                  <v:shape id="AutoShape 440" o:spid="_x0000_s111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54sgAAADdAAAADwAAAGRycy9kb3ducmV2LnhtbESPQWvCQBSE7wX/w/KE3urGVkOJriJt&#10;BQ9aiNaDt9fsaxLMvg3ZNYn++m6h4HGYmW+Y+bI3lWipcaVlBeNRBII4s7rkXMHXYf30CsJ5ZI2V&#10;ZVJwJQfLxeBhjom2HafU7n0uAoRdggoK7+tESpcVZNCNbE0cvB/bGPRBNrnUDXYBbir5HEWxNFhy&#10;WCiwpreCsvP+YhRML933KR5zutp9vB/TW5t9no9bpR6H/WoGwlPv7+H/9kYriF+iCfy9CU9AL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a54sgAAADdAAAADwAAAAAA&#10;AAAAAAAAAAChAgAAZHJzL2Rvd25yZXYueG1sUEsFBgAAAAAEAAQA+QAAAJYDAAAAAA==&#10;" strokeweight="1.25pt"/>
                </v:group>
                <v:group id="Group 441" o:spid="_x0000_s1120" style="position:absolute;left:50863;top:21907;width:1904;height:1648"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eqHMcAAADdAAAADwAAAGRycy9kb3ducmV2LnhtbESPQWuDQBSE74X+h+UV&#10;emtWK0qx2YQQ2tKDBGIKpbeH+6IS9624WzX/PhsI5DjMzDfMcj2bTow0uNaygngRgSCurG65VvBz&#10;+Hx5A+E8ssbOMik4k4P16vFhibm2E+9pLH0tAoRdjgoa7/tcSlc1ZNAtbE8cvKMdDPogh1rqAacA&#10;N518jaJMGmw5LDTY07ah6lT+GwVfE06bJP4Yi9Nxe/47pLvfIialnp/mzTsIT7O/h2/tb60gS6IU&#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seqHMcAAADd&#10;AAAADwAAAAAAAAAAAAAAAACqAgAAZHJzL2Rvd25yZXYueG1sUEsFBgAAAAAEAAQA+gAAAJ4DAAAA&#10;AA==&#10;">
                  <v:rect id="Rectangle 442" o:spid="_x0000_s112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vKKMYA&#10;AADdAAAADwAAAGRycy9kb3ducmV2LnhtbESP3WoCMRSE7wt9h3CE3tWsFreyGqUUxIIIrT/3h81x&#10;d3Fzsk2ymvr0plDo5TAz3zDzZTStuJDzjWUFo2EGgri0uuFKwWG/ep6C8AFZY2uZFPyQh+Xi8WGO&#10;hbZX/qLLLlQiQdgXqKAOoSuk9GVNBv3QdsTJO1lnMCTpKqkdXhPctHKcZbk02HBaqLGj95rK8643&#10;CrrtpF+/fm/c7TjtP0vcRBvGUamnQXybgQgUw3/4r/2hFeQvWQ6/b9IT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vKKMYAAADdAAAADwAAAAAAAAAAAAAAAACYAgAAZHJz&#10;L2Rvd25yZXYueG1sUEsFBgAAAAAEAAQA9QAAAIsDAAAAAA==&#10;" strokeweight="2pt"/>
                  <v:shape id="AutoShape 443" o:spid="_x0000_s112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75G8IAAADdAAAADwAAAGRycy9kb3ducmV2LnhtbESPT4vCMBTE7wt+h/CEva2Jf1DpGkUE&#10;wWtV9vxonm2xealNauO33ywseBxm5jfMZhdtI57U+dqxhulEgSAunKm51HC9HL/WIHxANtg4Jg0v&#10;8rDbjj42mBk3cE7PcyhFgrDPUEMVQptJ6YuKLPqJa4mTd3OdxZBkV0rT4ZDgtpEzpZbSYs1pocKW&#10;DhUV93NvNeT5o/zpfRz261tcLa5mYVV/0vpzHPffIALF8A7/t09Gw3KuVvD3Jj0Buf0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O75G8IAAADdAAAADwAAAAAAAAAAAAAA&#10;AAChAgAAZHJzL2Rvd25yZXYueG1sUEsFBgAAAAAEAAQA+QAAAJADAAAAAA==&#10;" strokeweight="1.25pt"/>
                  <v:shape id="AutoShape 444" o:spid="_x0000_s112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uz58UAAADdAAAADwAAAGRycy9kb3ducmV2LnhtbERPy2rCQBTdF/yH4Qru6sSKoaROgmgF&#10;F7YQH4vubjO3STBzJ2TGJO3XdxaFLg/nvc5G04ieOldbVrCYRyCIC6trLhVczvvHZxDOI2tsLJOC&#10;b3KQpZOHNSbaDpxTf/KlCCHsElRQed8mUrqiIoNublviwH3ZzqAPsCul7nAI4aaRT1EUS4M1h4YK&#10;W9pWVNxOd6NgdR8+P+IF55u31901/+mL99v1qNRsOm5eQHga/b/4z33QCuJlFOaGN+EJyP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uz58UAAADdAAAADwAAAAAAAAAA&#10;AAAAAAChAgAAZHJzL2Rvd25yZXYueG1sUEsFBgAAAAAEAAQA+QAAAJMDAAAAAA==&#10;" strokeweight="1.25pt"/>
                </v:group>
                <v:rect id="Rectangle 445" o:spid="_x0000_s1124" style="position:absolute;left:2762;top:13430;width:21902;height:3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lcUA&#10;AADdAAAADwAAAGRycy9kb3ducmV2LnhtbESPQWvCQBSE7wX/w/KE3uqmFqRGN6FYAqGHQlXw+sw+&#10;s8Hs25Bdk9Rf3y0Uehxm5htmm0+2FQP1vnGs4HmRgCCunG64VnA8FE+vIHxA1tg6JgXf5CHPZg9b&#10;TLUb+YuGfahFhLBPUYEJoUul9JUhi37hOuLoXVxvMUTZ11L3OEa4beUySVbSYsNxwWBHO0PVdX+z&#10;Ct5vJ1PcnfEfn9Tc9Rndbr0slXqcT28bEIGm8B/+a5daweolWcPvm/g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8zKVxQAAAN0AAAAPAAAAAAAAAAAAAAAAAJgCAABkcnMv&#10;ZG93bnJldi54bWxQSwUGAAAAAAQABAD1AAAAigMAAAAA&#10;" fillcolor="#8db3e2" strokeweight="2pt">
                  <v:textbox>
                    <w:txbxContent>
                      <w:p w:rsidR="00BD7D47" w:rsidRPr="00495904" w:rsidRDefault="00BD7D47" w:rsidP="00BD7D47">
                        <w:pPr>
                          <w:rPr>
                            <w:szCs w:val="20"/>
                          </w:rPr>
                        </w:pPr>
                        <w:proofErr w:type="spellStart"/>
                        <w:proofErr w:type="gramStart"/>
                        <w:r w:rsidRPr="002041BF">
                          <w:rPr>
                            <w:b/>
                            <w:szCs w:val="20"/>
                          </w:rPr>
                          <w:t>as:</w:t>
                        </w:r>
                        <w:proofErr w:type="gramEnd"/>
                        <w:r>
                          <w:rPr>
                            <w:b/>
                            <w:szCs w:val="20"/>
                          </w:rPr>
                          <w:t>CISExchangedDocument</w:t>
                        </w:r>
                        <w:proofErr w:type="spellEnd"/>
                      </w:p>
                    </w:txbxContent>
                  </v:textbox>
                </v:rect>
                <v:rect id="Rectangle 446" o:spid="_x0000_s1125" style="position:absolute;left:32575;top:20955;width:18221;height:3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HJj8UA&#10;AADdAAAADwAAAGRycy9kb3ducmV2LnhtbESPwUrDQBCG70LfYRnBi7SbqLQSuy1FEcVTkxbPQ3ZM&#10;gtnZsLu227d3DoLH4Z//m2/W2+xGdaIQB88GykUBirj1duDOwPHwOn8EFROyxdEzGbhQhO1mdrXG&#10;yvoz13RqUqcEwrFCA31KU6V1bHtyGBd+IpbsyweHScbQaRvwLHA36ruiWGqHA8uFHid67qn9bn6c&#10;aJS5/mzebi/+w7/UQ2nDwz6vjLm5zrsnUIly+l/+a79bA8v7UvzlG0G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cmPxQAAAN0AAAAPAAAAAAAAAAAAAAAAAJgCAABkcnMv&#10;ZG93bnJldi54bWxQSwUGAAAAAAQABAD1AAAAigMAAAAA&#10;" filled="f" fillcolor="#8db3e2" strokeweight="2pt">
                  <v:textbox>
                    <w:txbxContent>
                      <w:p w:rsidR="00BD7D47" w:rsidRPr="008A371C" w:rsidRDefault="00BD7D47" w:rsidP="00BD7D47">
                        <w:proofErr w:type="spellStart"/>
                        <w:r w:rsidRPr="008A371C">
                          <w:rPr>
                            <w:rFonts w:cs="Arial"/>
                            <w:bCs/>
                            <w:szCs w:val="20"/>
                            <w:lang w:val="de-DE"/>
                          </w:rPr>
                          <w:t>asram:SenderCITradeParty</w:t>
                        </w:r>
                        <w:proofErr w:type="spellEnd"/>
                      </w:p>
                    </w:txbxContent>
                  </v:textbox>
                </v:rect>
                <v:shape id="AutoShape 447" o:spid="_x0000_s1126" type="#_x0000_t32" style="position:absolute;left:28575;top:22955;width:39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SsYAAADdAAAADwAAAGRycy9kb3ducmV2LnhtbESPQWvCQBSE7wX/w/IK3uomVmyNboIU&#10;RClUiRW9PrKvSTD7NmTXmP77bqHQ4zAz3zCrbDCN6KlztWUF8SQCQVxYXXOp4PS5eXoF4TyyxsYy&#10;KfgmB1k6elhhou2dc+qPvhQBwi5BBZX3bSKlKyoy6Ca2JQ7el+0M+iC7UuoO7wFuGjmNork0WHNY&#10;qLClt4qK6/FmFPSH8/5l0/bbgy/Ps/x9trig+VBq/DislyA8Df4//NfeaQXz5ziG3zfhCcj0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0rGAAAA3QAAAA8AAAAAAAAA&#10;AAAAAAAAoQIAAGRycy9kb3ducmV2LnhtbFBLBQYAAAAABAAEAPkAAACUAwAAAAA=&#10;" strokeweight="2pt"/>
                <v:shape id="AutoShape 448" o:spid="_x0000_s1127" type="#_x0000_t32" style="position:absolute;left:26193;top:15335;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hPccAAADdAAAADwAAAGRycy9kb3ducmV2LnhtbESP3WrCQBSE7wu+w3KE3jWbWLE1zSpS&#10;kBbBij/E20P2NAlmz4bsNsa37xaEXg4z8w2TLQfTiJ46V1tWkEQxCOLC6ppLBafj+ukVhPPIGhvL&#10;pOBGDpaL0UOGqbZX3lN/8KUIEHYpKqi8b1MpXVGRQRfZljh437Yz6IPsSqk7vAa4aeQkjmfSYM1h&#10;ocKW3isqLocfo6Df5V8v67b/2Pkyn+430/kZzVapx/GwegPhafD/4Xv7UyuYPScT+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7WE9xwAAAN0AAAAPAAAAAAAA&#10;AAAAAAAAAKECAABkcnMvZG93bnJldi54bWxQSwUGAAAAAAQABAD5AAAAlQMAAAAA&#10;" strokeweight="2pt"/>
                <v:shape id="AutoShape 450" o:spid="_x0000_s1128" type="#_x0000_t32" style="position:absolute;left:28575;top:5905;width:39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HEpscAAADdAAAADwAAAGRycy9kb3ducmV2LnhtbESP3WrCQBSE7wu+w3KE3tWNNdiauglS&#10;kBbBij/o7SF7mgSzZ0N2m8S37xaEXg4z8w2zzAZTi45aV1lWMJ1EIIhzqysuFJyO66dXEM4ja6wt&#10;k4IbOcjS0cMSE2173lN38IUIEHYJKii9bxIpXV6SQTexDXHwvm1r0AfZFlK32Ae4qeVzFM2lwYrD&#10;QokNvZeUXw8/RkG3O3+9rJvuY+eLc7zfxIsLmq1Sj+Nh9QbC0+D/w/f2p1Ywn01n8PcmPAG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ocSmxwAAAN0AAAAPAAAAAAAA&#10;AAAAAAAAAKECAABkcnMvZG93bnJldi54bWxQSwUGAAAAAAQABAD5AAAAlQMAAAAA&#10;" strokeweight="2pt"/>
                <v:rect id="Rectangle 451" o:spid="_x0000_s1129" style="position:absolute;left:24765;top:14573;width:1904;height:1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nGcUA&#10;AADdAAAADwAAAGRycy9kb3ducmV2LnhtbESPQWsCMRSE7wX/Q3hCbzWrba2sRhFBFKRQtd4fm9fd&#10;pZuXNclq6q83hUKPw8x8w8wW0TTiQs7XlhUMBxkI4sLqmksFn8f10wSED8gaG8uk4Ic8LOa9hxnm&#10;2l55T5dDKEWCsM9RQRVCm0vpi4oM+oFtiZP3ZZ3BkKQrpXZ4TXDTyFGWjaXBmtNChS2tKiq+D51R&#10;0L6/dpu3887dTpPuo8BdtGEUlXrsx+UURKAY/sN/7a1WMH4evsDvm/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HGcZxQAAAN0AAAAPAAAAAAAAAAAAAAAAAJgCAABkcnMv&#10;ZG93bnJldi54bWxQSwUGAAAAAAQABAD1AAAAigMAAAAA&#10;" strokeweight="2pt"/>
                <v:rect id="Rectangle 452" o:spid="_x0000_s1130" style="position:absolute;left:32670;top:10001;width:17473;height:3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F8YA&#10;AADdAAAADwAAAGRycy9kb3ducmV2LnhtbESPQWsCMRCF7wX/QxjBi9Ts2taWrVHEUiyeutvS87CZ&#10;7i5uJksSNf77RhB6fLx535u3XEfTixM531lWkM8yEMS11R03Cr6/3u9fQPiArLG3TAou5GG9Gt0t&#10;sdD2zCWdqtCIBGFfoII2hKGQ0tctGfQzOxAn79c6gyFJ10jt8JzgppfzLFtIgx2nhhYH2rZUH6qj&#10;SW/ksfypdtOL3du3ssu1e/yMz0pNxnHzCiJQDP/Ht/SHVrB4yJ/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qF8YAAADdAAAADwAAAAAAAAAAAAAAAACYAgAAZHJz&#10;L2Rvd25yZXYueG1sUEsFBgAAAAAEAAQA9QAAAIsDAAAAAA==&#10;" filled="f" fillcolor="#8db3e2" strokeweight="2pt">
                  <v:textbox>
                    <w:txbxContent>
                      <w:p w:rsidR="00BD7D47" w:rsidRPr="00495904" w:rsidRDefault="00BD7D47" w:rsidP="00BD7D47">
                        <w:proofErr w:type="spellStart"/>
                        <w:r w:rsidRPr="0064190E">
                          <w:rPr>
                            <w:rFonts w:cs="Arial"/>
                            <w:bCs/>
                            <w:szCs w:val="20"/>
                            <w:lang w:val="de-DE"/>
                          </w:rPr>
                          <w:t>asram:</w:t>
                        </w:r>
                        <w:r>
                          <w:rPr>
                            <w:rFonts w:cs="Arial"/>
                            <w:bCs/>
                            <w:szCs w:val="20"/>
                            <w:lang w:val="de-DE"/>
                          </w:rPr>
                          <w:t>RevisionDate</w:t>
                        </w:r>
                        <w:r w:rsidRPr="00B2778B">
                          <w:rPr>
                            <w:rFonts w:cs="Arial"/>
                            <w:bCs/>
                            <w:szCs w:val="20"/>
                            <w:lang w:val="de-DE"/>
                          </w:rPr>
                          <w:t>Time</w:t>
                        </w:r>
                        <w:proofErr w:type="spellEnd"/>
                      </w:p>
                    </w:txbxContent>
                  </v:textbox>
                </v:rect>
                <v:shape id="AutoShape 453" o:spid="_x0000_s1131" type="#_x0000_t32" style="position:absolute;left:28765;top:11906;width:384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ZnPsYAAADdAAAADwAAAGRycy9kb3ducmV2LnhtbESPQWvCQBSE7wX/w/IK3pqNraQ1ukop&#10;iFJQSSp6fWRfk2D2bciuMf333YLQ4zAz3zCL1WAa0VPnassKJlEMgriwuuZSwfFr/fQGwnlkjY1l&#10;UvBDDlbL0cMCU21vnFGf+1IECLsUFVTet6mUrqjIoItsSxy8b9sZ9EF2pdQd3gLcNPI5jhNpsOaw&#10;UGFLHxUVl/xqFPSH0/513fabgy9P0+xzOjuj2Sk1fhze5yA8Df4/fG9vtYLkZZL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WZz7GAAAA3QAAAA8AAAAAAAAA&#10;AAAAAAAAoQIAAGRycy9kb3ducmV2LnhtbFBLBQYAAAAABAAEAPkAAACUAwAAAAA=&#10;" strokeweight="2pt"/>
                <v:shape id="AutoShape 454" o:spid="_x0000_s1132" type="#_x0000_t32" style="position:absolute;left:24669;top:15335;width:215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rCpccAAADdAAAADwAAAGRycy9kb3ducmV2LnhtbESPQWvCQBSE70L/w/IKvenGNkQbXaUU&#10;pEWoQS16fWRfk9Ds25DdJvHfu0LB4zAz3zDL9WBq0VHrKssKppMIBHFudcWFgu/jZjwH4Tyyxtoy&#10;KbiQg/XqYbTEVNue99QdfCEChF2KCkrvm1RKl5dk0E1sQxy8H9sa9EG2hdQt9gFuavkcRYk0WHFY&#10;KLGh95Ly38OfUdBlp91s03QfmS9O8X4bv57RfCn19Di8LUB4Gvw9/N/+1AqSl+kMbm/CE5C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msKlxwAAAN0AAAAPAAAAAAAA&#10;AAAAAAAAAKECAABkcnMvZG93bnJldi54bWxQSwUGAAAAAAQABAD5AAAAlQMAAAAA&#10;" strokeweight="2pt"/>
                <v:rect id="Rectangle 455" o:spid="_x0000_s1133" style="position:absolute;left:32670;width:15156;height:3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fFicUA&#10;AADdAAAADwAAAGRycy9kb3ducmV2LnhtbESPwUrDQBCG70LfYRnBi7SbqLQSuy1FEcVTkxbPQ3ZM&#10;gtnZsLu227d3DoLH4Z//m2/W2+xGdaIQB88GykUBirj1duDOwPHwOn8EFROyxdEzGbhQhO1mdrXG&#10;yvoz13RqUqcEwrFCA31KU6V1bHtyGBd+IpbsyweHScbQaRvwLHA36ruiWGqHA8uFHid67qn9bn6c&#10;aJS5/mzebi/+w7/UQ2nDwz6vjLm5zrsnUIly+l/+a79bA8v7UnTlG0G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98WJxQAAAN0AAAAPAAAAAAAAAAAAAAAAAJgCAABkcnMv&#10;ZG93bnJldi54bWxQSwUGAAAAAAQABAD1AAAAigMAAAAA&#10;" filled="f" fillcolor="#8db3e2" strokeweight="2pt">
                  <v:textbox>
                    <w:txbxContent>
                      <w:p w:rsidR="00BD7D47" w:rsidRPr="00495904" w:rsidRDefault="00BD7D47" w:rsidP="00BD7D47">
                        <w:pPr>
                          <w:rPr>
                            <w:szCs w:val="20"/>
                          </w:rPr>
                        </w:pPr>
                        <w:proofErr w:type="spellStart"/>
                        <w:proofErr w:type="gramStart"/>
                        <w:r w:rsidRPr="0064190E">
                          <w:rPr>
                            <w:rFonts w:cs="Arial"/>
                            <w:bCs/>
                            <w:szCs w:val="20"/>
                          </w:rPr>
                          <w:t>asram:</w:t>
                        </w:r>
                        <w:proofErr w:type="gramEnd"/>
                        <w:r>
                          <w:rPr>
                            <w:rFonts w:cs="Arial"/>
                            <w:bCs/>
                            <w:szCs w:val="20"/>
                          </w:rPr>
                          <w:t>IssueDate</w:t>
                        </w:r>
                        <w:r w:rsidRPr="00B2778B">
                          <w:rPr>
                            <w:rFonts w:cs="Arial"/>
                            <w:bCs/>
                            <w:szCs w:val="20"/>
                          </w:rPr>
                          <w:t>Time</w:t>
                        </w:r>
                        <w:proofErr w:type="spellEnd"/>
                      </w:p>
                    </w:txbxContent>
                  </v:textbox>
                </v:rect>
                <v:rect id="Rectangle 456" o:spid="_x0000_s1134" style="position:absolute;left:32575;top:15621;width:20291;height:3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tgEsYA&#10;AADdAAAADwAAAGRycy9kb3ducmV2LnhtbESPQWsCMRCF7wX/QxjBi9Ts2mLbrVHEUiyeutvS87CZ&#10;7i5uJksSNf77RhB6fLx535u3XEfTixM531lWkM8yEMS11R03Cr6/3u+fQfiArLG3TAou5GG9Gt0t&#10;sdD2zCWdqtCIBGFfoII2hKGQ0tctGfQzOxAn79c6gyFJ10jt8JzgppfzLFtIgx2nhhYH2rZUH6qj&#10;SW/ksfypdtOL3du3ssu1e/yMT0pNxnHzCiJQDP/Ht/SHVrB4yF/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7tgEsYAAADdAAAADwAAAAAAAAAAAAAAAACYAgAAZHJz&#10;L2Rvd25yZXYueG1sUEsFBgAAAAAEAAQA9QAAAIsDAAAAAA==&#10;" filled="f" fillcolor="#8db3e2" strokeweight="2pt">
                  <v:textbox>
                    <w:txbxContent>
                      <w:p w:rsidR="00BD7D47" w:rsidRPr="008A371C" w:rsidRDefault="00BD7D47" w:rsidP="00BD7D47">
                        <w:proofErr w:type="spellStart"/>
                        <w:r w:rsidRPr="008A371C">
                          <w:rPr>
                            <w:rFonts w:cs="Arial"/>
                            <w:bCs/>
                            <w:szCs w:val="20"/>
                            <w:lang w:val="de-DE"/>
                          </w:rPr>
                          <w:t>asram:RecipientCITradeParty</w:t>
                        </w:r>
                        <w:proofErr w:type="spellEnd"/>
                      </w:p>
                    </w:txbxContent>
                  </v:textbox>
                </v:rect>
                <v:shape id="AutoShape 457" o:spid="_x0000_s1135" type="#_x0000_t32" style="position:absolute;left:28670;top:1619;width:0;height:213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QbMMAAADdAAAADwAAAGRycy9kb3ducmV2LnhtbERPy4rCMBTdC/MP4Q64G1MfOGM1igii&#10;CE7REd1emmtbbG5KE2v9e7MYcHk479miNaVoqHaFZQX9XgSCOLW64EzB6W/99QPCeWSNpWVS8CQH&#10;i/lHZ4axtg8+UHP0mQgh7GJUkHtfxVK6NCeDrmcr4sBdbW3QB1hnUtf4COGmlIMoGkuDBYeGHCta&#10;5ZTejnejoEnOv9/rqtkkPjuPDrvR5IJmr1T3s11OQXhq/Vv8795qBePhIOwPb8ITkP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fkGzDAAAA3QAAAA8AAAAAAAAAAAAA&#10;AAAAoQIAAGRycy9kb3ducmV2LnhtbFBLBQYAAAAABAAEAPkAAACRAwAAAAA=&#10;" strokeweight="2pt"/>
                <v:shape id="AutoShape 458" o:spid="_x0000_s1136" type="#_x0000_t32" style="position:absolute;left:28670;top:17526;width:39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M198cAAADdAAAADwAAAGRycy9kb3ducmV2LnhtbESP3WrCQBSE7wu+w3KE3jWbWLE1zSpS&#10;kBbBij/E20P2NAlmz4bsNsa37xaEXg4z8w2TLQfTiJ46V1tWkEQxCOLC6ppLBafj+ukVhPPIGhvL&#10;pOBGDpaL0UOGqbZX3lN/8KUIEHYpKqi8b1MpXVGRQRfZljh437Yz6IPsSqk7vAa4aeQkjmfSYM1h&#10;ocKW3isqLocfo6Df5V8v67b/2Pkyn+430/kZzVapx/GwegPhafD/4Xv7UyuYPU8S+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UzX3xwAAAN0AAAAPAAAAAAAA&#10;AAAAAAAAAKECAABkcnMvZG93bnJldi54bWxQSwUGAAAAAAQABAD5AAAAlQMAAAAA&#10;" strokeweight="2pt"/>
                <v:rect id="Rechteck 6322" o:spid="_x0000_s1137" style="position:absolute;top:13620;width:2932;height:2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4NcYA&#10;AADdAAAADwAAAGRycy9kb3ducmV2LnhtbESP3WrCQBSE7wXfYTmCN6KbpiAluooI0lAK0vhzfcge&#10;k2D2bMyuSfr23UKhl8PMfMOst4OpRUetqywreFlEIIhzqysuFJxPh/kbCOeRNdaWScE3OdhuxqM1&#10;Jtr2/EVd5gsRIOwSVFB63yRSurwkg25hG+Lg3Wxr0AfZFlK32Ae4qWUcRUtpsOKwUGJD+5Lye/Y0&#10;Cvr82F1Pn+/yOLumlh/pY59dPpSaTobdCoSnwf+H/9qpVrB8jWP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4NcYAAADdAAAADwAAAAAAAAAAAAAAAACYAgAAZHJz&#10;L2Rvd25yZXYueG1sUEsFBgAAAAAEAAQA9QAAAIsDAAAAAA==&#10;" filled="f" stroked="f">
                  <v:textbox>
                    <w:txbxContent>
                      <w:p w:rsidR="00BD7D47" w:rsidRDefault="00BD7D47" w:rsidP="00BD7D47">
                        <w:pPr>
                          <w:rPr>
                            <w:rFonts w:cs="Arial"/>
                            <w:b/>
                            <w:color w:val="C00000"/>
                            <w:sz w:val="24"/>
                            <w:szCs w:val="24"/>
                            <w:lang w:val="de-DE"/>
                          </w:rPr>
                        </w:pPr>
                        <w:r>
                          <w:rPr>
                            <w:rFonts w:cs="Arial"/>
                            <w:b/>
                            <w:color w:val="C00000"/>
                            <w:sz w:val="24"/>
                            <w:szCs w:val="24"/>
                            <w:lang w:val="de-DE"/>
                          </w:rPr>
                          <w:t>1</w:t>
                        </w:r>
                      </w:p>
                    </w:txbxContent>
                  </v:textbox>
                </v:rect>
                <v:rect id="Rechteck 6323" o:spid="_x0000_s1138" style="position:absolute;left:29527;top:22955;width:2932;height:2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NdrsYA&#10;AADdAAAADwAAAGRycy9kb3ducmV2LnhtbESP3WrCQBSE7wu+w3IEb4puVBCJriKCNEhBGn+uD9lj&#10;Esyejdltkr59t1DwcpiZb5j1tjeVaKlxpWUF00kEgjizuuRcweV8GC9BOI+ssbJMCn7IwXYzeFtj&#10;rG3HX9SmPhcBwi5GBYX3dSylywoy6Ca2Jg7e3TYGfZBNLnWDXYCbSs6iaCENlhwWCqxpX1D2SL+N&#10;gi47tbfz54c8vd8Sy8/kuU+vR6VGw363AuGp96/wfzvRChbz2R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NdrsYAAADdAAAADwAAAAAAAAAAAAAAAACYAgAAZHJz&#10;L2Rvd25yZXYueG1sUEsFBgAAAAAEAAQA9QAAAIsDAAAAAA==&#10;" filled="f" stroked="f">
                  <v:textbox>
                    <w:txbxContent>
                      <w:p w:rsidR="00BD7D47" w:rsidRDefault="00BD7D47" w:rsidP="00BD7D47">
                        <w:pPr>
                          <w:rPr>
                            <w:rFonts w:cs="Arial"/>
                            <w:b/>
                            <w:color w:val="C00000"/>
                            <w:sz w:val="24"/>
                            <w:szCs w:val="24"/>
                            <w:lang w:val="de-DE"/>
                          </w:rPr>
                        </w:pPr>
                        <w:r>
                          <w:rPr>
                            <w:rFonts w:cs="Arial"/>
                            <w:b/>
                            <w:color w:val="C00000"/>
                            <w:sz w:val="24"/>
                            <w:szCs w:val="24"/>
                            <w:lang w:val="de-DE"/>
                          </w:rPr>
                          <w:t>1</w:t>
                        </w:r>
                      </w:p>
                    </w:txbxContent>
                  </v:textbox>
                </v:rect>
                <v:rect id="Rechteck 6324" o:spid="_x0000_s1139" style="position:absolute;left:28575;top:6477;width:5007;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2sYA&#10;AADdAAAADwAAAGRycy9kb3ducmV2LnhtbESPQWvCQBSE74L/YXlCL1I32iIluooIYiiCNFbPj+xr&#10;Epp9G7PbJP57Vyh4HGbmG2a57k0lWmpcaVnBdBKBIM6sLjlX8H3avX6AcB5ZY2WZFNzIwXo1HCwx&#10;1rbjL2pTn4sAYRejgsL7OpbSZQUZdBNbEwfvxzYGfZBNLnWDXYCbSs6iaC4NlhwWCqxpW1D2m/4Z&#10;BV12bC+nw14ex5fE8jW5btPzp1Ivo36zAOGp98/wfzvRCuZvs3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rF2sYAAADdAAAADwAAAAAAAAAAAAAAAACYAgAAZHJz&#10;L2Rvd25yZXYueG1sUEsFBgAAAAAEAAQA9QAAAIsDAAAAAA==&#10;" filled="f" stroked="f">
                  <v:textbox>
                    <w:txbxContent>
                      <w:p w:rsidR="00BD7D47" w:rsidRDefault="00BD7D47" w:rsidP="00BD7D47">
                        <w:pPr>
                          <w:rPr>
                            <w:rFonts w:cs="Arial"/>
                            <w:b/>
                            <w:sz w:val="24"/>
                            <w:szCs w:val="24"/>
                            <w:lang w:val="de-DE"/>
                          </w:rPr>
                        </w:pPr>
                        <w:r>
                          <w:rPr>
                            <w:rFonts w:cs="Arial"/>
                            <w:b/>
                            <w:sz w:val="24"/>
                            <w:szCs w:val="24"/>
                            <w:lang w:val="de-DE"/>
                          </w:rPr>
                          <w:t>0..1</w:t>
                        </w:r>
                      </w:p>
                    </w:txbxContent>
                  </v:textbox>
                </v:rect>
                <v:rect id="Rechteck 6325" o:spid="_x0000_s1140" style="position:absolute;left:28670;top:12477;width:5007;height:2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ZgQcYA&#10;AADdAAAADwAAAGRycy9kb3ducmV2LnhtbESPQWvCQBSE74L/YXlCL1I3WioluooIYiiCNFbPj+xr&#10;Epp9G7PbJP57Vyh4HGbmG2a57k0lWmpcaVnBdBKBIM6sLjlX8H3avX6AcB5ZY2WZFNzIwXo1HCwx&#10;1rbjL2pTn4sAYRejgsL7OpbSZQUZdBNbEwfvxzYGfZBNLnWDXYCbSs6iaC4NlhwWCqxpW1D2m/4Z&#10;BV12bC+nw14ex5fE8jW5btPzp1Ivo36zAOGp98/wfzvRCuZvs3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ZgQcYAAADdAAAADwAAAAAAAAAAAAAAAACYAgAAZHJz&#10;L2Rvd25yZXYueG1sUEsFBgAAAAAEAAQA9QAAAIsDAAAAAA==&#10;" filled="f" stroked="f">
                  <v:textbox>
                    <w:txbxContent>
                      <w:p w:rsidR="00BD7D47" w:rsidRDefault="00BD7D47" w:rsidP="00BD7D47">
                        <w:pPr>
                          <w:rPr>
                            <w:rFonts w:cs="Arial"/>
                            <w:b/>
                            <w:sz w:val="24"/>
                            <w:szCs w:val="24"/>
                            <w:lang w:val="de-DE"/>
                          </w:rPr>
                        </w:pPr>
                        <w:r>
                          <w:rPr>
                            <w:rFonts w:cs="Arial"/>
                            <w:b/>
                            <w:sz w:val="24"/>
                            <w:szCs w:val="24"/>
                            <w:lang w:val="de-DE"/>
                          </w:rPr>
                          <w:t>0..1</w:t>
                        </w:r>
                      </w:p>
                    </w:txbxContent>
                  </v:textbox>
                </v:rect>
                <v:rect id="Rechteck 6326" o:spid="_x0000_s1141" style="position:absolute;left:28479;top:18192;width:4665;height:2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T+NsYA&#10;AADdAAAADwAAAGRycy9kb3ducmV2LnhtbESP3WrCQBSE7wu+w3IEb4puaiFIdBURpKEUpPHn+pA9&#10;JsHs2Zhdk/Ttu4WCl8PMfMOsNoOpRUetqywreJtFIIhzqysuFJyO++kChPPIGmvLpOCHHGzWo5cV&#10;Jtr2/E1d5gsRIOwSVFB63yRSurwkg25mG+LgXW1r0AfZFlK32Ae4qeU8imJpsOKwUGJDu5LyW/Yw&#10;Cvr80F2OXx/y8HpJLd/T+y47fyo1GQ/bJQhPg3+G/9upVhC/z2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T+NsYAAADdAAAADwAAAAAAAAAAAAAAAACYAgAAZHJz&#10;L2Rvd25yZXYueG1sUEsFBgAAAAAEAAQA9QAAAIsDAAAAAA==&#10;" filled="f" stroked="f">
                  <v:textbox>
                    <w:txbxContent>
                      <w:p w:rsidR="00BD7D47" w:rsidRDefault="00BD7D47" w:rsidP="00BD7D47">
                        <w:pPr>
                          <w:rPr>
                            <w:rFonts w:cs="Arial"/>
                            <w:b/>
                            <w:color w:val="C00000"/>
                            <w:sz w:val="24"/>
                            <w:szCs w:val="24"/>
                            <w:lang w:val="de-DE"/>
                          </w:rPr>
                        </w:pPr>
                        <w:r>
                          <w:rPr>
                            <w:rFonts w:cs="Arial"/>
                            <w:b/>
                            <w:color w:val="C00000"/>
                            <w:sz w:val="24"/>
                            <w:szCs w:val="24"/>
                            <w:lang w:val="de-DE"/>
                          </w:rPr>
                          <w:t>1..*</w:t>
                        </w:r>
                      </w:p>
                    </w:txbxContent>
                  </v:textbox>
                </v:rect>
                <v:rect id="Rectangle 7206" o:spid="_x0000_s1142" style="position:absolute;left:32670;top:4572;width:12636;height:3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SbRsYA&#10;AADdAAAADwAAAGRycy9kb3ducmV2LnhtbESPQWsCMRCF7wX/Qxihl6LZ1aJlaxSxFEtP3bX0PGzG&#10;3cXNZElSjf++EYQeH2/e9+atNtH04kzOd5YV5NMMBHFtdceNgu/D++QFhA/IGnvLpOBKHjbr0cMK&#10;C20vXNK5Co1IEPYFKmhDGAopfd2SQT+1A3HyjtYZDEm6RmqHlwQ3vZxl2UIa7Dg1tDjQrqX6VP2a&#10;9EYey59q/3S1n/at7HLtnr/iUqnHcdy+gggUw//xPf2hFSzmsyX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SbRsYAAADdAAAADwAAAAAAAAAAAAAAAACYAgAAZHJz&#10;L2Rvd25yZXYueG1sUEsFBgAAAAAEAAQA9QAAAIsDAAAAAA==&#10;" filled="f" fillcolor="#8db3e2" strokeweight="2pt">
                  <v:textbox>
                    <w:txbxContent>
                      <w:p w:rsidR="00BD7D47" w:rsidRPr="0092092D" w:rsidRDefault="00BD7D47" w:rsidP="00BD7D47">
                        <w:pPr>
                          <w:rPr>
                            <w:szCs w:val="20"/>
                          </w:rPr>
                        </w:pPr>
                        <w:proofErr w:type="spellStart"/>
                        <w:proofErr w:type="gramStart"/>
                        <w:r>
                          <w:rPr>
                            <w:rFonts w:cs="Arial"/>
                            <w:bCs/>
                            <w:szCs w:val="20"/>
                          </w:rPr>
                          <w:t>asram:</w:t>
                        </w:r>
                        <w:proofErr w:type="gramEnd"/>
                        <w:r>
                          <w:rPr>
                            <w:rFonts w:cs="Arial"/>
                            <w:bCs/>
                            <w:szCs w:val="20"/>
                          </w:rPr>
                          <w:t>NameText</w:t>
                        </w:r>
                        <w:proofErr w:type="spellEnd"/>
                      </w:p>
                    </w:txbxContent>
                  </v:textbox>
                </v:rect>
                <v:rect id="Rechteck 6328" o:spid="_x0000_s1143" style="position:absolute;left:28765;top:2190;width:5009;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P38MA&#10;AADdAAAADwAAAGRycy9kb3ducmV2LnhtbERPy2qDQBTdF/IPww1kU5qxFkKwmYQghEopSM1jfXFu&#10;VercUWei9u87i0KXh/PeHWbTipEG11hW8LyOQBCXVjdcKbicT09bEM4ja2wtk4IfcnDYLx52mGg7&#10;8SeNha9ECGGXoILa+y6R0pU1GXRr2xEH7ssOBn2AQyX1gFMIN62Mo2gjDTYcGmrsKK2p/C7uRsFU&#10;5uPt/PEm88dbZrnP+rS4viu1Ws7HVxCeZv8v/nNnWsHmJQ5z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fP38MAAADdAAAADwAAAAAAAAAAAAAAAACYAgAAZHJzL2Rv&#10;d25yZXYueG1sUEsFBgAAAAAEAAQA9QAAAIgDAAAAAA==&#10;" filled="f" stroked="f">
                  <v:textbox>
                    <w:txbxContent>
                      <w:p w:rsidR="00BD7D47" w:rsidRDefault="00BD7D47" w:rsidP="00BD7D47">
                        <w:pPr>
                          <w:rPr>
                            <w:rFonts w:cs="Arial"/>
                            <w:b/>
                            <w:sz w:val="24"/>
                            <w:szCs w:val="24"/>
                            <w:lang w:val="de-DE"/>
                          </w:rPr>
                        </w:pPr>
                        <w:r>
                          <w:rPr>
                            <w:rFonts w:cs="Arial"/>
                            <w:b/>
                            <w:sz w:val="24"/>
                            <w:szCs w:val="24"/>
                            <w:lang w:val="de-DE"/>
                          </w:rPr>
                          <w:t>0..1</w:t>
                        </w:r>
                      </w:p>
                    </w:txbxContent>
                  </v:textbox>
                </v:rect>
                <w10:anchorlock/>
              </v:group>
            </w:pict>
          </mc:Fallback>
        </mc:AlternateContent>
      </w:r>
    </w:p>
    <w:p w14:paraId="3B1C6D7D" w14:textId="77777777" w:rsidR="00495904" w:rsidRDefault="00495904" w:rsidP="00EE10F7">
      <w:pPr>
        <w:rPr>
          <w:noProof/>
          <w:lang w:eastAsia="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907A29" w:rsidRPr="001E1B02" w14:paraId="3B1C6D7F" w14:textId="77777777" w:rsidTr="00EE10F7">
        <w:trPr>
          <w:cantSplit/>
          <w:trHeight w:val="329"/>
          <w:tblHeader/>
        </w:trPr>
        <w:tc>
          <w:tcPr>
            <w:tcW w:w="5000" w:type="pct"/>
            <w:shd w:val="clear" w:color="auto" w:fill="FFFFCC"/>
            <w:vAlign w:val="center"/>
          </w:tcPr>
          <w:p w14:paraId="3B1C6D7E" w14:textId="77777777" w:rsidR="00907A29" w:rsidRPr="0065314E" w:rsidRDefault="00907A29" w:rsidP="00EE10F7">
            <w:pPr>
              <w:rPr>
                <w:rFonts w:eastAsia="Times New Roman"/>
                <w:b/>
                <w:bCs/>
                <w:color w:val="000000"/>
                <w:lang w:eastAsia="de-DE"/>
              </w:rPr>
            </w:pPr>
            <w:r w:rsidRPr="0065314E">
              <w:rPr>
                <w:rFonts w:eastAsia="Times New Roman"/>
                <w:b/>
                <w:bCs/>
                <w:color w:val="000000"/>
                <w:lang w:eastAsia="de-DE"/>
              </w:rPr>
              <w:t>Explanation</w:t>
            </w:r>
          </w:p>
        </w:tc>
      </w:tr>
      <w:tr w:rsidR="00907A29" w14:paraId="3B1C6D81" w14:textId="77777777" w:rsidTr="00EE10F7">
        <w:trPr>
          <w:cantSplit/>
          <w:trHeight w:val="340"/>
        </w:trPr>
        <w:tc>
          <w:tcPr>
            <w:tcW w:w="5000" w:type="pct"/>
            <w:vAlign w:val="center"/>
          </w:tcPr>
          <w:p w14:paraId="3B1C6D80" w14:textId="77777777" w:rsidR="00907A29" w:rsidRPr="0065314E" w:rsidRDefault="00B968DC" w:rsidP="00144A8F">
            <w:r w:rsidRPr="0065314E">
              <w:rPr>
                <w:b/>
              </w:rPr>
              <w:t>“</w:t>
            </w:r>
            <w:r w:rsidRPr="0065314E">
              <w:rPr>
                <w:rFonts w:cs="Arial"/>
                <w:b/>
                <w:bCs/>
                <w:szCs w:val="20"/>
              </w:rPr>
              <w:t>as:CIExchangedDocument</w:t>
            </w:r>
            <w:r w:rsidR="0016758D">
              <w:rPr>
                <w:rFonts w:cs="Arial"/>
                <w:bCs/>
                <w:szCs w:val="20"/>
              </w:rPr>
              <w:t>” contains</w:t>
            </w:r>
            <w:r w:rsidRPr="0065314E">
              <w:rPr>
                <w:rFonts w:cs="Arial"/>
                <w:bCs/>
                <w:szCs w:val="20"/>
              </w:rPr>
              <w:t xml:space="preserve"> spe</w:t>
            </w:r>
            <w:r w:rsidR="00144A8F">
              <w:rPr>
                <w:rFonts w:cs="Arial"/>
                <w:bCs/>
                <w:szCs w:val="20"/>
              </w:rPr>
              <w:t xml:space="preserve">cific context data like receiving timestamp and data creation timestamp. </w:t>
            </w:r>
          </w:p>
        </w:tc>
      </w:tr>
    </w:tbl>
    <w:p w14:paraId="3B1C6D82" w14:textId="77777777" w:rsidR="00305D7C" w:rsidRPr="00305D7C" w:rsidRDefault="00305D7C" w:rsidP="00305D7C">
      <w:pPr>
        <w:rPr>
          <w:vanish/>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D8A" w14:textId="77777777" w:rsidTr="0065314E">
        <w:trPr>
          <w:cantSplit/>
          <w:trHeight w:val="329"/>
          <w:tblHeader/>
        </w:trPr>
        <w:tc>
          <w:tcPr>
            <w:tcW w:w="1050" w:type="pct"/>
            <w:shd w:val="clear" w:color="auto" w:fill="FFFFCC"/>
            <w:vAlign w:val="center"/>
          </w:tcPr>
          <w:p w14:paraId="3B1C6D83" w14:textId="77777777" w:rsidR="0065314E" w:rsidRPr="0065314E" w:rsidRDefault="0065314E" w:rsidP="00EE10F7">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D84" w14:textId="77777777" w:rsidR="0065314E" w:rsidRPr="0065314E" w:rsidRDefault="0065314E" w:rsidP="00EE10F7">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D85" w14:textId="77777777" w:rsidR="0065314E" w:rsidRPr="0065314E" w:rsidRDefault="0065314E" w:rsidP="00EE10F7">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D86" w14:textId="77777777" w:rsidR="0065314E" w:rsidRPr="0065314E" w:rsidRDefault="0065314E" w:rsidP="00EE10F7">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D87" w14:textId="77777777" w:rsidR="0065314E" w:rsidRPr="0065314E" w:rsidRDefault="0065314E" w:rsidP="00EE10F7">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D88" w14:textId="77777777" w:rsidR="0065314E" w:rsidRPr="0065314E" w:rsidRDefault="0065314E" w:rsidP="00EE10F7">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D89" w14:textId="77777777" w:rsidR="0065314E" w:rsidRPr="0065314E" w:rsidRDefault="0065314E" w:rsidP="00EE10F7">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D92" w14:textId="77777777" w:rsidTr="00EE10F7">
        <w:trPr>
          <w:cantSplit/>
          <w:trHeight w:val="340"/>
        </w:trPr>
        <w:tc>
          <w:tcPr>
            <w:tcW w:w="1050" w:type="pct"/>
            <w:shd w:val="clear" w:color="auto" w:fill="92D050"/>
            <w:vAlign w:val="center"/>
          </w:tcPr>
          <w:p w14:paraId="3B1C6D8B" w14:textId="77777777" w:rsidR="0065314E" w:rsidRPr="0065314E" w:rsidRDefault="0065314E" w:rsidP="00EE10F7">
            <w:pPr>
              <w:rPr>
                <w:rFonts w:eastAsia="Times New Roman" w:cs="Arial"/>
                <w:color w:val="000000"/>
                <w:sz w:val="16"/>
                <w:szCs w:val="20"/>
                <w:lang w:val="de-DE" w:eastAsia="de-DE"/>
              </w:rPr>
            </w:pPr>
            <w:r w:rsidRPr="0065314E">
              <w:rPr>
                <w:rFonts w:cs="Arial"/>
                <w:bCs/>
                <w:sz w:val="16"/>
                <w:szCs w:val="20"/>
              </w:rPr>
              <w:t>asram:IssueDateTime</w:t>
            </w:r>
          </w:p>
        </w:tc>
        <w:tc>
          <w:tcPr>
            <w:tcW w:w="450" w:type="pct"/>
            <w:shd w:val="clear" w:color="auto" w:fill="92D050"/>
            <w:vAlign w:val="center"/>
          </w:tcPr>
          <w:p w14:paraId="3B1C6D8C" w14:textId="77777777" w:rsidR="0065314E" w:rsidRPr="0065314E" w:rsidRDefault="0065314E" w:rsidP="00EE10F7">
            <w:pPr>
              <w:rPr>
                <w:rFonts w:eastAsia="Times New Roman" w:cs="Arial"/>
                <w:color w:val="000000"/>
                <w:sz w:val="16"/>
                <w:szCs w:val="20"/>
                <w:lang w:val="de-DE" w:eastAsia="de-DE"/>
              </w:rPr>
            </w:pPr>
            <w:r w:rsidRPr="0065314E">
              <w:rPr>
                <w:rFonts w:eastAsia="Times New Roman" w:cs="Arial"/>
                <w:color w:val="000000"/>
                <w:sz w:val="16"/>
                <w:szCs w:val="20"/>
                <w:lang w:eastAsia="de-DE"/>
              </w:rPr>
              <w:t>DATETIME</w:t>
            </w:r>
          </w:p>
        </w:tc>
        <w:tc>
          <w:tcPr>
            <w:tcW w:w="400" w:type="pct"/>
            <w:shd w:val="clear" w:color="auto" w:fill="92D050"/>
            <w:vAlign w:val="center"/>
          </w:tcPr>
          <w:p w14:paraId="3B1C6D8D" w14:textId="77777777" w:rsidR="0065314E" w:rsidRPr="0065314E" w:rsidRDefault="00BE2989" w:rsidP="00EE10F7">
            <w:pPr>
              <w:rPr>
                <w:rFonts w:eastAsia="Times New Roman" w:cs="Arial"/>
                <w:color w:val="000000"/>
                <w:sz w:val="16"/>
                <w:szCs w:val="20"/>
                <w:lang w:val="de-DE" w:eastAsia="de-DE"/>
              </w:rPr>
            </w:pPr>
            <w:r>
              <w:rPr>
                <w:rFonts w:eastAsia="Times New Roman" w:cs="Arial"/>
                <w:color w:val="000000"/>
                <w:sz w:val="16"/>
                <w:szCs w:val="20"/>
                <w:lang w:eastAsia="de-DE"/>
              </w:rPr>
              <w:t>-</w:t>
            </w:r>
          </w:p>
        </w:tc>
        <w:tc>
          <w:tcPr>
            <w:tcW w:w="350" w:type="pct"/>
            <w:shd w:val="clear" w:color="auto" w:fill="92D050"/>
            <w:vAlign w:val="center"/>
          </w:tcPr>
          <w:p w14:paraId="3B1C6D8E" w14:textId="77777777" w:rsidR="0065314E" w:rsidRPr="0065314E" w:rsidRDefault="0065314E" w:rsidP="00EE10F7">
            <w:pPr>
              <w:rPr>
                <w:rFonts w:eastAsia="Times New Roman" w:cs="Arial"/>
                <w:color w:val="000000"/>
                <w:sz w:val="16"/>
                <w:szCs w:val="20"/>
                <w:lang w:val="de-DE" w:eastAsia="de-DE"/>
              </w:rPr>
            </w:pPr>
            <w:r w:rsidRPr="0065314E">
              <w:rPr>
                <w:rFonts w:eastAsia="Times New Roman" w:cs="Arial"/>
                <w:color w:val="000000"/>
                <w:sz w:val="16"/>
                <w:szCs w:val="20"/>
                <w:lang w:val="de-DE" w:eastAsia="de-DE"/>
              </w:rPr>
              <w:t>3</w:t>
            </w:r>
          </w:p>
        </w:tc>
        <w:tc>
          <w:tcPr>
            <w:tcW w:w="950" w:type="pct"/>
            <w:shd w:val="clear" w:color="auto" w:fill="92D050"/>
            <w:vAlign w:val="center"/>
          </w:tcPr>
          <w:p w14:paraId="3B1C6D8F" w14:textId="77777777" w:rsidR="0065314E" w:rsidRPr="0065314E" w:rsidRDefault="0065314E" w:rsidP="00EE10F7">
            <w:pPr>
              <w:rPr>
                <w:rFonts w:eastAsia="Times New Roman" w:cs="Arial"/>
                <w:color w:val="000000"/>
                <w:sz w:val="16"/>
                <w:szCs w:val="20"/>
                <w:lang w:eastAsia="de-DE"/>
              </w:rPr>
            </w:pPr>
            <w:r w:rsidRPr="0065314E">
              <w:rPr>
                <w:rFonts w:cs="Arial"/>
                <w:sz w:val="16"/>
                <w:szCs w:val="20"/>
              </w:rPr>
              <w:t>2011-05-31</w:t>
            </w:r>
            <w:r w:rsidR="00BE2989">
              <w:rPr>
                <w:rFonts w:cs="Arial"/>
                <w:sz w:val="16"/>
                <w:szCs w:val="20"/>
              </w:rPr>
              <w:t>T00:30:00</w:t>
            </w:r>
          </w:p>
        </w:tc>
        <w:tc>
          <w:tcPr>
            <w:tcW w:w="300" w:type="pct"/>
            <w:shd w:val="clear" w:color="auto" w:fill="92D050"/>
            <w:vAlign w:val="center"/>
          </w:tcPr>
          <w:p w14:paraId="3B1C6D90" w14:textId="77777777" w:rsidR="0065314E" w:rsidRPr="0065314E" w:rsidRDefault="0065314E" w:rsidP="00EE10F7">
            <w:pPr>
              <w:rPr>
                <w:rFonts w:eastAsia="Times New Roman"/>
                <w:color w:val="000000"/>
                <w:sz w:val="16"/>
                <w:lang w:val="de-DE" w:eastAsia="de-DE"/>
              </w:rPr>
            </w:pPr>
            <w:r w:rsidRPr="0065314E">
              <w:rPr>
                <w:rFonts w:eastAsia="Times New Roman"/>
                <w:color w:val="000000"/>
                <w:sz w:val="16"/>
                <w:lang w:eastAsia="de-DE"/>
              </w:rPr>
              <w:t>C</w:t>
            </w:r>
          </w:p>
        </w:tc>
        <w:tc>
          <w:tcPr>
            <w:tcW w:w="1500" w:type="pct"/>
            <w:shd w:val="clear" w:color="auto" w:fill="92D050"/>
            <w:vAlign w:val="center"/>
          </w:tcPr>
          <w:p w14:paraId="3B1C6D91" w14:textId="2BF104FD" w:rsidR="0065314E" w:rsidRPr="0065314E" w:rsidRDefault="005225B4" w:rsidP="00EE10F7">
            <w:pPr>
              <w:rPr>
                <w:rFonts w:eastAsia="Times New Roman"/>
                <w:color w:val="000000"/>
                <w:sz w:val="16"/>
                <w:lang w:eastAsia="de-DE"/>
              </w:rPr>
            </w:pPr>
            <w:r>
              <w:rPr>
                <w:rFonts w:eastAsia="Times New Roman"/>
                <w:color w:val="000000"/>
                <w:sz w:val="16"/>
                <w:lang w:eastAsia="de-DE"/>
              </w:rPr>
              <w:t>The point in time when the Inventory Forecast/Stocklevel data are registered in AirSupply</w:t>
            </w:r>
          </w:p>
        </w:tc>
      </w:tr>
      <w:tr w:rsidR="00BD7D47" w:rsidRPr="00B2778B" w14:paraId="3B1C6D9A" w14:textId="77777777" w:rsidTr="00EE10F7">
        <w:trPr>
          <w:cantSplit/>
          <w:trHeight w:val="340"/>
        </w:trPr>
        <w:tc>
          <w:tcPr>
            <w:tcW w:w="1050" w:type="pct"/>
            <w:shd w:val="clear" w:color="auto" w:fill="92D050"/>
            <w:vAlign w:val="center"/>
          </w:tcPr>
          <w:p w14:paraId="3B1C6D93" w14:textId="77777777" w:rsidR="00BD7D47" w:rsidRPr="0065314E" w:rsidRDefault="00BD7D47" w:rsidP="00EE10F7">
            <w:pPr>
              <w:rPr>
                <w:sz w:val="16"/>
              </w:rPr>
            </w:pPr>
            <w:r>
              <w:rPr>
                <w:sz w:val="16"/>
              </w:rPr>
              <w:t>asram:NameText</w:t>
            </w:r>
          </w:p>
        </w:tc>
        <w:tc>
          <w:tcPr>
            <w:tcW w:w="450" w:type="pct"/>
            <w:shd w:val="clear" w:color="auto" w:fill="92D050"/>
            <w:vAlign w:val="center"/>
          </w:tcPr>
          <w:p w14:paraId="3B1C6D94" w14:textId="77777777" w:rsidR="00BD7D47" w:rsidRPr="0065314E" w:rsidRDefault="00BD7D47" w:rsidP="00EE10F7">
            <w:pPr>
              <w:rPr>
                <w:rFonts w:eastAsia="Times New Roman" w:cs="Arial"/>
                <w:color w:val="000000"/>
                <w:sz w:val="16"/>
                <w:szCs w:val="20"/>
                <w:lang w:eastAsia="de-DE"/>
              </w:rPr>
            </w:pPr>
            <w:r>
              <w:rPr>
                <w:rFonts w:eastAsia="Times New Roman" w:cs="Arial"/>
                <w:color w:val="000000"/>
                <w:sz w:val="16"/>
                <w:szCs w:val="20"/>
                <w:lang w:eastAsia="de-DE"/>
              </w:rPr>
              <w:t>String</w:t>
            </w:r>
          </w:p>
        </w:tc>
        <w:tc>
          <w:tcPr>
            <w:tcW w:w="400" w:type="pct"/>
            <w:shd w:val="clear" w:color="auto" w:fill="92D050"/>
            <w:vAlign w:val="center"/>
          </w:tcPr>
          <w:p w14:paraId="3B1C6D95" w14:textId="77777777" w:rsidR="00BD7D47" w:rsidRPr="0065314E" w:rsidRDefault="00CA2C01" w:rsidP="00EE10F7">
            <w:pPr>
              <w:rPr>
                <w:sz w:val="16"/>
              </w:rPr>
            </w:pPr>
            <w:r>
              <w:rPr>
                <w:sz w:val="16"/>
              </w:rPr>
              <w:t>50</w:t>
            </w:r>
          </w:p>
        </w:tc>
        <w:tc>
          <w:tcPr>
            <w:tcW w:w="350" w:type="pct"/>
            <w:shd w:val="clear" w:color="auto" w:fill="92D050"/>
            <w:vAlign w:val="center"/>
          </w:tcPr>
          <w:p w14:paraId="3B1C6D96" w14:textId="77777777" w:rsidR="00BD7D47" w:rsidRPr="0065314E" w:rsidRDefault="00CA2C01" w:rsidP="00EE10F7">
            <w:pPr>
              <w:rPr>
                <w:sz w:val="16"/>
              </w:rPr>
            </w:pPr>
            <w:r>
              <w:rPr>
                <w:sz w:val="16"/>
              </w:rPr>
              <w:t>3</w:t>
            </w:r>
          </w:p>
        </w:tc>
        <w:tc>
          <w:tcPr>
            <w:tcW w:w="950" w:type="pct"/>
            <w:shd w:val="clear" w:color="auto" w:fill="92D050"/>
            <w:vAlign w:val="center"/>
          </w:tcPr>
          <w:p w14:paraId="3B1C6D97" w14:textId="77777777" w:rsidR="00BD7D47" w:rsidRPr="0065314E" w:rsidRDefault="00CA2C01" w:rsidP="00EE10F7">
            <w:pPr>
              <w:rPr>
                <w:rFonts w:eastAsia="Times New Roman" w:cs="Arial"/>
                <w:color w:val="000000"/>
                <w:sz w:val="16"/>
                <w:szCs w:val="20"/>
                <w:lang w:val="de-DE" w:eastAsia="de-DE"/>
              </w:rPr>
            </w:pPr>
            <w:r w:rsidRPr="00CA2C01">
              <w:rPr>
                <w:rFonts w:eastAsia="Times New Roman" w:cs="Arial"/>
                <w:color w:val="000000"/>
                <w:sz w:val="16"/>
                <w:szCs w:val="20"/>
                <w:lang w:val="de-DE" w:eastAsia="de-DE"/>
              </w:rPr>
              <w:t>INVENTORY_FORECAST</w:t>
            </w:r>
          </w:p>
        </w:tc>
        <w:tc>
          <w:tcPr>
            <w:tcW w:w="300" w:type="pct"/>
            <w:shd w:val="clear" w:color="auto" w:fill="92D050"/>
            <w:vAlign w:val="center"/>
          </w:tcPr>
          <w:p w14:paraId="3B1C6D98" w14:textId="77777777" w:rsidR="00BD7D47" w:rsidRPr="0065314E" w:rsidRDefault="00CA2C01" w:rsidP="00EE10F7">
            <w:pPr>
              <w:rPr>
                <w:sz w:val="16"/>
              </w:rPr>
            </w:pPr>
            <w:r>
              <w:rPr>
                <w:sz w:val="16"/>
              </w:rPr>
              <w:t>C</w:t>
            </w:r>
          </w:p>
        </w:tc>
        <w:tc>
          <w:tcPr>
            <w:tcW w:w="1500" w:type="pct"/>
            <w:shd w:val="clear" w:color="auto" w:fill="92D050"/>
            <w:vAlign w:val="center"/>
          </w:tcPr>
          <w:p w14:paraId="3B1C6D99" w14:textId="77777777" w:rsidR="00BD7D47" w:rsidRPr="0065314E" w:rsidRDefault="00A247E6" w:rsidP="00A247E6">
            <w:pPr>
              <w:jc w:val="both"/>
              <w:rPr>
                <w:sz w:val="16"/>
              </w:rPr>
            </w:pPr>
            <w:r>
              <w:rPr>
                <w:rFonts w:eastAsia="Times New Roman"/>
                <w:color w:val="000000"/>
                <w:sz w:val="16"/>
                <w:lang w:eastAsia="de-DE"/>
              </w:rPr>
              <w:t>Defines the type</w:t>
            </w:r>
            <w:r w:rsidRPr="00722599">
              <w:rPr>
                <w:rFonts w:eastAsia="Times New Roman"/>
                <w:color w:val="000000"/>
                <w:sz w:val="16"/>
                <w:lang w:eastAsia="de-DE"/>
              </w:rPr>
              <w:t xml:space="preserve"> of the document</w:t>
            </w:r>
          </w:p>
        </w:tc>
      </w:tr>
      <w:tr w:rsidR="0065314E" w:rsidRPr="00B2778B" w14:paraId="3B1C6DA2" w14:textId="77777777" w:rsidTr="00EE10F7">
        <w:trPr>
          <w:cantSplit/>
          <w:trHeight w:val="340"/>
        </w:trPr>
        <w:tc>
          <w:tcPr>
            <w:tcW w:w="1050" w:type="pct"/>
            <w:shd w:val="clear" w:color="auto" w:fill="92D050"/>
            <w:vAlign w:val="center"/>
          </w:tcPr>
          <w:p w14:paraId="3B1C6D9B" w14:textId="77777777" w:rsidR="0065314E" w:rsidRPr="0065314E" w:rsidRDefault="0065314E" w:rsidP="00EE10F7">
            <w:pPr>
              <w:rPr>
                <w:sz w:val="16"/>
              </w:rPr>
            </w:pPr>
            <w:r w:rsidRPr="0065314E">
              <w:rPr>
                <w:sz w:val="16"/>
              </w:rPr>
              <w:t>asram:</w:t>
            </w:r>
            <w:r w:rsidRPr="0065314E">
              <w:rPr>
                <w:rFonts w:cs="Arial"/>
                <w:bCs/>
                <w:sz w:val="16"/>
                <w:szCs w:val="20"/>
                <w:lang w:val="de-DE"/>
              </w:rPr>
              <w:t>RevisionDateTime</w:t>
            </w:r>
          </w:p>
        </w:tc>
        <w:tc>
          <w:tcPr>
            <w:tcW w:w="450" w:type="pct"/>
            <w:shd w:val="clear" w:color="auto" w:fill="92D050"/>
            <w:vAlign w:val="center"/>
          </w:tcPr>
          <w:p w14:paraId="3B1C6D9C" w14:textId="77777777" w:rsidR="0065314E" w:rsidRPr="0065314E" w:rsidRDefault="00BD7D47" w:rsidP="00EE10F7">
            <w:pPr>
              <w:rPr>
                <w:rFonts w:eastAsia="Times New Roman" w:cs="Arial"/>
                <w:color w:val="000000"/>
                <w:sz w:val="16"/>
                <w:szCs w:val="20"/>
                <w:lang w:eastAsia="de-DE"/>
              </w:rPr>
            </w:pPr>
            <w:r>
              <w:rPr>
                <w:rFonts w:eastAsia="Times New Roman" w:cs="Arial"/>
                <w:color w:val="000000"/>
                <w:sz w:val="16"/>
                <w:szCs w:val="20"/>
                <w:lang w:eastAsia="de-DE"/>
              </w:rPr>
              <w:t>DATETIME</w:t>
            </w:r>
          </w:p>
        </w:tc>
        <w:tc>
          <w:tcPr>
            <w:tcW w:w="400" w:type="pct"/>
            <w:shd w:val="clear" w:color="auto" w:fill="92D050"/>
            <w:vAlign w:val="center"/>
          </w:tcPr>
          <w:p w14:paraId="3B1C6D9D" w14:textId="77777777" w:rsidR="0065314E" w:rsidRPr="0065314E" w:rsidRDefault="00CA2C01" w:rsidP="00EE10F7">
            <w:pPr>
              <w:rPr>
                <w:sz w:val="16"/>
              </w:rPr>
            </w:pPr>
            <w:r>
              <w:rPr>
                <w:sz w:val="16"/>
              </w:rPr>
              <w:t>-</w:t>
            </w:r>
          </w:p>
        </w:tc>
        <w:tc>
          <w:tcPr>
            <w:tcW w:w="350" w:type="pct"/>
            <w:shd w:val="clear" w:color="auto" w:fill="92D050"/>
            <w:vAlign w:val="center"/>
          </w:tcPr>
          <w:p w14:paraId="3B1C6D9E" w14:textId="77777777" w:rsidR="0065314E" w:rsidRPr="0065314E" w:rsidRDefault="0065314E" w:rsidP="00EE10F7">
            <w:pPr>
              <w:rPr>
                <w:sz w:val="16"/>
              </w:rPr>
            </w:pPr>
            <w:r w:rsidRPr="0065314E">
              <w:rPr>
                <w:sz w:val="16"/>
              </w:rPr>
              <w:t>3</w:t>
            </w:r>
          </w:p>
        </w:tc>
        <w:tc>
          <w:tcPr>
            <w:tcW w:w="950" w:type="pct"/>
            <w:shd w:val="clear" w:color="auto" w:fill="92D050"/>
            <w:vAlign w:val="center"/>
          </w:tcPr>
          <w:p w14:paraId="3B1C6D9F" w14:textId="77777777" w:rsidR="0065314E" w:rsidRPr="0065314E" w:rsidRDefault="008B7044" w:rsidP="00EE10F7">
            <w:pPr>
              <w:rPr>
                <w:sz w:val="16"/>
              </w:rPr>
            </w:pPr>
            <w:r>
              <w:rPr>
                <w:rFonts w:eastAsia="Times New Roman" w:cs="Arial"/>
                <w:color w:val="000000"/>
                <w:sz w:val="16"/>
                <w:szCs w:val="20"/>
                <w:lang w:val="de-DE" w:eastAsia="de-DE"/>
              </w:rPr>
              <w:t>2011-05-30T23:59</w:t>
            </w:r>
            <w:r w:rsidR="0065314E" w:rsidRPr="0065314E">
              <w:rPr>
                <w:rFonts w:eastAsia="Times New Roman" w:cs="Arial"/>
                <w:color w:val="000000"/>
                <w:sz w:val="16"/>
                <w:szCs w:val="20"/>
                <w:lang w:val="de-DE" w:eastAsia="de-DE"/>
              </w:rPr>
              <w:t>:05</w:t>
            </w:r>
          </w:p>
        </w:tc>
        <w:tc>
          <w:tcPr>
            <w:tcW w:w="300" w:type="pct"/>
            <w:shd w:val="clear" w:color="auto" w:fill="92D050"/>
            <w:vAlign w:val="center"/>
          </w:tcPr>
          <w:p w14:paraId="3B1C6DA0" w14:textId="77777777" w:rsidR="0065314E" w:rsidRPr="0065314E" w:rsidRDefault="0065314E" w:rsidP="00EE10F7">
            <w:pPr>
              <w:rPr>
                <w:sz w:val="16"/>
              </w:rPr>
            </w:pPr>
            <w:r w:rsidRPr="0065314E">
              <w:rPr>
                <w:sz w:val="16"/>
              </w:rPr>
              <w:t>C</w:t>
            </w:r>
          </w:p>
        </w:tc>
        <w:tc>
          <w:tcPr>
            <w:tcW w:w="1500" w:type="pct"/>
            <w:shd w:val="clear" w:color="auto" w:fill="92D050"/>
            <w:vAlign w:val="center"/>
          </w:tcPr>
          <w:p w14:paraId="3B1C6DA1" w14:textId="3D3E3115" w:rsidR="0065314E" w:rsidRPr="0065314E" w:rsidRDefault="005225B4" w:rsidP="0016758D">
            <w:pPr>
              <w:rPr>
                <w:sz w:val="16"/>
              </w:rPr>
            </w:pPr>
            <w:r>
              <w:rPr>
                <w:sz w:val="16"/>
              </w:rPr>
              <w:t>The point in time when the Inventory Forecast/</w:t>
            </w:r>
            <w:r w:rsidR="0016758D">
              <w:rPr>
                <w:sz w:val="16"/>
              </w:rPr>
              <w:t xml:space="preserve"> Stocklevel data</w:t>
            </w:r>
            <w:r>
              <w:rPr>
                <w:sz w:val="16"/>
              </w:rPr>
              <w:t xml:space="preserve"> were created</w:t>
            </w:r>
            <w:r w:rsidR="0016758D">
              <w:rPr>
                <w:sz w:val="16"/>
              </w:rPr>
              <w:t xml:space="preserve"> in the customer ERP system (timestamp of the inventory) </w:t>
            </w:r>
          </w:p>
        </w:tc>
      </w:tr>
    </w:tbl>
    <w:p w14:paraId="3B1C6DA3" w14:textId="77777777" w:rsidR="00EE10F7" w:rsidRDefault="00EE10F7" w:rsidP="00EE10F7">
      <w:pPr>
        <w:rPr>
          <w:noProof/>
          <w:lang w:eastAsia="de-DE"/>
        </w:rPr>
      </w:pPr>
    </w:p>
    <w:p w14:paraId="3B1C6DA4" w14:textId="77777777" w:rsidR="00EE10F7" w:rsidRDefault="00EE10F7">
      <w:pPr>
        <w:rPr>
          <w:noProof/>
          <w:lang w:eastAsia="de-DE"/>
        </w:rPr>
      </w:pPr>
      <w:r>
        <w:rPr>
          <w:noProof/>
          <w:lang w:eastAsia="de-DE"/>
        </w:rPr>
        <w:br w:type="page"/>
      </w:r>
    </w:p>
    <w:p w14:paraId="3B1C6DA5" w14:textId="77777777" w:rsidR="00912CE3" w:rsidRDefault="00B2778B" w:rsidP="005A4F81">
      <w:pPr>
        <w:pStyle w:val="berschrift2"/>
        <w:ind w:left="709" w:hanging="709"/>
      </w:pPr>
      <w:bookmarkStart w:id="28" w:name="_Toc319064752"/>
      <w:r w:rsidRPr="00B2778B">
        <w:t>asram:</w:t>
      </w:r>
      <w:r w:rsidR="00B968DC" w:rsidRPr="005A4F81">
        <w:t>Recipient</w:t>
      </w:r>
      <w:r w:rsidR="0039112B" w:rsidRPr="005A4F81">
        <w:t>CITrade</w:t>
      </w:r>
      <w:r w:rsidRPr="005A4F81">
        <w:t>Party</w:t>
      </w:r>
      <w:bookmarkEnd w:id="28"/>
    </w:p>
    <w:p w14:paraId="3B1C6DA6" w14:textId="77777777" w:rsidR="00192683" w:rsidRPr="00192683" w:rsidRDefault="00192683" w:rsidP="00192683"/>
    <w:p w14:paraId="3B1C6DA7" w14:textId="77777777" w:rsidR="002344C6" w:rsidRPr="002344C6" w:rsidRDefault="00192683" w:rsidP="00192683">
      <w:r>
        <w:rPr>
          <w:noProof/>
          <w:lang w:eastAsia="zh-TW"/>
        </w:rPr>
        <mc:AlternateContent>
          <mc:Choice Requires="wpg">
            <w:drawing>
              <wp:inline distT="0" distB="0" distL="0" distR="0" wp14:anchorId="3B1C70F4" wp14:editId="3B1C70F5">
                <wp:extent cx="5115058" cy="474123"/>
                <wp:effectExtent l="0" t="0" r="28575" b="2540"/>
                <wp:docPr id="6195" name="Gruppieren 6195"/>
                <wp:cNvGraphicFramePr/>
                <a:graphic xmlns:a="http://schemas.openxmlformats.org/drawingml/2006/main">
                  <a:graphicData uri="http://schemas.microsoft.com/office/word/2010/wordprocessingGroup">
                    <wpg:wgp>
                      <wpg:cNvGrpSpPr/>
                      <wpg:grpSpPr>
                        <a:xfrm>
                          <a:off x="0" y="0"/>
                          <a:ext cx="5115058" cy="474123"/>
                          <a:chOff x="0" y="0"/>
                          <a:chExt cx="5115058" cy="474123"/>
                        </a:xfrm>
                      </wpg:grpSpPr>
                      <wps:wsp>
                        <wps:cNvPr id="6046" name="Rectangle 428"/>
                        <wps:cNvSpPr>
                          <a:spLocks noChangeArrowheads="1"/>
                        </wps:cNvSpPr>
                        <wps:spPr bwMode="auto">
                          <a:xfrm>
                            <a:off x="404038" y="0"/>
                            <a:ext cx="2099310" cy="344805"/>
                          </a:xfrm>
                          <a:prstGeom prst="rect">
                            <a:avLst/>
                          </a:prstGeom>
                          <a:solidFill>
                            <a:srgbClr val="8DB3E2"/>
                          </a:solidFill>
                          <a:ln w="25400">
                            <a:solidFill>
                              <a:srgbClr val="000000"/>
                            </a:solidFill>
                            <a:miter lim="800000"/>
                            <a:headEnd/>
                            <a:tailEnd/>
                          </a:ln>
                        </wps:spPr>
                        <wps:txbx>
                          <w:txbxContent>
                            <w:p w14:paraId="3B1C717F" w14:textId="77777777" w:rsidR="00413327" w:rsidRPr="00011171" w:rsidRDefault="00413327" w:rsidP="000C2257">
                              <w:pPr>
                                <w:rPr>
                                  <w:szCs w:val="24"/>
                                </w:rPr>
                              </w:pPr>
                              <w:r w:rsidRPr="00011171">
                                <w:rPr>
                                  <w:rFonts w:cs="Arial"/>
                                  <w:b/>
                                  <w:bCs/>
                                  <w:szCs w:val="20"/>
                                </w:rPr>
                                <w:t>asram:RecipientCITradeParty</w:t>
                              </w:r>
                            </w:p>
                          </w:txbxContent>
                        </wps:txbx>
                        <wps:bodyPr rot="0" vert="horz" wrap="square" lIns="91440" tIns="45720" rIns="91440" bIns="45720" anchor="t" anchorCtr="0" upright="1">
                          <a:noAutofit/>
                        </wps:bodyPr>
                      </wps:wsp>
                      <wps:wsp>
                        <wps:cNvPr id="6047" name="AutoShape 429"/>
                        <wps:cNvCnPr>
                          <a:cxnSpLocks noChangeShapeType="1"/>
                        </wps:cNvCnPr>
                        <wps:spPr bwMode="auto">
                          <a:xfrm>
                            <a:off x="2700670"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8" name="Rectangle 430"/>
                        <wps:cNvSpPr>
                          <a:spLocks noChangeArrowheads="1"/>
                        </wps:cNvSpPr>
                        <wps:spPr bwMode="auto">
                          <a:xfrm>
                            <a:off x="3274828" y="0"/>
                            <a:ext cx="18402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80" w14:textId="77777777" w:rsidR="00413327" w:rsidRPr="00B10F12" w:rsidRDefault="00413327" w:rsidP="000C2257">
                              <w:r w:rsidRPr="00B10F12">
                                <w:rPr>
                                  <w:rFonts w:cs="Arial"/>
                                  <w:bCs/>
                                  <w:szCs w:val="20"/>
                                </w:rPr>
                                <w:t>asram:IdentificationIdentifier</w:t>
                              </w:r>
                            </w:p>
                          </w:txbxContent>
                        </wps:txbx>
                        <wps:bodyPr rot="0" vert="horz" wrap="square" lIns="91440" tIns="45720" rIns="91440" bIns="45720" anchor="t" anchorCtr="0" upright="1">
                          <a:noAutofit/>
                        </wps:bodyPr>
                      </wps:wsp>
                      <wps:wsp>
                        <wps:cNvPr id="6049" name="Rectangle 431"/>
                        <wps:cNvSpPr>
                          <a:spLocks noChangeArrowheads="1"/>
                        </wps:cNvSpPr>
                        <wps:spPr bwMode="auto">
                          <a:xfrm>
                            <a:off x="2509284"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50" name="AutoShape 432"/>
                        <wps:cNvCnPr>
                          <a:cxnSpLocks noChangeShapeType="1"/>
                        </wps:cNvCnPr>
                        <wps:spPr bwMode="auto">
                          <a:xfrm>
                            <a:off x="2498652"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3" name="Rechteck 6193"/>
                        <wps:cNvSpPr>
                          <a:spLocks noChangeArrowheads="1"/>
                        </wps:cNvSpPr>
                        <wps:spPr bwMode="auto">
                          <a:xfrm>
                            <a:off x="0" y="21265"/>
                            <a:ext cx="466725" cy="293370"/>
                          </a:xfrm>
                          <a:prstGeom prst="rect">
                            <a:avLst/>
                          </a:prstGeom>
                          <a:noFill/>
                          <a:ln>
                            <a:noFill/>
                          </a:ln>
                          <a:extLst/>
                        </wps:spPr>
                        <wps:txbx>
                          <w:txbxContent>
                            <w:p w14:paraId="3B1C7181" w14:textId="77777777" w:rsidR="00413327" w:rsidRDefault="00413327" w:rsidP="00192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4" name="Rechteck 6194"/>
                        <wps:cNvSpPr>
                          <a:spLocks noChangeArrowheads="1"/>
                        </wps:cNvSpPr>
                        <wps:spPr bwMode="auto">
                          <a:xfrm>
                            <a:off x="2987749" y="180753"/>
                            <a:ext cx="293370" cy="293370"/>
                          </a:xfrm>
                          <a:prstGeom prst="rect">
                            <a:avLst/>
                          </a:prstGeom>
                          <a:noFill/>
                          <a:ln>
                            <a:noFill/>
                          </a:ln>
                          <a:extLst/>
                        </wps:spPr>
                        <wps:txbx>
                          <w:txbxContent>
                            <w:p w14:paraId="3B1C7182" w14:textId="77777777" w:rsidR="00413327" w:rsidRDefault="00413327" w:rsidP="00192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95" o:spid="_x0000_s1144" style="width:402.75pt;height:37.35pt;mso-position-horizontal-relative:char;mso-position-vertical-relative:line" coordsize="51150,4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">
                <v:rect id="Rectangle 428" o:spid="_x0000_s1145" style="position:absolute;left:4040;width:209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W8UA&#10;AADdAAAADwAAAGRycy9kb3ducmV2LnhtbESPQWvCQBSE7wX/w/IEb3VTKaGmrlIsQvAgmBa8vmZf&#10;s6HZtyG7mphf7wpCj8PMfMOsNoNtxIU6XztW8DJPQBCXTtdcKfj+2j2/gfABWWPjmBRcycNmPXla&#10;YaZdz0e6FKESEcI+QwUmhDaT0peGLPq5a4mj9+s6iyHKrpK6wz7CbSMXSZJKizXHBYMtbQ2Vf8XZ&#10;Kvg8n8xudMbvD1SP+gfddrnIlZpNh493EIGG8B9+tHOtIE1eU7i/iU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I35bxQAAAN0AAAAPAAAAAAAAAAAAAAAAAJgCAABkcnMv&#10;ZG93bnJldi54bWxQSwUGAAAAAAQABAD1AAAAigMAAAAA&#10;" fillcolor="#8db3e2" strokeweight="2pt">
                  <v:textbox>
                    <w:txbxContent>
                      <w:p w:rsidR="001767C7" w:rsidRPr="00011171" w:rsidRDefault="001767C7" w:rsidP="000C2257">
                        <w:pPr>
                          <w:rPr>
                            <w:szCs w:val="24"/>
                          </w:rPr>
                        </w:pPr>
                        <w:proofErr w:type="spellStart"/>
                        <w:proofErr w:type="gramStart"/>
                        <w:r w:rsidRPr="00011171">
                          <w:rPr>
                            <w:rFonts w:cs="Arial"/>
                            <w:b/>
                            <w:bCs/>
                            <w:szCs w:val="20"/>
                          </w:rPr>
                          <w:t>asram:</w:t>
                        </w:r>
                        <w:proofErr w:type="gramEnd"/>
                        <w:r w:rsidRPr="00011171">
                          <w:rPr>
                            <w:rFonts w:cs="Arial"/>
                            <w:b/>
                            <w:bCs/>
                            <w:szCs w:val="20"/>
                          </w:rPr>
                          <w:t>RecipientCITradeParty</w:t>
                        </w:r>
                        <w:proofErr w:type="spellEnd"/>
                      </w:p>
                    </w:txbxContent>
                  </v:textbox>
                </v:rect>
                <v:shape id="AutoShape 429" o:spid="_x0000_s1146" type="#_x0000_t32" style="position:absolute;left:27006;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yMxMYAAADdAAAADwAAAGRycy9kb3ducmV2LnhtbESPQWvCQBSE7wX/w/KE3uqmJSRtdBUR&#10;pKVQg1b0+sg+k9Ds25DdJvHfuwWhx2FmvmEWq9E0oqfO1ZYVPM8iEMSF1TWXCo7f26dXEM4ja2ws&#10;k4IrOVgtJw8LzLQdeE/9wZciQNhlqKDyvs2kdEVFBt3MtsTBu9jOoA+yK6XucAhw08iXKEqkwZrD&#10;QoUtbSoqfg6/RkGfn3bptu3fc1+e4v1n/HZG86XU43Rcz0F4Gv1/+N7+0AqSKE7h7014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MjMTGAAAA3QAAAA8AAAAAAAAA&#10;AAAAAAAAoQIAAGRycy9kb3ducmV2LnhtbFBLBQYAAAAABAAEAPkAAACUAwAAAAA=&#10;" strokeweight="2pt"/>
                <v:rect id="Rectangle 430" o:spid="_x0000_s1147" style="position:absolute;left:32748;width:1840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GL6MUA&#10;AADdAAAADwAAAGRycy9kb3ducmV2LnhtbESPwUrDQBCG70LfYZmCF7GbSGkldltEEYsnE8XzkJ0m&#10;odnZsLu227fvHASPwz//N99sdtmN6kQhDp4NlIsCFHHr7cCdge+vt/tHUDEhWxw9k4ELRdhtZzcb&#10;rKw/c02nJnVKIBwrNNCnNFVax7Ynh3HhJ2LJDj44TDKGTtuAZ4G7UT8UxUo7HFgu9DjRS0/tsfl1&#10;olHm+qd5v7v4D/9aD6UNy8+8NuZ2np+fQCXK6X/5r723BlbFUnTlG0GA3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YvoxQAAAN0AAAAPAAAAAAAAAAAAAAAAAJgCAABkcnMv&#10;ZG93bnJldi54bWxQSwUGAAAAAAQABAD1AAAAigMAAAAA&#10;" filled="f" fillcolor="#8db3e2" strokeweight="2pt">
                  <v:textbox>
                    <w:txbxContent>
                      <w:p w:rsidR="001767C7" w:rsidRPr="00B10F12" w:rsidRDefault="001767C7" w:rsidP="000C2257">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v:textbox>
                </v:rect>
                <v:rect id="Rectangle 431" o:spid="_x0000_s1148" style="position:absolute;left:25092;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uG5sUA&#10;AADdAAAADwAAAGRycy9kb3ducmV2LnhtbESPQWsCMRSE74L/ITyht5pVWqurUYogLUjB2np/bJ67&#10;i5uXbZLV1F9vCgWPw8x8wyxW0TTiTM7XlhWMhhkI4sLqmksF31+bxykIH5A1NpZJwS95WC37vQXm&#10;2l74k877UIoEYZ+jgiqENpfSFxUZ9EPbEifvaJ3BkKQrpXZ4SXDTyHGWTaTBmtNChS2tKypO+84o&#10;aD+eu7eXn627HqbdrsBttGEclXoYxNc5iEAx3MP/7XetYJI9zeD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4bmxQAAAN0AAAAPAAAAAAAAAAAAAAAAAJgCAABkcnMv&#10;ZG93bnJldi54bWxQSwUGAAAAAAQABAD1AAAAigMAAAAA&#10;" strokeweight="2pt"/>
                <v:shape id="AutoShape 432" o:spid="_x0000_s1149" type="#_x0000_t32" style="position:absolute;left:24986;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yCbcMAAADdAAAADwAAAGRycy9kb3ducmV2LnhtbERPW2vCMBR+F/YfwhH2NlOHc7M2lTGQ&#10;DUHFC/p6aI5tWXMSmqzWf28eBj5+fPds0ZtGdNT62rKC8SgBQVxYXXOp4HhYvnyA8AFZY2OZFNzI&#10;wyJ/GmSYanvlHXX7UIoYwj5FBVUILpXSFxUZ9CPriCN3sa3BEGFbSt3iNYabRr4myVQarDk2VOjo&#10;q6Lid/9nFHTb0+Z96brvbShPk91qMjujWSv1POw/5yAC9eEh/nf/aAXT5C3uj2/iE5D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8gm3DAAAA3QAAAA8AAAAAAAAAAAAA&#10;AAAAoQIAAGRycy9kb3ducmV2LnhtbFBLBQYAAAAABAAEAPkAAACRAwAAAAA=&#10;" strokeweight="2pt"/>
                <v:rect id="Rechteck 6193" o:spid="_x0000_s1150" style="position:absolute;top:212;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6qMYA&#10;AADdAAAADwAAAGRycy9kb3ducmV2LnhtbESPQWvCQBSE7wX/w/KEXkrdqCBtdBURxCCCGKvnR/Y1&#10;Cc2+jdltEv+9KxR6HGbmG2ax6k0lWmpcaVnBeBSBIM6sLjlX8HXevn+AcB5ZY2WZFNzJwWo5eFlg&#10;rG3HJ2pTn4sAYRejgsL7OpbSZQUZdCNbEwfv2zYGfZBNLnWDXYCbSk6iaCYNlhwWCqxpU1D2k/4a&#10;BV12bK/nw04e366J5Vty26SXvVKvw349B+Gp9//hv3aiFczGn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j6qMYAAADdAAAADwAAAAAAAAAAAAAAAACYAgAAZHJz&#10;L2Rvd25yZXYueG1sUEsFBgAAAAAEAAQA9QAAAIsDAAAAAA==&#10;" filled="f" stroked="f">
                  <v:textbox>
                    <w:txbxContent>
                      <w:p w:rsidR="001767C7" w:rsidRDefault="001767C7" w:rsidP="00192683">
                        <w:pPr>
                          <w:rPr>
                            <w:rFonts w:cs="Arial"/>
                            <w:b/>
                            <w:color w:val="C00000"/>
                            <w:sz w:val="24"/>
                            <w:szCs w:val="24"/>
                            <w:lang w:val="de-DE"/>
                          </w:rPr>
                        </w:pPr>
                        <w:r>
                          <w:rPr>
                            <w:rFonts w:cs="Arial"/>
                            <w:b/>
                            <w:color w:val="C00000"/>
                            <w:sz w:val="24"/>
                            <w:szCs w:val="24"/>
                            <w:lang w:val="de-DE"/>
                          </w:rPr>
                          <w:t>1..*</w:t>
                        </w:r>
                      </w:p>
                    </w:txbxContent>
                  </v:textbox>
                </v:rect>
                <v:rect id="Rechteck 6194" o:spid="_x0000_s1151" style="position:absolute;left:29877;top:1807;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Fi3MYA&#10;AADdAAAADwAAAGRycy9kb3ducmV2LnhtbESPQWvCQBSE7wX/w/KEXkrdKCJtdBURxCCCGKvnR/Y1&#10;Cc2+jdltEv+9KxR6HGbmG2ax6k0lWmpcaVnBeBSBIM6sLjlX8HXevn+AcB5ZY2WZFNzJwWo5eFlg&#10;rG3HJ2pTn4sAYRejgsL7OpbSZQUZdCNbEwfv2zYGfZBNLnWDXYCbSk6iaCYNlhwWCqxpU1D2k/4a&#10;BV12bK/nw04e366J5Vty26SXvVKvw349B+Gp9//hv3aiFczGn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Fi3MYAAADdAAAADwAAAAAAAAAAAAAAAACYAgAAZHJz&#10;L2Rvd25yZXYueG1sUEsFBgAAAAAEAAQA9QAAAIsDAAAAAA==&#10;" filled="f" stroked="f">
                  <v:textbox>
                    <w:txbxContent>
                      <w:p w:rsidR="001767C7" w:rsidRDefault="001767C7" w:rsidP="0019268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DA8" w14:textId="77777777" w:rsidR="002344C6" w:rsidRDefault="002344C6" w:rsidP="002344C6">
      <w:pPr>
        <w:rPr>
          <w:lang w:eastAsia="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DB0" w14:textId="77777777" w:rsidTr="0065314E">
        <w:trPr>
          <w:cantSplit/>
          <w:trHeight w:val="329"/>
          <w:tblHeader/>
        </w:trPr>
        <w:tc>
          <w:tcPr>
            <w:tcW w:w="1050" w:type="pct"/>
            <w:shd w:val="clear" w:color="auto" w:fill="FFFFCC"/>
            <w:vAlign w:val="center"/>
          </w:tcPr>
          <w:p w14:paraId="3B1C6DA9" w14:textId="77777777" w:rsidR="0065314E" w:rsidRPr="0065314E" w:rsidRDefault="0065314E" w:rsidP="00192683">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DAA" w14:textId="77777777" w:rsidR="0065314E" w:rsidRPr="0065314E" w:rsidRDefault="0065314E" w:rsidP="00192683">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DAB" w14:textId="77777777" w:rsidR="0065314E" w:rsidRPr="0065314E" w:rsidRDefault="0065314E" w:rsidP="00192683">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DAC" w14:textId="77777777" w:rsidR="0065314E" w:rsidRPr="0065314E" w:rsidRDefault="0065314E" w:rsidP="00192683">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DAD" w14:textId="77777777" w:rsidR="0065314E" w:rsidRPr="0065314E" w:rsidRDefault="0065314E" w:rsidP="00192683">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DAE" w14:textId="77777777" w:rsidR="0065314E" w:rsidRPr="0065314E" w:rsidRDefault="0065314E" w:rsidP="00192683">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DAF" w14:textId="77777777" w:rsidR="0065314E" w:rsidRPr="0065314E" w:rsidRDefault="0065314E" w:rsidP="00192683">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DB8" w14:textId="77777777" w:rsidTr="00192683">
        <w:trPr>
          <w:cantSplit/>
          <w:trHeight w:val="340"/>
        </w:trPr>
        <w:tc>
          <w:tcPr>
            <w:tcW w:w="1050" w:type="pct"/>
            <w:shd w:val="clear" w:color="auto" w:fill="C00000"/>
            <w:vAlign w:val="center"/>
          </w:tcPr>
          <w:p w14:paraId="3B1C6DB1" w14:textId="77777777" w:rsidR="0065314E" w:rsidRPr="00192683" w:rsidRDefault="0065314E" w:rsidP="00192683">
            <w:pPr>
              <w:rPr>
                <w:rFonts w:eastAsia="Times New Roman" w:cs="Arial"/>
                <w:color w:val="FFFFFF" w:themeColor="background1"/>
                <w:sz w:val="16"/>
                <w:szCs w:val="20"/>
                <w:lang w:val="de-DE" w:eastAsia="de-DE"/>
              </w:rPr>
            </w:pPr>
            <w:r w:rsidRPr="00192683">
              <w:rPr>
                <w:rFonts w:cs="Arial"/>
                <w:bCs/>
                <w:color w:val="FFFFFF" w:themeColor="background1"/>
                <w:sz w:val="16"/>
                <w:szCs w:val="20"/>
              </w:rPr>
              <w:t>asram:</w:t>
            </w:r>
            <w:r w:rsidRPr="00192683">
              <w:rPr>
                <w:rFonts w:cs="Arial"/>
                <w:bCs/>
                <w:color w:val="FFFFFF" w:themeColor="background1"/>
                <w:sz w:val="16"/>
                <w:szCs w:val="20"/>
                <w:lang w:val="de-DE"/>
              </w:rPr>
              <w:t xml:space="preserve">IdentificationIdentifier </w:t>
            </w:r>
          </w:p>
        </w:tc>
        <w:tc>
          <w:tcPr>
            <w:tcW w:w="450" w:type="pct"/>
            <w:shd w:val="clear" w:color="auto" w:fill="C00000"/>
            <w:vAlign w:val="center"/>
          </w:tcPr>
          <w:p w14:paraId="3B1C6DB2" w14:textId="77777777" w:rsidR="0065314E" w:rsidRPr="00192683" w:rsidRDefault="0065314E" w:rsidP="00192683">
            <w:pPr>
              <w:rPr>
                <w:rFonts w:eastAsia="Times New Roman" w:cs="Arial"/>
                <w:color w:val="FFFFFF" w:themeColor="background1"/>
                <w:sz w:val="16"/>
                <w:szCs w:val="20"/>
                <w:lang w:val="de-DE" w:eastAsia="de-DE"/>
              </w:rPr>
            </w:pPr>
            <w:r w:rsidRPr="00192683">
              <w:rPr>
                <w:rFonts w:eastAsia="Times New Roman" w:cs="Arial"/>
                <w:color w:val="FFFFFF" w:themeColor="background1"/>
                <w:sz w:val="16"/>
                <w:szCs w:val="20"/>
                <w:lang w:eastAsia="de-DE"/>
              </w:rPr>
              <w:t>String</w:t>
            </w:r>
          </w:p>
        </w:tc>
        <w:tc>
          <w:tcPr>
            <w:tcW w:w="400" w:type="pct"/>
            <w:shd w:val="clear" w:color="auto" w:fill="C00000"/>
            <w:vAlign w:val="center"/>
          </w:tcPr>
          <w:p w14:paraId="3B1C6DB3" w14:textId="77777777" w:rsidR="0065314E" w:rsidRPr="00192683" w:rsidRDefault="0065314E" w:rsidP="00192683">
            <w:pPr>
              <w:rPr>
                <w:rFonts w:eastAsia="Times New Roman" w:cs="Arial"/>
                <w:color w:val="FFFFFF" w:themeColor="background1"/>
                <w:sz w:val="16"/>
                <w:szCs w:val="20"/>
                <w:lang w:val="de-DE" w:eastAsia="de-DE"/>
              </w:rPr>
            </w:pPr>
            <w:r w:rsidRPr="00192683">
              <w:rPr>
                <w:rFonts w:eastAsia="Times New Roman" w:cs="Arial"/>
                <w:color w:val="FFFFFF" w:themeColor="background1"/>
                <w:sz w:val="16"/>
                <w:szCs w:val="20"/>
                <w:lang w:eastAsia="de-DE"/>
              </w:rPr>
              <w:t>70</w:t>
            </w:r>
          </w:p>
        </w:tc>
        <w:tc>
          <w:tcPr>
            <w:tcW w:w="350" w:type="pct"/>
            <w:shd w:val="clear" w:color="auto" w:fill="C00000"/>
            <w:vAlign w:val="center"/>
          </w:tcPr>
          <w:p w14:paraId="3B1C6DB4" w14:textId="77777777" w:rsidR="0065314E" w:rsidRPr="00192683" w:rsidRDefault="0065314E" w:rsidP="00192683">
            <w:pPr>
              <w:rPr>
                <w:rFonts w:eastAsia="Times New Roman" w:cs="Arial"/>
                <w:color w:val="FFFFFF" w:themeColor="background1"/>
                <w:sz w:val="16"/>
                <w:szCs w:val="20"/>
                <w:lang w:val="de-DE" w:eastAsia="de-DE"/>
              </w:rPr>
            </w:pPr>
            <w:r w:rsidRPr="00192683">
              <w:rPr>
                <w:rFonts w:eastAsia="Times New Roman" w:cs="Arial"/>
                <w:color w:val="FFFFFF" w:themeColor="background1"/>
                <w:sz w:val="16"/>
                <w:szCs w:val="20"/>
                <w:lang w:val="de-DE" w:eastAsia="de-DE"/>
              </w:rPr>
              <w:t>4</w:t>
            </w:r>
          </w:p>
        </w:tc>
        <w:tc>
          <w:tcPr>
            <w:tcW w:w="950" w:type="pct"/>
            <w:shd w:val="clear" w:color="auto" w:fill="C00000"/>
            <w:vAlign w:val="center"/>
          </w:tcPr>
          <w:p w14:paraId="3B1C6DB5" w14:textId="77777777" w:rsidR="0065314E" w:rsidRPr="00192683" w:rsidRDefault="0065314E" w:rsidP="00192683">
            <w:pPr>
              <w:rPr>
                <w:rFonts w:eastAsia="Times New Roman" w:cs="Arial"/>
                <w:color w:val="FFFFFF" w:themeColor="background1"/>
                <w:sz w:val="16"/>
                <w:szCs w:val="20"/>
                <w:lang w:val="de-DE" w:eastAsia="de-DE"/>
              </w:rPr>
            </w:pPr>
            <w:r w:rsidRPr="00192683">
              <w:rPr>
                <w:rFonts w:eastAsia="Times New Roman" w:cs="Arial"/>
                <w:color w:val="FFFFFF" w:themeColor="background1"/>
                <w:sz w:val="16"/>
                <w:szCs w:val="20"/>
                <w:lang w:val="de-DE" w:eastAsia="de-DE"/>
              </w:rPr>
              <w:t>SupplyOn</w:t>
            </w:r>
          </w:p>
        </w:tc>
        <w:tc>
          <w:tcPr>
            <w:tcW w:w="300" w:type="pct"/>
            <w:shd w:val="clear" w:color="auto" w:fill="C00000"/>
            <w:vAlign w:val="center"/>
          </w:tcPr>
          <w:p w14:paraId="3B1C6DB6" w14:textId="77777777" w:rsidR="0065314E" w:rsidRPr="00192683" w:rsidRDefault="0065314E" w:rsidP="00192683">
            <w:pPr>
              <w:rPr>
                <w:rFonts w:eastAsia="Times New Roman"/>
                <w:color w:val="FFFFFF" w:themeColor="background1"/>
                <w:sz w:val="16"/>
                <w:lang w:val="de-DE" w:eastAsia="de-DE"/>
              </w:rPr>
            </w:pPr>
            <w:r w:rsidRPr="00192683">
              <w:rPr>
                <w:rFonts w:eastAsia="Times New Roman"/>
                <w:color w:val="FFFFFF" w:themeColor="background1"/>
                <w:sz w:val="16"/>
                <w:lang w:eastAsia="de-DE"/>
              </w:rPr>
              <w:t>M</w:t>
            </w:r>
          </w:p>
        </w:tc>
        <w:tc>
          <w:tcPr>
            <w:tcW w:w="1500" w:type="pct"/>
            <w:shd w:val="clear" w:color="auto" w:fill="C00000"/>
            <w:vAlign w:val="center"/>
          </w:tcPr>
          <w:p w14:paraId="3B1C6DB7" w14:textId="77777777" w:rsidR="0065314E" w:rsidRPr="00192683" w:rsidRDefault="0065314E" w:rsidP="00192683">
            <w:pPr>
              <w:rPr>
                <w:rFonts w:eastAsia="Times New Roman"/>
                <w:color w:val="FFFFFF" w:themeColor="background1"/>
                <w:sz w:val="16"/>
                <w:lang w:eastAsia="de-DE"/>
              </w:rPr>
            </w:pPr>
            <w:r w:rsidRPr="00192683">
              <w:rPr>
                <w:rFonts w:eastAsia="Times New Roman"/>
                <w:color w:val="FFFFFF" w:themeColor="background1"/>
                <w:sz w:val="16"/>
                <w:lang w:eastAsia="de-DE"/>
              </w:rPr>
              <w:t>ReceiverInfo: party who receives this XML message. No key, just for better traceability.</w:t>
            </w:r>
          </w:p>
        </w:tc>
      </w:tr>
    </w:tbl>
    <w:p w14:paraId="3B1C6DB9" w14:textId="77777777" w:rsidR="002344C6" w:rsidRDefault="002344C6" w:rsidP="00192683">
      <w:pPr>
        <w:rPr>
          <w:lang w:eastAsia="de-DE"/>
        </w:rPr>
      </w:pPr>
    </w:p>
    <w:p w14:paraId="3B1C6DBA" w14:textId="77777777" w:rsidR="00B968DC" w:rsidRDefault="00B968DC" w:rsidP="002344C6">
      <w:pPr>
        <w:rPr>
          <w:lang w:eastAsia="de-DE"/>
        </w:rPr>
      </w:pPr>
    </w:p>
    <w:p w14:paraId="3B1C6DBB" w14:textId="77777777" w:rsidR="002344C6" w:rsidRDefault="002344C6" w:rsidP="005A4F81">
      <w:pPr>
        <w:pStyle w:val="berschrift2"/>
        <w:ind w:left="709" w:hanging="709"/>
      </w:pPr>
      <w:bookmarkStart w:id="29" w:name="_Toc319064753"/>
      <w:r w:rsidRPr="00B2778B">
        <w:t>asram:</w:t>
      </w:r>
      <w:r w:rsidR="0005210E" w:rsidRPr="005A4F81">
        <w:t>Sender</w:t>
      </w:r>
      <w:r w:rsidR="00DB0B8A" w:rsidRPr="005A4F81">
        <w:t>CITrade</w:t>
      </w:r>
      <w:r w:rsidRPr="005A4F81">
        <w:t>Party</w:t>
      </w:r>
      <w:bookmarkEnd w:id="29"/>
      <w:r w:rsidRPr="00B2778B">
        <w:t xml:space="preserve">  </w:t>
      </w:r>
    </w:p>
    <w:p w14:paraId="3B1C6DBC" w14:textId="77777777" w:rsidR="00192683" w:rsidRPr="00192683" w:rsidRDefault="00192683" w:rsidP="00192683"/>
    <w:p w14:paraId="3B1C6DBD" w14:textId="77777777" w:rsidR="002344C6" w:rsidRPr="002344C6" w:rsidRDefault="00192683" w:rsidP="002344C6">
      <w:r>
        <w:rPr>
          <w:noProof/>
          <w:lang w:eastAsia="zh-TW"/>
        </w:rPr>
        <mc:AlternateContent>
          <mc:Choice Requires="wpg">
            <w:drawing>
              <wp:inline distT="0" distB="0" distL="0" distR="0" wp14:anchorId="3B1C70F6" wp14:editId="3B1C70F7">
                <wp:extent cx="4838611" cy="474123"/>
                <wp:effectExtent l="0" t="0" r="19685" b="2540"/>
                <wp:docPr id="6198" name="Gruppieren 6198"/>
                <wp:cNvGraphicFramePr/>
                <a:graphic xmlns:a="http://schemas.openxmlformats.org/drawingml/2006/main">
                  <a:graphicData uri="http://schemas.microsoft.com/office/word/2010/wordprocessingGroup">
                    <wpg:wgp>
                      <wpg:cNvGrpSpPr/>
                      <wpg:grpSpPr>
                        <a:xfrm>
                          <a:off x="0" y="0"/>
                          <a:ext cx="4838611" cy="474123"/>
                          <a:chOff x="0" y="0"/>
                          <a:chExt cx="4838611" cy="474123"/>
                        </a:xfrm>
                      </wpg:grpSpPr>
                      <wps:wsp>
                        <wps:cNvPr id="6039" name="Rectangle 142"/>
                        <wps:cNvSpPr>
                          <a:spLocks noChangeArrowheads="1"/>
                        </wps:cNvSpPr>
                        <wps:spPr bwMode="auto">
                          <a:xfrm>
                            <a:off x="265814" y="0"/>
                            <a:ext cx="1952625" cy="344805"/>
                          </a:xfrm>
                          <a:prstGeom prst="rect">
                            <a:avLst/>
                          </a:prstGeom>
                          <a:solidFill>
                            <a:srgbClr val="8DB3E2"/>
                          </a:solidFill>
                          <a:ln w="25400">
                            <a:solidFill>
                              <a:srgbClr val="000000"/>
                            </a:solidFill>
                            <a:miter lim="800000"/>
                            <a:headEnd/>
                            <a:tailEnd/>
                          </a:ln>
                        </wps:spPr>
                        <wps:txbx>
                          <w:txbxContent>
                            <w:p w14:paraId="3B1C7183" w14:textId="77777777" w:rsidR="00413327" w:rsidRPr="00B10F12" w:rsidRDefault="00413327" w:rsidP="000C2257">
                              <w:pPr>
                                <w:rPr>
                                  <w:szCs w:val="24"/>
                                </w:rPr>
                              </w:pPr>
                              <w:r w:rsidRPr="00B10F12">
                                <w:rPr>
                                  <w:rFonts w:cs="Arial"/>
                                  <w:b/>
                                  <w:bCs/>
                                  <w:szCs w:val="20"/>
                                </w:rPr>
                                <w:t>asram:SenderCITradeParty</w:t>
                              </w:r>
                            </w:p>
                          </w:txbxContent>
                        </wps:txbx>
                        <wps:bodyPr rot="0" vert="horz" wrap="square" lIns="91440" tIns="45720" rIns="91440" bIns="45720" anchor="t" anchorCtr="0" upright="1">
                          <a:noAutofit/>
                        </wps:bodyPr>
                      </wps:wsp>
                      <wps:wsp>
                        <wps:cNvPr id="6040" name="AutoShape 143"/>
                        <wps:cNvCnPr>
                          <a:cxnSpLocks noChangeShapeType="1"/>
                        </wps:cNvCnPr>
                        <wps:spPr bwMode="auto">
                          <a:xfrm>
                            <a:off x="2424223"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1" name="Rectangle 144"/>
                        <wps:cNvSpPr>
                          <a:spLocks noChangeArrowheads="1"/>
                        </wps:cNvSpPr>
                        <wps:spPr bwMode="auto">
                          <a:xfrm>
                            <a:off x="2998381" y="0"/>
                            <a:ext cx="18402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84" w14:textId="77777777" w:rsidR="00413327" w:rsidRPr="00B10F12" w:rsidRDefault="00413327" w:rsidP="000C2257">
                              <w:r w:rsidRPr="00B10F12">
                                <w:rPr>
                                  <w:rFonts w:cs="Arial"/>
                                  <w:bCs/>
                                  <w:szCs w:val="20"/>
                                </w:rPr>
                                <w:t>asram:IdentificationIdentifier</w:t>
                              </w:r>
                            </w:p>
                          </w:txbxContent>
                        </wps:txbx>
                        <wps:bodyPr rot="0" vert="horz" wrap="square" lIns="91440" tIns="45720" rIns="91440" bIns="45720" anchor="t" anchorCtr="0" upright="1">
                          <a:noAutofit/>
                        </wps:bodyPr>
                      </wps:wsp>
                      <wps:wsp>
                        <wps:cNvPr id="6042" name="Rectangle 145"/>
                        <wps:cNvSpPr>
                          <a:spLocks noChangeArrowheads="1"/>
                        </wps:cNvSpPr>
                        <wps:spPr bwMode="auto">
                          <a:xfrm>
                            <a:off x="2232837"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43" name="AutoShape 146"/>
                        <wps:cNvCnPr>
                          <a:cxnSpLocks noChangeShapeType="1"/>
                        </wps:cNvCnPr>
                        <wps:spPr bwMode="auto">
                          <a:xfrm>
                            <a:off x="2222204"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6" name="Rechteck 6196"/>
                        <wps:cNvSpPr>
                          <a:spLocks noChangeArrowheads="1"/>
                        </wps:cNvSpPr>
                        <wps:spPr bwMode="auto">
                          <a:xfrm>
                            <a:off x="0" y="10632"/>
                            <a:ext cx="293370" cy="293370"/>
                          </a:xfrm>
                          <a:prstGeom prst="rect">
                            <a:avLst/>
                          </a:prstGeom>
                          <a:noFill/>
                          <a:ln>
                            <a:noFill/>
                          </a:ln>
                          <a:extLst/>
                        </wps:spPr>
                        <wps:txbx>
                          <w:txbxContent>
                            <w:p w14:paraId="3B1C7185" w14:textId="77777777" w:rsidR="00413327" w:rsidRDefault="00413327" w:rsidP="00192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7" name="Rechteck 6197"/>
                        <wps:cNvSpPr>
                          <a:spLocks noChangeArrowheads="1"/>
                        </wps:cNvSpPr>
                        <wps:spPr bwMode="auto">
                          <a:xfrm>
                            <a:off x="2711302" y="180753"/>
                            <a:ext cx="293370" cy="293370"/>
                          </a:xfrm>
                          <a:prstGeom prst="rect">
                            <a:avLst/>
                          </a:prstGeom>
                          <a:noFill/>
                          <a:ln>
                            <a:noFill/>
                          </a:ln>
                          <a:extLst/>
                        </wps:spPr>
                        <wps:txbx>
                          <w:txbxContent>
                            <w:p w14:paraId="3B1C7186" w14:textId="77777777" w:rsidR="00413327" w:rsidRDefault="00413327" w:rsidP="00192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98" o:spid="_x0000_s1152" style="width:381pt;height:37.35pt;mso-position-horizontal-relative:char;mso-position-vertical-relative:line" coordsize="48386,4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">
                <v:rect id="Rectangle 142" o:spid="_x0000_s1153" style="position:absolute;left:2658;width:195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qZVMUA&#10;AADdAAAADwAAAGRycy9kb3ducmV2LnhtbESPQWvCQBSE7wX/w/KE3uqmFqRGN6FYAqGHQlXw+sw+&#10;s8Hs25Bdk9Rf3y0Uehxm5htmm0+2FQP1vnGs4HmRgCCunG64VnA8FE+vIHxA1tg6JgXf5CHPZg9b&#10;TLUb+YuGfahFhLBPUYEJoUul9JUhi37hOuLoXVxvMUTZ11L3OEa4beUySVbSYsNxwWBHO0PVdX+z&#10;Ct5vJ1PcnfEfn9Tc9Rndbr0slXqcT28bEIGm8B/+a5dawSp5WcPvm/g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plUxQAAAN0AAAAPAAAAAAAAAAAAAAAAAJgCAABkcnMv&#10;ZG93bnJldi54bWxQSwUGAAAAAAQABAD1AAAAigMAAAAA&#10;" fillcolor="#8db3e2" strokeweight="2pt">
                  <v:textbox>
                    <w:txbxContent>
                      <w:p w:rsidR="001767C7" w:rsidRPr="00B10F12" w:rsidRDefault="001767C7" w:rsidP="000C2257">
                        <w:pPr>
                          <w:rPr>
                            <w:szCs w:val="24"/>
                          </w:rPr>
                        </w:pPr>
                        <w:proofErr w:type="spellStart"/>
                        <w:proofErr w:type="gramStart"/>
                        <w:r w:rsidRPr="00B10F12">
                          <w:rPr>
                            <w:rFonts w:cs="Arial"/>
                            <w:b/>
                            <w:bCs/>
                            <w:szCs w:val="20"/>
                          </w:rPr>
                          <w:t>asram:</w:t>
                        </w:r>
                        <w:proofErr w:type="gramEnd"/>
                        <w:r w:rsidRPr="00B10F12">
                          <w:rPr>
                            <w:rFonts w:cs="Arial"/>
                            <w:b/>
                            <w:bCs/>
                            <w:szCs w:val="20"/>
                          </w:rPr>
                          <w:t>SenderCITradeParty</w:t>
                        </w:r>
                        <w:proofErr w:type="spellEnd"/>
                      </w:p>
                    </w:txbxContent>
                  </v:textbox>
                </v:rect>
                <v:shape id="AutoShape 143" o:spid="_x0000_s1154" type="#_x0000_t32" style="position:absolute;left:24242;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UUsMMAAADdAAAADwAAAGRycy9kb3ducmV2LnhtbERPTWvCQBC9F/oflil4azaWYNuYVUSQ&#10;loIVU4nXITsmwexsyK4x/nv3IPT4eN/ZcjStGKh3jWUF0ygGQVxa3XCl4PC3ef0A4TyyxtYyKbiR&#10;g+Xi+SnDVNsr72nIfSVCCLsUFdTed6mUrqzJoItsRxy4k+0N+gD7SuoeryHctPItjmfSYMOhocaO&#10;1jWV5/xiFAy74vd90w1fO18Vyf4n+Tyi2So1eRlXcxCeRv8vfri/tYJZnIT94U14An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3lFLDDAAAA3QAAAA8AAAAAAAAAAAAA&#10;AAAAoQIAAGRycy9kb3ducmV2LnhtbFBLBQYAAAAABAAEAPkAAACRAwAAAAA=&#10;" strokeweight="2pt"/>
                <v:rect id="Rectangle 144" o:spid="_x0000_s1155" style="position:absolute;left:29983;width:184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sidcUA&#10;AADdAAAADwAAAGRycy9kb3ducmV2LnhtbESPQWsCMRCF7wX/Qxihl6LZLaKyGkWU0tJTdxXPw2bc&#10;XdxMliTV+O+bQqHHx5v3vXnrbTS9uJHznWUF+TQDQVxb3XGj4HR8myxB+ICssbdMCh7kYbsZPa2x&#10;0PbOJd2q0IgEYV+ggjaEoZDS1y0Z9FM7ECfvYp3BkKRrpHZ4T3DTy9csm0uDHaeGFgfat1Rfq2+T&#10;3shjea7eXx720x7KLtdu9hUXSj2P424FIlAM/8d/6Q+tYJ7NcvhdkxA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WyJ1xQAAAN0AAAAPAAAAAAAAAAAAAAAAAJgCAABkcnMv&#10;ZG93bnJldi54bWxQSwUGAAAAAAQABAD1AAAAigMAAAAA&#10;" filled="f" fillcolor="#8db3e2" strokeweight="2pt">
                  <v:textbox>
                    <w:txbxContent>
                      <w:p w:rsidR="001767C7" w:rsidRPr="00B10F12" w:rsidRDefault="001767C7" w:rsidP="000C2257">
                        <w:proofErr w:type="spellStart"/>
                        <w:proofErr w:type="gramStart"/>
                        <w:r w:rsidRPr="00B10F12">
                          <w:rPr>
                            <w:rFonts w:cs="Arial"/>
                            <w:bCs/>
                            <w:szCs w:val="20"/>
                          </w:rPr>
                          <w:t>asram:</w:t>
                        </w:r>
                        <w:proofErr w:type="gramEnd"/>
                        <w:r w:rsidRPr="00B10F12">
                          <w:rPr>
                            <w:rFonts w:cs="Arial"/>
                            <w:bCs/>
                            <w:szCs w:val="20"/>
                          </w:rPr>
                          <w:t>IdentificationIdentifier</w:t>
                        </w:r>
                        <w:proofErr w:type="spellEnd"/>
                      </w:p>
                    </w:txbxContent>
                  </v:textbox>
                </v:rect>
                <v:rect id="Rectangle 145" o:spid="_x0000_s1156" style="position:absolute;left:22328;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Ul8YA&#10;AADdAAAADwAAAGRycy9kb3ducmV2LnhtbESP3WoCMRSE7wu+QziCdzXrYq2sRhGhtCCF1p/7w+a4&#10;u7g5WZOspn36plDo5TAz3zDLdTStuJHzjWUFk3EGgri0uuFKwfHw8jgH4QOyxtYyKfgiD+vV4GGJ&#10;hbZ3/qTbPlQiQdgXqKAOoSuk9GVNBv3YdsTJO1tnMCTpKqkd3hPctDLPspk02HBaqLGjbU3lZd8b&#10;Bd37U//6fN2579O8/yhxF23Io1KjYdwsQASK4T/8137TCmbZNIf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8Ul8YAAADdAAAADwAAAAAAAAAAAAAAAACYAgAAZHJz&#10;L2Rvd25yZXYueG1sUEsFBgAAAAAEAAQA9QAAAIsDAAAAAA==&#10;" strokeweight="2pt"/>
                <v:shape id="AutoShape 146" o:spid="_x0000_s1157" type="#_x0000_t32" style="position:absolute;left:22222;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Kx8cAAADdAAAADwAAAGRycy9kb3ducmV2LnhtbESPW2vCQBSE3wv+h+UIvtWNNXiJWaUI&#10;0lJoxQvx9ZA9JsHs2ZBdY/rvu4VCH4eZ+YZJN72pRUetqywrmIwjEMS51RUXCs6n3fMChPPIGmvL&#10;pOCbHGzWg6cUE20ffKDu6AsRIOwSVFB63yRSurwkg25sG+LgXW1r0AfZFlK3+AhwU8uXKJpJgxWH&#10;hRIb2paU3453o6DbZ1/zXdO97X2RxYePeHlB86nUaNi/rkB46v1/+K/9rhXMongKv2/CE5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N4rHxwAAAN0AAAAPAAAAAAAA&#10;AAAAAAAAAKECAABkcnMvZG93bnJldi54bWxQSwUGAAAAAAQABAD5AAAAlQMAAAAA&#10;" strokeweight="2pt"/>
                <v:rect id="Rechteck 6196" o:spid="_x0000_s1158" style="position:absolute;top:10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9ZMMYA&#10;AADdAAAADwAAAGRycy9kb3ducmV2LnhtbESPT2vCQBTE7wW/w/IEL0U3egg1uooI0lAK0vjn/Mg+&#10;k2D2bcxuk/TbdwsFj8PM/IZZbwdTi45aV1lWMJ9FIIhzqysuFJxPh+kbCOeRNdaWScEPOdhuRi9r&#10;TLTt+Yu6zBciQNglqKD0vkmkdHlJBt3MNsTBu9nWoA+yLaRusQ9wU8tFFMXSYMVhocSG9iXl9+zb&#10;KOjzY3c9fb7L4+s1tfxIH/vs8qHUZDzsViA8Df4Z/m+nWkE8X8b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9ZMMYAAADdAAAADwAAAAAAAAAAAAAAAACYAgAAZHJz&#10;L2Rvd25yZXYueG1sUEsFBgAAAAAEAAQA9QAAAIsDAAAAAA==&#10;" filled="f" stroked="f">
                  <v:textbox>
                    <w:txbxContent>
                      <w:p w:rsidR="001767C7" w:rsidRDefault="001767C7" w:rsidP="00192683">
                        <w:pPr>
                          <w:rPr>
                            <w:rFonts w:cs="Arial"/>
                            <w:b/>
                            <w:color w:val="C00000"/>
                            <w:sz w:val="24"/>
                            <w:szCs w:val="24"/>
                            <w:lang w:val="de-DE"/>
                          </w:rPr>
                        </w:pPr>
                        <w:r>
                          <w:rPr>
                            <w:rFonts w:cs="Arial"/>
                            <w:b/>
                            <w:color w:val="C00000"/>
                            <w:sz w:val="24"/>
                            <w:szCs w:val="24"/>
                            <w:lang w:val="de-DE"/>
                          </w:rPr>
                          <w:t>1</w:t>
                        </w:r>
                      </w:p>
                    </w:txbxContent>
                  </v:textbox>
                </v:rect>
                <v:rect id="Rechteck 6197" o:spid="_x0000_s1159" style="position:absolute;left:27113;top:1807;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8q8YA&#10;AADdAAAADwAAAGRycy9kb3ducmV2LnhtbESPT2vCQBTE7wW/w/IEL0U39mA1uooI0lAKYvxzfmSf&#10;STD7NmbXJP323UKhx2FmfsOsNr2pREuNKy0rmE4iEMSZ1SXnCs6n/XgOwnlkjZVlUvBNDjbrwcsK&#10;Y207PlKb+lwECLsYFRTe17GULivIoJvYmjh4N9sY9EE2udQNdgFuKvkWRTNpsOSwUGBNu4Kye/o0&#10;Crrs0F5PXx/y8HpNLD+Sxy69fCo1GvbbJQhPvf8P/7UTrWA2XbzD75v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P8q8YAAADdAAAADwAAAAAAAAAAAAAAAACYAgAAZHJz&#10;L2Rvd25yZXYueG1sUEsFBgAAAAAEAAQA9QAAAIsDAAAAAA==&#10;" filled="f" stroked="f">
                  <v:textbox>
                    <w:txbxContent>
                      <w:p w:rsidR="001767C7" w:rsidRDefault="001767C7" w:rsidP="0019268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DBE" w14:textId="77777777" w:rsidR="002344C6" w:rsidRDefault="002344C6" w:rsidP="002344C6">
      <w:pPr>
        <w:rPr>
          <w:lang w:eastAsia="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DC6" w14:textId="77777777" w:rsidTr="0065314E">
        <w:trPr>
          <w:cantSplit/>
          <w:trHeight w:val="329"/>
          <w:tblHeader/>
        </w:trPr>
        <w:tc>
          <w:tcPr>
            <w:tcW w:w="1050" w:type="pct"/>
            <w:shd w:val="clear" w:color="auto" w:fill="FFFFCC"/>
            <w:vAlign w:val="center"/>
          </w:tcPr>
          <w:p w14:paraId="3B1C6DBF" w14:textId="77777777" w:rsidR="0065314E" w:rsidRPr="0065314E" w:rsidRDefault="0065314E" w:rsidP="0078697D">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DC0" w14:textId="77777777" w:rsidR="0065314E" w:rsidRPr="0065314E" w:rsidRDefault="0065314E" w:rsidP="0078697D">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DC1" w14:textId="77777777" w:rsidR="0065314E" w:rsidRPr="0065314E" w:rsidRDefault="0065314E" w:rsidP="0078697D">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DC2" w14:textId="77777777" w:rsidR="0065314E" w:rsidRPr="0065314E" w:rsidRDefault="0065314E" w:rsidP="0078697D">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DC3" w14:textId="77777777" w:rsidR="0065314E" w:rsidRPr="0065314E" w:rsidRDefault="0065314E" w:rsidP="0078697D">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DC4" w14:textId="77777777" w:rsidR="0065314E" w:rsidRPr="0065314E" w:rsidRDefault="0065314E" w:rsidP="0078697D">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DC5" w14:textId="77777777" w:rsidR="0065314E" w:rsidRPr="0065314E" w:rsidRDefault="0065314E" w:rsidP="0078697D">
            <w:pPr>
              <w:rPr>
                <w:rFonts w:eastAsia="Times New Roman"/>
                <w:b/>
                <w:bCs/>
                <w:color w:val="000000"/>
                <w:lang w:eastAsia="de-DE"/>
              </w:rPr>
            </w:pPr>
            <w:r w:rsidRPr="0065314E">
              <w:rPr>
                <w:rFonts w:eastAsia="Times New Roman"/>
                <w:b/>
                <w:bCs/>
                <w:color w:val="000000"/>
                <w:lang w:eastAsia="de-DE"/>
              </w:rPr>
              <w:t>Description</w:t>
            </w:r>
          </w:p>
        </w:tc>
      </w:tr>
      <w:tr w:rsidR="0065314E" w:rsidRPr="00D90887" w14:paraId="3B1C6DCE" w14:textId="77777777" w:rsidTr="0078697D">
        <w:trPr>
          <w:cantSplit/>
          <w:trHeight w:val="318"/>
        </w:trPr>
        <w:tc>
          <w:tcPr>
            <w:tcW w:w="1050" w:type="pct"/>
            <w:shd w:val="clear" w:color="auto" w:fill="C00000"/>
            <w:vAlign w:val="center"/>
          </w:tcPr>
          <w:p w14:paraId="3B1C6DC7" w14:textId="77777777" w:rsidR="0065314E" w:rsidRPr="0078697D" w:rsidRDefault="0065314E" w:rsidP="0078697D">
            <w:pPr>
              <w:rPr>
                <w:rFonts w:eastAsia="Times New Roman" w:cs="Arial"/>
                <w:color w:val="FFFFFF" w:themeColor="background1"/>
                <w:sz w:val="16"/>
                <w:szCs w:val="20"/>
                <w:lang w:val="de-DE" w:eastAsia="de-DE"/>
              </w:rPr>
            </w:pPr>
            <w:r w:rsidRPr="0078697D">
              <w:rPr>
                <w:rFonts w:cs="Arial"/>
                <w:bCs/>
                <w:color w:val="FFFFFF" w:themeColor="background1"/>
                <w:sz w:val="16"/>
                <w:szCs w:val="20"/>
              </w:rPr>
              <w:t>asram:</w:t>
            </w:r>
            <w:r w:rsidRPr="0078697D">
              <w:rPr>
                <w:rFonts w:cs="Arial"/>
                <w:bCs/>
                <w:color w:val="FFFFFF" w:themeColor="background1"/>
                <w:sz w:val="16"/>
                <w:szCs w:val="20"/>
                <w:lang w:val="de-DE"/>
              </w:rPr>
              <w:t>IdentificationIdentifier</w:t>
            </w:r>
          </w:p>
        </w:tc>
        <w:tc>
          <w:tcPr>
            <w:tcW w:w="450" w:type="pct"/>
            <w:shd w:val="clear" w:color="auto" w:fill="C00000"/>
            <w:vAlign w:val="center"/>
          </w:tcPr>
          <w:p w14:paraId="3B1C6DC8" w14:textId="77777777" w:rsidR="0065314E" w:rsidRPr="0078697D" w:rsidRDefault="0065314E" w:rsidP="0078697D">
            <w:pPr>
              <w:rPr>
                <w:rFonts w:eastAsia="Times New Roman" w:cs="Arial"/>
                <w:color w:val="FFFFFF" w:themeColor="background1"/>
                <w:sz w:val="16"/>
                <w:szCs w:val="20"/>
                <w:lang w:val="de-DE" w:eastAsia="de-DE"/>
              </w:rPr>
            </w:pPr>
            <w:r w:rsidRPr="0078697D">
              <w:rPr>
                <w:rFonts w:eastAsia="Times New Roman" w:cs="Arial"/>
                <w:color w:val="FFFFFF" w:themeColor="background1"/>
                <w:sz w:val="16"/>
                <w:szCs w:val="20"/>
                <w:lang w:eastAsia="de-DE"/>
              </w:rPr>
              <w:t>String</w:t>
            </w:r>
          </w:p>
        </w:tc>
        <w:tc>
          <w:tcPr>
            <w:tcW w:w="400" w:type="pct"/>
            <w:shd w:val="clear" w:color="auto" w:fill="C00000"/>
            <w:vAlign w:val="center"/>
          </w:tcPr>
          <w:p w14:paraId="3B1C6DC9" w14:textId="77777777" w:rsidR="0065314E" w:rsidRPr="0078697D" w:rsidRDefault="0065314E" w:rsidP="0078697D">
            <w:pPr>
              <w:rPr>
                <w:rFonts w:eastAsia="Times New Roman" w:cs="Arial"/>
                <w:color w:val="FFFFFF" w:themeColor="background1"/>
                <w:sz w:val="16"/>
                <w:szCs w:val="20"/>
                <w:lang w:val="de-DE" w:eastAsia="de-DE"/>
              </w:rPr>
            </w:pPr>
            <w:r w:rsidRPr="0078697D">
              <w:rPr>
                <w:rFonts w:eastAsia="Times New Roman" w:cs="Arial"/>
                <w:color w:val="FFFFFF" w:themeColor="background1"/>
                <w:sz w:val="16"/>
                <w:szCs w:val="20"/>
                <w:lang w:eastAsia="de-DE"/>
              </w:rPr>
              <w:t>70</w:t>
            </w:r>
          </w:p>
        </w:tc>
        <w:tc>
          <w:tcPr>
            <w:tcW w:w="350" w:type="pct"/>
            <w:shd w:val="clear" w:color="auto" w:fill="C00000"/>
            <w:vAlign w:val="center"/>
          </w:tcPr>
          <w:p w14:paraId="3B1C6DCA" w14:textId="77777777" w:rsidR="0065314E" w:rsidRPr="0078697D" w:rsidRDefault="0065314E" w:rsidP="0078697D">
            <w:pPr>
              <w:rPr>
                <w:rFonts w:eastAsia="Times New Roman" w:cs="Arial"/>
                <w:color w:val="FFFFFF" w:themeColor="background1"/>
                <w:sz w:val="16"/>
                <w:szCs w:val="20"/>
                <w:lang w:val="de-DE" w:eastAsia="de-DE"/>
              </w:rPr>
            </w:pPr>
            <w:r w:rsidRPr="0078697D">
              <w:rPr>
                <w:rFonts w:eastAsia="Times New Roman" w:cs="Arial"/>
                <w:color w:val="FFFFFF" w:themeColor="background1"/>
                <w:sz w:val="16"/>
                <w:szCs w:val="20"/>
                <w:lang w:val="de-DE" w:eastAsia="de-DE"/>
              </w:rPr>
              <w:t>4</w:t>
            </w:r>
          </w:p>
        </w:tc>
        <w:tc>
          <w:tcPr>
            <w:tcW w:w="950" w:type="pct"/>
            <w:shd w:val="clear" w:color="auto" w:fill="C00000"/>
            <w:vAlign w:val="center"/>
          </w:tcPr>
          <w:p w14:paraId="3B1C6DCB" w14:textId="77777777" w:rsidR="0065314E" w:rsidRPr="0078697D" w:rsidRDefault="0065314E" w:rsidP="0078697D">
            <w:pPr>
              <w:rPr>
                <w:rFonts w:eastAsia="Times New Roman" w:cs="Arial"/>
                <w:color w:val="FFFFFF" w:themeColor="background1"/>
                <w:sz w:val="16"/>
                <w:szCs w:val="20"/>
                <w:lang w:val="de-DE" w:eastAsia="de-DE"/>
              </w:rPr>
            </w:pPr>
            <w:r w:rsidRPr="0078697D">
              <w:rPr>
                <w:rFonts w:eastAsia="Times New Roman" w:cs="Arial"/>
                <w:color w:val="FFFFFF" w:themeColor="background1"/>
                <w:sz w:val="16"/>
                <w:szCs w:val="20"/>
                <w:lang w:val="de-DE" w:eastAsia="de-DE"/>
              </w:rPr>
              <w:t>SupplyOn</w:t>
            </w:r>
          </w:p>
        </w:tc>
        <w:tc>
          <w:tcPr>
            <w:tcW w:w="300" w:type="pct"/>
            <w:shd w:val="clear" w:color="auto" w:fill="C00000"/>
            <w:vAlign w:val="center"/>
          </w:tcPr>
          <w:p w14:paraId="3B1C6DCC" w14:textId="77777777" w:rsidR="0065314E" w:rsidRPr="0078697D" w:rsidRDefault="0065314E" w:rsidP="0078697D">
            <w:pPr>
              <w:rPr>
                <w:rFonts w:eastAsia="Times New Roman"/>
                <w:color w:val="FFFFFF" w:themeColor="background1"/>
                <w:sz w:val="16"/>
                <w:lang w:val="de-DE" w:eastAsia="de-DE"/>
              </w:rPr>
            </w:pPr>
            <w:r w:rsidRPr="0078697D">
              <w:rPr>
                <w:rFonts w:eastAsia="Times New Roman"/>
                <w:color w:val="FFFFFF" w:themeColor="background1"/>
                <w:sz w:val="16"/>
                <w:lang w:eastAsia="de-DE"/>
              </w:rPr>
              <w:t>M</w:t>
            </w:r>
          </w:p>
        </w:tc>
        <w:tc>
          <w:tcPr>
            <w:tcW w:w="1500" w:type="pct"/>
            <w:shd w:val="clear" w:color="auto" w:fill="C00000"/>
            <w:vAlign w:val="center"/>
          </w:tcPr>
          <w:p w14:paraId="3B1C6DCD" w14:textId="77777777" w:rsidR="0065314E" w:rsidRPr="0078697D" w:rsidRDefault="0065314E" w:rsidP="0078697D">
            <w:pPr>
              <w:rPr>
                <w:rFonts w:eastAsia="Times New Roman"/>
                <w:color w:val="FFFFFF" w:themeColor="background1"/>
                <w:sz w:val="16"/>
                <w:lang w:eastAsia="de-DE"/>
              </w:rPr>
            </w:pPr>
            <w:r w:rsidRPr="0078697D">
              <w:rPr>
                <w:rFonts w:eastAsia="Times New Roman"/>
                <w:color w:val="FFFFFF" w:themeColor="background1"/>
                <w:sz w:val="16"/>
                <w:lang w:eastAsia="de-DE"/>
              </w:rPr>
              <w:t>SenderInfo: party who sends this XML message. No key, just for better traceability.</w:t>
            </w:r>
          </w:p>
        </w:tc>
      </w:tr>
    </w:tbl>
    <w:p w14:paraId="3B1C6DCF" w14:textId="77777777" w:rsidR="002344C6" w:rsidRPr="002344C6" w:rsidRDefault="002344C6" w:rsidP="002344C6">
      <w:pPr>
        <w:rPr>
          <w:lang w:eastAsia="de-DE"/>
        </w:rPr>
      </w:pPr>
    </w:p>
    <w:p w14:paraId="3B1C6DD0" w14:textId="77777777" w:rsidR="0078697D" w:rsidRDefault="0078697D">
      <w:r>
        <w:br w:type="page"/>
      </w:r>
    </w:p>
    <w:p w14:paraId="3B1C6DD1" w14:textId="77777777" w:rsidR="00A07FC2" w:rsidRDefault="00A07FC2" w:rsidP="005A4F81">
      <w:pPr>
        <w:pStyle w:val="berschrift1"/>
      </w:pPr>
      <w:bookmarkStart w:id="30" w:name="_as:CIPOSupplyChainTradeTransaction_1"/>
      <w:bookmarkStart w:id="31" w:name="_Toc319064754"/>
      <w:bookmarkEnd w:id="30"/>
      <w:r w:rsidRPr="00CF0D99">
        <w:t>as:</w:t>
      </w:r>
      <w:r w:rsidR="00F00037" w:rsidRPr="005A4F81">
        <w:t>CISIFSupplyChainTradeTransaction</w:t>
      </w:r>
      <w:bookmarkEnd w:id="31"/>
    </w:p>
    <w:p w14:paraId="3B1C6DD2" w14:textId="77777777" w:rsidR="002037FC" w:rsidRPr="002037FC" w:rsidRDefault="002037FC" w:rsidP="002037FC"/>
    <w:p w14:paraId="3B1C6DD3" w14:textId="77777777" w:rsidR="0018124A" w:rsidRDefault="002037FC" w:rsidP="002037FC">
      <w:r>
        <w:rPr>
          <w:noProof/>
          <w:lang w:eastAsia="zh-TW"/>
        </w:rPr>
        <mc:AlternateContent>
          <mc:Choice Requires="wpg">
            <w:drawing>
              <wp:inline distT="0" distB="0" distL="0" distR="0" wp14:anchorId="3B1C70F8" wp14:editId="3B1C70F9">
                <wp:extent cx="6942175" cy="1622440"/>
                <wp:effectExtent l="0" t="0" r="11430" b="0"/>
                <wp:docPr id="6204" name="Gruppieren 6204"/>
                <wp:cNvGraphicFramePr/>
                <a:graphic xmlns:a="http://schemas.openxmlformats.org/drawingml/2006/main">
                  <a:graphicData uri="http://schemas.microsoft.com/office/word/2010/wordprocessingGroup">
                    <wpg:wgp>
                      <wpg:cNvGrpSpPr/>
                      <wpg:grpSpPr>
                        <a:xfrm>
                          <a:off x="0" y="0"/>
                          <a:ext cx="6942175" cy="1622440"/>
                          <a:chOff x="0" y="0"/>
                          <a:chExt cx="6942175" cy="1622440"/>
                        </a:xfrm>
                      </wpg:grpSpPr>
                      <wps:wsp>
                        <wps:cNvPr id="6015" name="AutoShape 463"/>
                        <wps:cNvCnPr>
                          <a:cxnSpLocks noChangeShapeType="1"/>
                        </wps:cNvCnPr>
                        <wps:spPr bwMode="auto">
                          <a:xfrm>
                            <a:off x="3264196"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6" name="Rectangle 464"/>
                        <wps:cNvSpPr>
                          <a:spLocks noChangeArrowheads="1"/>
                        </wps:cNvSpPr>
                        <wps:spPr bwMode="auto">
                          <a:xfrm>
                            <a:off x="287079" y="563526"/>
                            <a:ext cx="2585720" cy="344805"/>
                          </a:xfrm>
                          <a:prstGeom prst="rect">
                            <a:avLst/>
                          </a:prstGeom>
                          <a:solidFill>
                            <a:srgbClr val="8DB3E2"/>
                          </a:solidFill>
                          <a:ln w="25400">
                            <a:solidFill>
                              <a:srgbClr val="000000"/>
                            </a:solidFill>
                            <a:miter lim="800000"/>
                            <a:headEnd/>
                            <a:tailEnd/>
                          </a:ln>
                        </wps:spPr>
                        <wps:txbx>
                          <w:txbxContent>
                            <w:p w14:paraId="3B1C7187" w14:textId="77777777" w:rsidR="00413327" w:rsidRPr="00DB0B8A" w:rsidRDefault="00413327" w:rsidP="00A07FC2">
                              <w:pPr>
                                <w:rPr>
                                  <w:sz w:val="22"/>
                                  <w:szCs w:val="20"/>
                                </w:rPr>
                              </w:pPr>
                              <w:r w:rsidRPr="00DB0B8A">
                                <w:rPr>
                                  <w:rFonts w:cs="Arial"/>
                                  <w:b/>
                                  <w:bCs/>
                                  <w:sz w:val="22"/>
                                  <w:szCs w:val="20"/>
                                </w:rPr>
                                <w:t>as:</w:t>
                              </w:r>
                              <w:r w:rsidRPr="00DB0B8A">
                                <w:rPr>
                                  <w:rFonts w:cs="Arial"/>
                                  <w:b/>
                                  <w:bCs/>
                                  <w:szCs w:val="20"/>
                                </w:rPr>
                                <w:t>CISIFSupplyChainTradeTransaction</w:t>
                              </w:r>
                            </w:p>
                          </w:txbxContent>
                        </wps:txbx>
                        <wps:bodyPr rot="0" vert="horz" wrap="square" lIns="91440" tIns="45720" rIns="91440" bIns="45720" anchor="t" anchorCtr="0" upright="1">
                          <a:noAutofit/>
                        </wps:bodyPr>
                      </wps:wsp>
                      <wps:wsp>
                        <wps:cNvPr id="6017" name="Rectangle 465"/>
                        <wps:cNvSpPr>
                          <a:spLocks noChangeArrowheads="1"/>
                        </wps:cNvSpPr>
                        <wps:spPr bwMode="auto">
                          <a:xfrm>
                            <a:off x="2870791" y="669852"/>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18" name="Rectangle 466"/>
                        <wps:cNvSpPr>
                          <a:spLocks noChangeArrowheads="1"/>
                        </wps:cNvSpPr>
                        <wps:spPr bwMode="auto">
                          <a:xfrm>
                            <a:off x="3668233" y="563526"/>
                            <a:ext cx="30079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88" w14:textId="77777777" w:rsidR="00413327" w:rsidRPr="00C11C50" w:rsidRDefault="00413327" w:rsidP="00C11C50">
                              <w:r w:rsidRPr="00C11C50">
                                <w:rPr>
                                  <w:rFonts w:cs="Arial"/>
                                  <w:bCs/>
                                  <w:szCs w:val="20"/>
                                </w:rPr>
                                <w:t>asram:ApplicableCISHSupplyChainTradeDelivery</w:t>
                              </w:r>
                            </w:p>
                          </w:txbxContent>
                        </wps:txbx>
                        <wps:bodyPr rot="0" vert="horz" wrap="square" lIns="91440" tIns="45720" rIns="91440" bIns="45720" anchor="t" anchorCtr="0" upright="1">
                          <a:noAutofit/>
                        </wps:bodyPr>
                      </wps:wsp>
                      <wps:wsp>
                        <wps:cNvPr id="6019" name="AutoShape 467"/>
                        <wps:cNvCnPr>
                          <a:cxnSpLocks noChangeShapeType="1"/>
                        </wps:cNvCnPr>
                        <wps:spPr bwMode="auto">
                          <a:xfrm>
                            <a:off x="3072810" y="75491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0" name="AutoShape 468"/>
                        <wps:cNvCnPr>
                          <a:cxnSpLocks noChangeShapeType="1"/>
                        </wps:cNvCnPr>
                        <wps:spPr bwMode="auto">
                          <a:xfrm>
                            <a:off x="2870791"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1" name="Rectangle 469"/>
                        <wps:cNvSpPr>
                          <a:spLocks noChangeArrowheads="1"/>
                        </wps:cNvSpPr>
                        <wps:spPr bwMode="auto">
                          <a:xfrm>
                            <a:off x="3657600" y="0"/>
                            <a:ext cx="30905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89" w14:textId="77777777" w:rsidR="00413327" w:rsidRPr="00DB0B8A" w:rsidRDefault="00413327" w:rsidP="00A07FC2">
                              <w:pPr>
                                <w:rPr>
                                  <w:szCs w:val="20"/>
                                </w:rPr>
                              </w:pPr>
                              <w:r w:rsidRPr="00DB0B8A">
                                <w:rPr>
                                  <w:rFonts w:cs="Arial"/>
                                  <w:bCs/>
                                  <w:szCs w:val="20"/>
                                </w:rPr>
                                <w:t>asram:</w:t>
                              </w:r>
                              <w:r>
                                <w:rPr>
                                  <w:rFonts w:cs="Arial"/>
                                  <w:bCs/>
                                  <w:szCs w:val="20"/>
                                </w:rPr>
                                <w:t>ApplicableCISSupply</w:t>
                              </w:r>
                              <w:r w:rsidRPr="00DB0B8A">
                                <w:rPr>
                                  <w:rFonts w:cs="Arial"/>
                                  <w:bCs/>
                                  <w:szCs w:val="20"/>
                                </w:rPr>
                                <w:t>Chain</w:t>
                              </w:r>
                              <w:r>
                                <w:rPr>
                                  <w:rFonts w:cs="Arial"/>
                                  <w:bCs/>
                                  <w:szCs w:val="20"/>
                                </w:rPr>
                                <w:t>Trade</w:t>
                              </w:r>
                              <w:r w:rsidRPr="00DB0B8A">
                                <w:rPr>
                                  <w:rFonts w:cs="Arial"/>
                                  <w:bCs/>
                                  <w:szCs w:val="20"/>
                                </w:rPr>
                                <w:t>Agreement</w:t>
                              </w:r>
                            </w:p>
                          </w:txbxContent>
                        </wps:txbx>
                        <wps:bodyPr rot="0" vert="horz" wrap="square" lIns="91440" tIns="45720" rIns="91440" bIns="45720" anchor="t" anchorCtr="0" upright="1">
                          <a:noAutofit/>
                        </wps:bodyPr>
                      </wps:wsp>
                      <wps:wsp>
                        <wps:cNvPr id="6022" name="Rectangle 470"/>
                        <wps:cNvSpPr>
                          <a:spLocks noChangeArrowheads="1"/>
                        </wps:cNvSpPr>
                        <wps:spPr bwMode="auto">
                          <a:xfrm>
                            <a:off x="3668233" y="1127052"/>
                            <a:ext cx="30714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8A" w14:textId="77777777" w:rsidR="00413327" w:rsidRPr="00C11C50" w:rsidRDefault="00413327" w:rsidP="00C11C50">
                              <w:r w:rsidRPr="00C11C50">
                                <w:rPr>
                                  <w:rFonts w:cs="Arial"/>
                                  <w:bCs/>
                                  <w:szCs w:val="20"/>
                                </w:rPr>
                                <w:t>asram:IncludedCISIFLSupplyChainTradeLineItem</w:t>
                              </w:r>
                            </w:p>
                          </w:txbxContent>
                        </wps:txbx>
                        <wps:bodyPr rot="0" vert="horz" wrap="square" lIns="91440" tIns="45720" rIns="91440" bIns="45720" anchor="t" anchorCtr="0" upright="1">
                          <a:noAutofit/>
                        </wps:bodyPr>
                      </wps:wsp>
                      <wps:wsp>
                        <wps:cNvPr id="6023" name="AutoShape 471"/>
                        <wps:cNvCnPr>
                          <a:cxnSpLocks noChangeShapeType="1"/>
                        </wps:cNvCnPr>
                        <wps:spPr bwMode="auto">
                          <a:xfrm>
                            <a:off x="3274828"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4" name="AutoShape 472"/>
                        <wps:cNvCnPr>
                          <a:cxnSpLocks noChangeShapeType="1"/>
                        </wps:cNvCnPr>
                        <wps:spPr bwMode="auto">
                          <a:xfrm>
                            <a:off x="3274828"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025" name="Group 473"/>
                        <wpg:cNvGrpSpPr>
                          <a:grpSpLocks/>
                        </wpg:cNvGrpSpPr>
                        <wpg:grpSpPr bwMode="auto">
                          <a:xfrm>
                            <a:off x="6687879" y="648587"/>
                            <a:ext cx="190500" cy="166370"/>
                            <a:chOff x="6283" y="5431"/>
                            <a:chExt cx="300" cy="262"/>
                          </a:xfrm>
                        </wpg:grpSpPr>
                        <wps:wsp>
                          <wps:cNvPr id="6026" name="Rectangle 47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27" name="AutoShape 47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28" name="AutoShape 47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029" name="Group 477"/>
                        <wpg:cNvGrpSpPr>
                          <a:grpSpLocks/>
                        </wpg:cNvGrpSpPr>
                        <wpg:grpSpPr bwMode="auto">
                          <a:xfrm>
                            <a:off x="6741042" y="1212112"/>
                            <a:ext cx="190500" cy="166370"/>
                            <a:chOff x="6283" y="5431"/>
                            <a:chExt cx="300" cy="262"/>
                          </a:xfrm>
                        </wpg:grpSpPr>
                        <wps:wsp>
                          <wps:cNvPr id="6030" name="Rectangle 47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31" name="AutoShape 47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32" name="AutoShape 48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033" name="Group 481"/>
                        <wpg:cNvGrpSpPr>
                          <a:grpSpLocks/>
                        </wpg:cNvGrpSpPr>
                        <wpg:grpSpPr bwMode="auto">
                          <a:xfrm>
                            <a:off x="6751675" y="85061"/>
                            <a:ext cx="190500" cy="166370"/>
                            <a:chOff x="6283" y="5431"/>
                            <a:chExt cx="300" cy="262"/>
                          </a:xfrm>
                        </wpg:grpSpPr>
                        <wps:wsp>
                          <wps:cNvPr id="6034" name="Rectangle 48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35" name="AutoShape 48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36" name="AutoShape 48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200" name="Rechteck 6200"/>
                        <wps:cNvSpPr>
                          <a:spLocks noChangeArrowheads="1"/>
                        </wps:cNvSpPr>
                        <wps:spPr bwMode="auto">
                          <a:xfrm>
                            <a:off x="0" y="574159"/>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8B" w14:textId="77777777" w:rsidR="00413327" w:rsidRDefault="00413327" w:rsidP="002037FC">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201" name="Rechteck 6201"/>
                        <wps:cNvSpPr>
                          <a:spLocks noChangeArrowheads="1"/>
                        </wps:cNvSpPr>
                        <wps:spPr bwMode="auto">
                          <a:xfrm>
                            <a:off x="3296093" y="1329070"/>
                            <a:ext cx="466725" cy="293370"/>
                          </a:xfrm>
                          <a:prstGeom prst="rect">
                            <a:avLst/>
                          </a:prstGeom>
                          <a:noFill/>
                          <a:ln>
                            <a:noFill/>
                          </a:ln>
                          <a:extLst/>
                        </wps:spPr>
                        <wps:txbx>
                          <w:txbxContent>
                            <w:p w14:paraId="3B1C718C" w14:textId="77777777" w:rsidR="00413327" w:rsidRDefault="00413327" w:rsidP="002037F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2" name="Rechteck 6202"/>
                        <wps:cNvSpPr>
                          <a:spLocks noChangeArrowheads="1"/>
                        </wps:cNvSpPr>
                        <wps:spPr bwMode="auto">
                          <a:xfrm>
                            <a:off x="3391786" y="148856"/>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8D" w14:textId="77777777" w:rsidR="00413327" w:rsidRDefault="00413327" w:rsidP="002037FC">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203" name="Rechteck 6203"/>
                        <wps:cNvSpPr>
                          <a:spLocks noChangeArrowheads="1"/>
                        </wps:cNvSpPr>
                        <wps:spPr bwMode="auto">
                          <a:xfrm>
                            <a:off x="3402419" y="776177"/>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8E" w14:textId="77777777" w:rsidR="00413327" w:rsidRDefault="00413327" w:rsidP="002037FC">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04" o:spid="_x0000_s1160" style="width:546.65pt;height:127.75pt;mso-position-horizontal-relative:char;mso-position-vertical-relative:line" coordsize="69421,16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">
                <v:shape id="AutoShape 463" o:spid="_x0000_s1161" type="#_x0000_t32" style="position:absolute;left:32641;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GYNcUAAADdAAAADwAAAGRycy9kb3ducmV2LnhtbESP3YrCMBSE7wXfIZwF7zRV/NntGkUE&#10;UQQV3cW9PTRn22JzUppY69sbQfBymJlvmOm8MYWoqXK5ZQX9XgSCOLE651TB78+q+wnCeWSNhWVS&#10;cCcH81m7NcVY2xsfqT75VAQIuxgVZN6XsZQuycig69mSOHj/tjLog6xSqSu8Bbgp5CCKxtJgzmEh&#10;w5KWGSWX09UoqA/n/WRV1uuDT8/D43b49Ydmp1Tno1l8g/DU+Hf41d5oBeOoP4Lnm/AE5O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GYNcUAAADdAAAADwAAAAAAAAAA&#10;AAAAAAChAgAAZHJzL2Rvd25yZXYueG1sUEsFBgAAAAAEAAQA+QAAAJMDAAAAAA==&#10;" strokeweight="2pt"/>
                <v:rect id="Rectangle 464" o:spid="_x0000_s1162" style="position:absolute;left:2870;top:5635;width:2585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RRsMA&#10;AADdAAAADwAAAGRycy9kb3ducmV2LnhtbESPzarCMBSE94LvEM4Fd5rqomg1ykURxIXgD7g9Nuc2&#10;5TYnpYlafXojCC6HmfmGmS1aW4kbNb50rGA4SEAQ506XXCg4Hdf9MQgfkDVWjknBgzws5t3ODDPt&#10;7ryn2yEUIkLYZ6jAhFBnUvrckEU/cDVx9P5cYzFE2RRSN3iPcFvJUZKk0mLJccFgTUtD+f/hahWs&#10;rmezfjrjtzsqn/qCbjkZbZTq/bS/UxCB2vANf9obrSBNhim838Qn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BRRsMAAADdAAAADwAAAAAAAAAAAAAAAACYAgAAZHJzL2Rv&#10;d25yZXYueG1sUEsFBgAAAAAEAAQA9QAAAIgDAAAAAA==&#10;" fillcolor="#8db3e2" strokeweight="2pt">
                  <v:textbox>
                    <w:txbxContent>
                      <w:p w:rsidR="001767C7" w:rsidRPr="00DB0B8A" w:rsidRDefault="001767C7" w:rsidP="00A07FC2">
                        <w:pPr>
                          <w:rPr>
                            <w:sz w:val="22"/>
                            <w:szCs w:val="20"/>
                          </w:rPr>
                        </w:pPr>
                        <w:proofErr w:type="spellStart"/>
                        <w:proofErr w:type="gramStart"/>
                        <w:r w:rsidRPr="00DB0B8A">
                          <w:rPr>
                            <w:rFonts w:cs="Arial"/>
                            <w:b/>
                            <w:bCs/>
                            <w:sz w:val="22"/>
                            <w:szCs w:val="20"/>
                          </w:rPr>
                          <w:t>as:</w:t>
                        </w:r>
                        <w:proofErr w:type="gramEnd"/>
                        <w:r w:rsidRPr="00DB0B8A">
                          <w:rPr>
                            <w:rFonts w:cs="Arial"/>
                            <w:b/>
                            <w:bCs/>
                            <w:szCs w:val="20"/>
                          </w:rPr>
                          <w:t>CISIFSupplyChainTradeTransaction</w:t>
                        </w:r>
                        <w:proofErr w:type="spellEnd"/>
                      </w:p>
                    </w:txbxContent>
                  </v:textbox>
                </v:rect>
                <v:rect id="Rectangle 465" o:spid="_x0000_s1163" style="position:absolute;left:28707;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YEsUA&#10;AADdAAAADwAAAGRycy9kb3ducmV2LnhtbESP3WoCMRSE7wu+QzhC72pWoSqrUUQoClJo/bk/bI67&#10;i5uTbZLV6NM3hYKXw8x8w8yX0TTiSs7XlhUMBxkI4sLqmksFx8PH2xSED8gaG8uk4E4eloveyxxz&#10;bW/8Tdd9KEWCsM9RQRVCm0vpi4oM+oFtiZN3ts5gSNKVUju8Jbhp5CjLxtJgzWmhwpbWFRWXfWcU&#10;tJ/v3Wbys3OP07T7KnAXbRhFpV77cTUDESiGZ/i/vdUKxtlwAn9v0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5gSxQAAAN0AAAAPAAAAAAAAAAAAAAAAAJgCAABkcnMv&#10;ZG93bnJldi54bWxQSwUGAAAAAAQABAD1AAAAigMAAAAA&#10;" strokeweight="2pt"/>
                <v:rect id="Rectangle 466" o:spid="_x0000_s1164" style="position:absolute;left:36682;top:5635;width:3008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Kk9cUA&#10;AADdAAAADwAAAGRycy9kb3ducmV2LnhtbESPwUrDQBCG74LvsIzgRewmIq3Ebou0SMVTk4rnITsm&#10;wexs2F3b7dt3DkKPwz//N98s19mN6kghDp4NlLMCFHHr7cCdga/D++MLqJiQLY6eycCZIqxXtzdL&#10;rKw/cU3HJnVKIBwrNNCnNFVax7Ynh3HmJ2LJfnxwmGQMnbYBTwJ3o34qirl2OLBc6HGiTU/tb/Pn&#10;RKPM9Xezezj7T7+th9KG531eGHN/l99eQSXK6br83/6wBuZFKbryjSBAr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0qT1xQAAAN0AAAAPAAAAAAAAAAAAAAAAAJgCAABkcnMv&#10;ZG93bnJldi54bWxQSwUGAAAAAAQABAD1AAAAigMAAAAA&#10;" filled="f" fillcolor="#8db3e2" strokeweight="2pt">
                  <v:textbox>
                    <w:txbxContent>
                      <w:p w:rsidR="001767C7" w:rsidRPr="00C11C50" w:rsidRDefault="001767C7" w:rsidP="00C11C50">
                        <w:proofErr w:type="spellStart"/>
                        <w:proofErr w:type="gramStart"/>
                        <w:r w:rsidRPr="00C11C50">
                          <w:rPr>
                            <w:rFonts w:cs="Arial"/>
                            <w:bCs/>
                            <w:szCs w:val="20"/>
                          </w:rPr>
                          <w:t>asram:</w:t>
                        </w:r>
                        <w:proofErr w:type="gramEnd"/>
                        <w:r w:rsidRPr="00C11C50">
                          <w:rPr>
                            <w:rFonts w:cs="Arial"/>
                            <w:bCs/>
                            <w:szCs w:val="20"/>
                          </w:rPr>
                          <w:t>ApplicableCISHSupplyChainTradeDelivery</w:t>
                        </w:r>
                        <w:proofErr w:type="spellEnd"/>
                      </w:p>
                    </w:txbxContent>
                  </v:textbox>
                </v:rect>
                <v:shape id="AutoShape 467" o:spid="_x0000_s1165" type="#_x0000_t32" style="position:absolute;left:30728;top:7549;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ySMMYAAADdAAAADwAAAGRycy9kb3ducmV2LnhtbESPQWvCQBSE74L/YXlCb7qxhFRTV5FC&#10;qBSqqMVeH9nXJJh9G7Jrkv77rlDwOMzMN8xqM5hadNS6yrKC+SwCQZxbXXGh4OucTRcgnEfWWFsm&#10;Bb/kYLMej1aYatvzkbqTL0SAsEtRQel9k0rp8pIMupltiIP3Y1uDPsi2kLrFPsBNLZ+jKJEGKw4L&#10;JTb0VlJ+Pd2Mgu5w2b9kTfd+8MUlPn7Ey280n0o9TYbtKwhPg3+E/9s7rSCJ5ku4vw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9skjDGAAAA3QAAAA8AAAAAAAAA&#10;AAAAAAAAoQIAAGRycy9kb3ducmV2LnhtbFBLBQYAAAAABAAEAPkAAACUAwAAAAA=&#10;" strokeweight="2pt"/>
                <v:shape id="AutoShape 468" o:spid="_x0000_s1166" type="#_x0000_t32" style="position:absolute;left:28707;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rxEMEAAADdAAAADwAAAGRycy9kb3ducmV2LnhtbERPy4rCMBTdC/5DuII7TRVxtBpFBmRE&#10;cMQHur0017bY3JQm1vr3ZiG4PJz3fNmYQtRUudyygkE/AkGcWJ1zquB8WvcmIJxH1lhYJgUvcrBc&#10;tFtzjLV98oHqo09FCGEXo4LM+zKW0iUZGXR9WxIH7mYrgz7AKpW6wmcIN4UcRtFYGsw5NGRY0m9G&#10;yf34MArq/eX/Z13Wf3ufXkaH7Wh6RbNTqttpVjMQnhr/FX/cG61gHA3D/vAmPAG5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OvEQwQAAAN0AAAAPAAAAAAAAAAAAAAAA&#10;AKECAABkcnMvZG93bnJldi54bWxQSwUGAAAAAAQABAD5AAAAjwMAAAAA&#10;" strokeweight="2pt"/>
                <v:rect id="Rectangle 469" o:spid="_x0000_s1167" style="position:absolute;left:36576;width:3090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TH1cUA&#10;AADdAAAADwAAAGRycy9kb3ducmV2LnhtbESPQWsCMRCF7wX/Q5hCL0WzK2JlaxRRSsVTdyueh810&#10;d+lmsiSpxn9vBKHHx5v3vXnLdTS9OJPznWUF+SQDQVxb3XGj4Pj9MV6A8AFZY2+ZFFzJw3o1elpi&#10;oe2FSzpXoREJwr5ABW0IQyGlr1sy6Cd2IE7ej3UGQ5KukdrhJcFNL6dZNpcGO04NLQ60ban+rf5M&#10;eiOP5an6fL3ag92VXa7d7Cu+KfXyHDfvIALF8H/8SO+1gnk2zeG+JiF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MfVxQAAAN0AAAAPAAAAAAAAAAAAAAAAAJgCAABkcnMv&#10;ZG93bnJldi54bWxQSwUGAAAAAAQABAD1AAAAigMAAAAA&#10;" filled="f" fillcolor="#8db3e2" strokeweight="2pt">
                  <v:textbox>
                    <w:txbxContent>
                      <w:p w:rsidR="001767C7" w:rsidRPr="00DB0B8A" w:rsidRDefault="001767C7" w:rsidP="00A07FC2">
                        <w:pPr>
                          <w:rPr>
                            <w:szCs w:val="20"/>
                          </w:rPr>
                        </w:pPr>
                        <w:proofErr w:type="spellStart"/>
                        <w:proofErr w:type="gramStart"/>
                        <w:r w:rsidRPr="00DB0B8A">
                          <w:rPr>
                            <w:rFonts w:cs="Arial"/>
                            <w:bCs/>
                            <w:szCs w:val="20"/>
                          </w:rPr>
                          <w:t>asram:</w:t>
                        </w:r>
                        <w:proofErr w:type="gramEnd"/>
                        <w:r>
                          <w:rPr>
                            <w:rFonts w:cs="Arial"/>
                            <w:bCs/>
                            <w:szCs w:val="20"/>
                          </w:rPr>
                          <w:t>ApplicableCISSupply</w:t>
                        </w:r>
                        <w:r w:rsidRPr="00DB0B8A">
                          <w:rPr>
                            <w:rFonts w:cs="Arial"/>
                            <w:bCs/>
                            <w:szCs w:val="20"/>
                          </w:rPr>
                          <w:t>Chain</w:t>
                        </w:r>
                        <w:r>
                          <w:rPr>
                            <w:rFonts w:cs="Arial"/>
                            <w:bCs/>
                            <w:szCs w:val="20"/>
                          </w:rPr>
                          <w:t>Trade</w:t>
                        </w:r>
                        <w:r w:rsidRPr="00DB0B8A">
                          <w:rPr>
                            <w:rFonts w:cs="Arial"/>
                            <w:bCs/>
                            <w:szCs w:val="20"/>
                          </w:rPr>
                          <w:t>Agreement</w:t>
                        </w:r>
                        <w:proofErr w:type="spellEnd"/>
                      </w:p>
                    </w:txbxContent>
                  </v:textbox>
                </v:rect>
                <v:rect id="Rectangle 470" o:spid="_x0000_s1168" style="position:absolute;left:36682;top:11270;width:3071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ZZosUA&#10;AADdAAAADwAAAGRycy9kb3ducmV2LnhtbESPQWvCQBCF7wX/wzKFXkrdJIiW1FWkRSqemlh6HrLT&#10;JDQ7G3ZXXf+9Kwg9Pt68781brqMZxImc7y0ryKcZCOLG6p5bBd+H7csrCB+QNQ6WScGFPKxXk4cl&#10;ltqeuaJTHVqRIOxLVNCFMJZS+qYjg35qR+Lk/VpnMCTpWqkdnhPcDLLIsrk02HNq6HCk946av/po&#10;0ht5rH7qz+eL3duPqs+1m33FhVJPj3HzBiJQDP/H9/ROK5hnRQG3NQkB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lmixQAAAN0AAAAPAAAAAAAAAAAAAAAAAJgCAABkcnMv&#10;ZG93bnJldi54bWxQSwUGAAAAAAQABAD1AAAAigMAAAAA&#10;" filled="f" fillcolor="#8db3e2" strokeweight="2pt">
                  <v:textbox>
                    <w:txbxContent>
                      <w:p w:rsidR="001767C7" w:rsidRPr="00C11C50" w:rsidRDefault="001767C7" w:rsidP="00C11C50">
                        <w:proofErr w:type="spellStart"/>
                        <w:proofErr w:type="gramStart"/>
                        <w:r w:rsidRPr="00C11C50">
                          <w:rPr>
                            <w:rFonts w:cs="Arial"/>
                            <w:bCs/>
                            <w:szCs w:val="20"/>
                          </w:rPr>
                          <w:t>asram:</w:t>
                        </w:r>
                        <w:proofErr w:type="gramEnd"/>
                        <w:r w:rsidRPr="00C11C50">
                          <w:rPr>
                            <w:rFonts w:cs="Arial"/>
                            <w:bCs/>
                            <w:szCs w:val="20"/>
                          </w:rPr>
                          <w:t>IncludedCISIFLSupplyChainTradeLineItem</w:t>
                        </w:r>
                        <w:proofErr w:type="spellEnd"/>
                      </w:p>
                    </w:txbxContent>
                  </v:textbox>
                </v:rect>
                <v:shape id="AutoShape 471" o:spid="_x0000_s1169" type="#_x0000_t32" style="position:absolute;left:32748;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hvZ8cAAADdAAAADwAAAGRycy9kb3ducmV2LnhtbESP3WrCQBSE7wu+w3KE3tVNrfiTukop&#10;hBZBJVHs7SF7moRmz4bsNolv3y0IXg4z8w2z3g6mFh21rrKs4HkSgSDOra64UHA+JU9LEM4ja6wt&#10;k4IrOdhuRg9rjLXtOaUu84UIEHYxKii9b2IpXV6SQTexDXHwvm1r0AfZFlK32Ae4qeU0iubSYMVh&#10;ocSG3kvKf7Jfo6A7Xg6LpOk+jr64zNLdbPWFZq/U43h4ewXhafD38K39qRXMo+kL/L8JT0B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6G9nxwAAAN0AAAAPAAAAAAAA&#10;AAAAAAAAAKECAABkcnMvZG93bnJldi54bWxQSwUGAAAAAAQABAD5AAAAlQMAAAAA&#10;" strokeweight="2pt"/>
                <v:shape id="AutoShape 472" o:spid="_x0000_s1170" type="#_x0000_t32" style="position:absolute;left:32748;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H3E8YAAADdAAAADwAAAGRycy9kb3ducmV2LnhtbESPQWvCQBSE7wX/w/IEb3VTCbZNXUWE&#10;YBFUkhZ7fWRfk9Ds25DdJvHfu0Khx2FmvmFWm9E0oqfO1ZYVPM0jEMSF1TWXCj4/0scXEM4ja2ws&#10;k4IrOdisJw8rTLQdOKM+96UIEHYJKqi8bxMpXVGRQTe3LXHwvm1n0AfZlVJ3OAS4aeQiipbSYM1h&#10;ocKWdhUVP/mvUdCfL6fntO33Z19e4uwQv36hOSo1m47bNxCeRv8f/mu/awXLaBHD/U14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B9xPGAAAA3QAAAA8AAAAAAAAA&#10;AAAAAAAAoQIAAGRycy9kb3ducmV2LnhtbFBLBQYAAAAABAAEAPkAAACUAwAAAAA=&#10;" strokeweight="2pt"/>
                <v:group id="Group 473" o:spid="_x0000_s1171" style="position:absolute;left:66878;top:648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eXAMcAAADdAAAADwAAAGRycy9kb3ducmV2LnhtbESPzWrDMBCE74W+g9hC&#10;bo3sFJviRgkhtCUHU4hTKL0t1sY2sVbGUv3z9lGgkOMwM98w6+1kWjFQ7xrLCuJlBIK4tLrhSsH3&#10;6eP5FYTzyBpby6RgJgfbzePDGjNtRz7SUPhKBAi7DBXU3neZlK6syaBb2o44eGfbG/RB9pXUPY4B&#10;blq5iqJUGmw4LNTY0b6m8lL8GQWfI467l/h9yC/n/fx7Sr5+8piUWjxNuzcQniZ/D/+3D1pBGq0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leXAMcAAADd&#10;AAAADwAAAAAAAAAAAAAAAACqAgAAZHJzL2Rvd25yZXYueG1sUEsFBgAAAAAEAAQA+gAAAJ4DAAAA&#10;AA==&#10;">
                  <v:rect id="Rectangle 474" o:spid="_x0000_s117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v3NMUA&#10;AADdAAAADwAAAGRycy9kb3ducmV2LnhtbESPX2vCMBTF34V9h3AHvmm6wqp0RhkDcSDC/LP3S3PX&#10;ljU3XZJq9NMvg4GPh3PO73AWq2g6cSbnW8sKnqYZCOLK6pZrBafjejIH4QOyxs4yKbiSh9XyYbTA&#10;UtsL7+l8CLVIEPYlKmhC6EspfdWQQT+1PXHyvqwzGJJ0tdQOLwluOplnWSENtpwWGuzpraHq+zAY&#10;Bf3uedjMfrbu9jkfPircRhvyqNT4Mb6+gAgUwz38337XCoosL+Dv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c0xQAAAN0AAAAPAAAAAAAAAAAAAAAAAJgCAABkcnMv&#10;ZG93bnJldi54bWxQSwUGAAAAAAQABAD1AAAAigMAAAAA&#10;" strokeweight="2pt"/>
                  <v:shape id="AutoShape 475" o:spid="_x0000_s117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7EB8EAAADdAAAADwAAAGRycy9kb3ducmV2LnhtbESPQYvCMBSE7wv+h/AEb2uiiErXKCII&#10;XuvKnh/Nsy3bvNQmtfHfG0HwOMzMN8xmF20j7tT52rGG2VSBIC6cqbnUcPk9fq9B+IBssHFMGh7k&#10;YbcdfW0wM27gnO7nUIoEYZ+hhiqENpPSFxVZ9FPXEifv6jqLIcmulKbDIcFtI+dKLaXFmtNChS0d&#10;Kir+z73VkOe38q/3cdivr3G1uJiFVf1J68k47n9ABIrhE363T0bDUs1X8HqTnoD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fsQHwQAAAN0AAAAPAAAAAAAAAAAAAAAA&#10;AKECAABkcnMvZG93bnJldi54bWxQSwUGAAAAAAQABAD5AAAAjwMAAAAA&#10;" strokeweight="1.25pt"/>
                  <v:shape id="AutoShape 476" o:spid="_x0000_s117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uO+8UAAADdAAAADwAAAGRycy9kb3ducmV2LnhtbERPTWvCQBC9F/wPywjemo2CoUQ3QaqF&#10;HmohVg+9TbPTJJidDdk1Sf313UOhx8f73uaTacVAvWssK1hGMQji0uqGKwXnj5fHJxDOI2tsLZOC&#10;H3KQZ7OHLabajlzQcPKVCCHsUlRQe9+lUrqyJoMush1x4L5tb9AH2FdS9ziGcNPKVRwn0mDDoaHG&#10;jp5rKq+nm1Gwvo1fn8mSi93xsL8U96F8v17elFrMp90GhKfJ/4v/3K9aQRKvwtzwJjwBmf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5uO+8UAAADdAAAADwAAAAAAAAAA&#10;AAAAAAChAgAAZHJzL2Rvd25yZXYueG1sUEsFBgAAAAAEAAQA+QAAAJMDAAAAAA==&#10;" strokeweight="1.25pt"/>
                </v:group>
                <v:group id="Group 477" o:spid="_x0000_s1175" style="position:absolute;left:67410;top:1212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qdBccAAADdAAAADwAAAGRycy9kb3ducmV2LnhtbESPQWvCQBSE7wX/w/KE&#10;3ppNLA01ZhURKx5CoSqU3h7ZZxLMvg3ZbRL/fbdQ6HGYmW+YfDOZVgzUu8aygiSKQRCXVjdcKbic&#10;355eQTiPrLG1TAru5GCznj3kmGk78gcNJ1+JAGGXoYLa+y6T0pU1GXSR7YiDd7W9QR9kX0nd4xjg&#10;ppWLOE6lwYbDQo0d7Woqb6dvo+Aw4rh9TvZDcbvu7l/nl/fPIiGlHufTdgXC0+T/w3/to1aQxos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xqdBccAAADd&#10;AAAADwAAAAAAAAAAAAAAAACqAgAAZHJzL2Rvd25yZXYueG1sUEsFBgAAAAAEAAQA+gAAAJ4DAAAA&#10;AA==&#10;">
                  <v:rect id="Rectangle 478" o:spid="_x0000_s117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dcBsMA&#10;AADdAAAADwAAAGRycy9kb3ducmV2LnhtbERPW2vCMBR+H/gfwhH2pqmOqXSmRQZjAxl42d4PzVlb&#10;bE5qkmrmrzcPgz1+fPd1GU0nLuR8a1nBbJqBIK6sbrlW8HV8m6xA+ICssbNMCn7JQ1mMHtaYa3vl&#10;PV0OoRYphH2OCpoQ+lxKXzVk0E9tT5y4H+sMhgRdLbXDawo3nZxn2UIabDk1NNjTa0PV6TAYBf3n&#10;8/C+PG/d7Xs17CrcRhvmUanHcdy8gAgUw7/4z/2hFSyyp7Q/vUlPQB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dcBsMAAADdAAAADwAAAAAAAAAAAAAAAACYAgAAZHJzL2Rv&#10;d25yZXYueG1sUEsFBgAAAAAEAAQA9QAAAIgDAAAAAA==&#10;" strokeweight="2pt"/>
                  <v:shape id="AutoShape 479" o:spid="_x0000_s117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JvNcIAAADdAAAADwAAAGRycy9kb3ducmV2LnhtbESPT4vCMBTE7wt+h/CEva2Jf3ClGkUE&#10;wWtV9vxonm2xealNauO33ywseBxm5jfMZhdtI57U+dqxhulEgSAunKm51HC9HL9WIHxANtg4Jg0v&#10;8rDbjj42mBk3cE7PcyhFgrDPUEMVQptJ6YuKLPqJa4mTd3OdxZBkV0rT4ZDgtpEzpZbSYs1pocKW&#10;DhUV93NvNeT5o/zpfRz2q1v8XlzNwqr+pPXnOO7XIALF8A7/t09Gw1LNp/D3Jj0Buf0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QJvNcIAAADdAAAADwAAAAAAAAAAAAAA&#10;AAChAgAAZHJzL2Rvd25yZXYueG1sUEsFBgAAAAAEAAQA+QAAAJADAAAAAA==&#10;" strokeweight="1.25pt"/>
                  <v:shape id="AutoShape 480" o:spid="_x0000_s117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ovzMgAAADdAAAADwAAAGRycy9kb3ducmV2LnhtbESPT2vCQBTE7wW/w/KE3upGxSDRVcRW&#10;6MEW4p+Dt2f2mQSzb0N2TdJ++m6h0OMwM79hluveVKKlxpWWFYxHEQjizOqScwWn4+5lDsJ5ZI2V&#10;ZVLwRQ7Wq8HTEhNtO06pPfhcBAi7BBUU3teJlC4ryKAb2Zo4eDfbGPRBNrnUDXYBbio5iaJYGiw5&#10;LBRY07ag7H54GAWzR3e9xGNONx9vr+f0u80+7+e9Us/DfrMA4an3/+G/9rtWEEfTCfy+CU9Arn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6ovzMgAAADdAAAADwAAAAAA&#10;AAAAAAAAAAChAgAAZHJzL2Rvd25yZXYueG1sUEsFBgAAAAAEAAQA+QAAAJYDAAAAAA==&#10;" strokeweight="1.25pt"/>
                </v:group>
                <v:group id="Group 481" o:spid="_x0000_s1179" style="position:absolute;left:67516;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s8MsUAAADdAAAADwAAAGRycy9kb3ducmV2LnhtbESPQYvCMBSE7wv+h/AE&#10;b2tay4pUo4ioeJCFVUG8PZpnW2xeShPb+u/NwsIeh5n5hlmselOJlhpXWlYQjyMQxJnVJecKLufd&#10;5wyE88gaK8uk4EUOVsvBxwJTbTv+ofbkcxEg7FJUUHhfp1K6rCCDbmxr4uDdbWPQB9nkUjfYBbip&#10;5CSKptJgyWGhwJo2BWWP09Mo2HfYrZN42x4f983rdv76vh5jUmo07NdzEJ56/x/+ax+0gmmU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rPDLFAAAA3QAA&#10;AA8AAAAAAAAAAAAAAAAAqgIAAGRycy9kb3ducmV2LnhtbFBLBQYAAAAABAAEAPoAAACcAwAAAAA=&#10;">
                  <v:rect id="Rectangle 482" o:spid="_x0000_s118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aBcUA&#10;AADdAAAADwAAAGRycy9kb3ducmV2LnhtbESPQWsCMRSE74L/ITyhN81qWytboxRBFKRgrd4fm9fd&#10;xc3LNslq6q83hUKPw8x8w8yX0TTiQs7XlhWMRxkI4sLqmksFx8/1cAbCB2SNjWVS8EMelot+b465&#10;tlf+oMshlCJB2OeooAqhzaX0RUUG/ci2xMn7ss5gSNKVUju8Jrhp5CTLptJgzWmhwpZWFRXnQ2cU&#10;tO/P3eble+dup1m3L3AXbZhEpR4G8e0VRKAY/sN/7a1WMM0en+D3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jFoFxQAAAN0AAAAPAAAAAAAAAAAAAAAAAJgCAABkcnMv&#10;ZG93bnJldi54bWxQSwUGAAAAAAQABAD1AAAAigMAAAAA&#10;" strokeweight="2pt"/>
                  <v:shape id="AutoShape 483" o:spid="_x0000_s118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lpNsIAAADdAAAADwAAAGRycy9kb3ducmV2LnhtbESPT4vCMBTE7wv7HcITvK2Jf1e6RhFB&#10;8FqVPT+aZ1u2eek2qY3f3ggLexxm5jfMZhdtI+7U+dqxhulEgSAunKm51HC9HD/WIHxANtg4Jg0P&#10;8rDbvr9tMDNu4Jzu51CKBGGfoYYqhDaT0hcVWfQT1xIn7+Y6iyHJrpSmwyHBbSNnSq2kxZrTQoUt&#10;HSoqfs691ZDnv+V37+OwX9/i5+JqFlb1J63Ho7j/AhEohv/wX/tkNKzUfAmvN+kJyO0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jlpNsIAAADdAAAADwAAAAAAAAAAAAAA&#10;AAChAgAAZHJzL2Rvd25yZXYueG1sUEsFBgAAAAAEAAQA+QAAAJADAAAAAA==&#10;" strokeweight="1.25pt"/>
                  <v:shape id="AutoShape 484" o:spid="_x0000_s118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Epz8gAAADdAAAADwAAAGRycy9kb3ducmV2LnhtbESPT2vCQBTE7wW/w/KE3urGSoNEVxGt&#10;0ENbiH8O3p7ZZxLMvg3ZNUn76bsFweMwM79h5sveVKKlxpWWFYxHEQjizOqScwWH/fZlCsJ5ZI2V&#10;ZVLwQw6Wi8HTHBNtO06p3flcBAi7BBUU3teJlC4ryKAb2Zo4eBfbGPRBNrnUDXYBbir5GkWxNFhy&#10;WCiwpnVB2XV3Mwrebt35FI85XX29b47pb5t9X4+fSj0P+9UMhKfeP8L39odWEEeTGP7fh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JEpz8gAAADdAAAADwAAAAAA&#10;AAAAAAAAAAChAgAAZHJzL2Rvd25yZXYueG1sUEsFBgAAAAAEAAQA+QAAAJYDAAAAAA==&#10;" strokeweight="1.25pt"/>
                </v:group>
                <v:rect id="Rechteck 6200" o:spid="_x0000_s1183" style="position:absolute;top:5741;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QJMQA&#10;AADdAAAADwAAAGRycy9kb3ducmV2LnhtbESPT4vCMBTE7wt+h/AEL4um60GkGkUE2bIsiPXP+dE8&#10;22LzUpts2/32RhA8DjPzG2a57k0lWmpcaVnB1yQCQZxZXXKu4HTcjecgnEfWWFkmBf/kYL0afCwx&#10;1rbjA7Wpz0WAsItRQeF9HUvpsoIMuomtiYN3tY1BH2STS91gF+CmktMomkmDJYeFAmvaFpTd0j+j&#10;oMv27eX4+y33n5fE8j25b9Pzj1KjYb9ZgPDU+3f41U60gllAwv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kCTEAAAA3QAAAA8AAAAAAAAAAAAAAAAAmAIAAGRycy9k&#10;b3ducmV2LnhtbFBLBQYAAAAABAAEAPUAAACJAwAAAAA=&#10;" filled="f" stroked="f">
                  <v:textbox>
                    <w:txbxContent>
                      <w:p w:rsidR="001767C7" w:rsidRDefault="001767C7" w:rsidP="002037FC">
                        <w:pPr>
                          <w:rPr>
                            <w:rFonts w:cs="Arial"/>
                            <w:b/>
                            <w:sz w:val="24"/>
                            <w:szCs w:val="24"/>
                            <w:lang w:val="de-DE"/>
                          </w:rPr>
                        </w:pPr>
                        <w:r>
                          <w:rPr>
                            <w:rFonts w:cs="Arial"/>
                            <w:b/>
                            <w:sz w:val="24"/>
                            <w:szCs w:val="24"/>
                            <w:lang w:val="de-DE"/>
                          </w:rPr>
                          <w:t>1</w:t>
                        </w:r>
                      </w:p>
                    </w:txbxContent>
                  </v:textbox>
                </v:rect>
                <v:rect id="Rechteck 6201" o:spid="_x0000_s1184" style="position:absolute;left:32960;top:13290;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k1v8UA&#10;AADdAAAADwAAAGRycy9kb3ducmV2LnhtbESPQYvCMBSE7wv+h/AEL4umepClGkUE2SKCWHc9P5pn&#10;W2xeapNt6783grDHYWa+YZbr3lSipcaVlhVMJxEI4szqknMFP+fd+AuE88gaK8uk4EEO1qvBxxJj&#10;bTs+UZv6XAQIuxgVFN7XsZQuK8igm9iaOHhX2xj0QTa51A12AW4qOYuiuTRYclgosKZtQdkt/TMK&#10;uuzYXs6Hb3n8vCSW78l9m/7ulRoN+80ChKfe/4ff7UQrmM+iKbze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iTW/xQAAAN0AAAAPAAAAAAAAAAAAAAAAAJgCAABkcnMv&#10;ZG93bnJldi54bWxQSwUGAAAAAAQABAD1AAAAigMAAAAA&#10;" filled="f" stroked="f">
                  <v:textbox>
                    <w:txbxContent>
                      <w:p w:rsidR="001767C7" w:rsidRDefault="001767C7" w:rsidP="002037FC">
                        <w:pPr>
                          <w:rPr>
                            <w:rFonts w:cs="Arial"/>
                            <w:b/>
                            <w:color w:val="C00000"/>
                            <w:sz w:val="24"/>
                            <w:szCs w:val="24"/>
                            <w:lang w:val="de-DE"/>
                          </w:rPr>
                        </w:pPr>
                        <w:r>
                          <w:rPr>
                            <w:rFonts w:cs="Arial"/>
                            <w:b/>
                            <w:color w:val="C00000"/>
                            <w:sz w:val="24"/>
                            <w:szCs w:val="24"/>
                            <w:lang w:val="de-DE"/>
                          </w:rPr>
                          <w:t>1..*</w:t>
                        </w:r>
                      </w:p>
                    </w:txbxContent>
                  </v:textbox>
                </v:rect>
                <v:rect id="Rechteck 6202" o:spid="_x0000_s1185" style="position:absolute;left:33917;top:1488;width:29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ryMYA&#10;AADdAAAADwAAAGRycy9kb3ducmV2LnhtbESPT2vCQBTE7wW/w/IEL0U35iAluooIYpCCNP45P7LP&#10;JJh9G7Nrkn77bqHQ4zAzv2FWm8HUoqPWVZYVzGcRCOLc6ooLBZfzfvoBwnlkjbVlUvBNDjbr0dsK&#10;E217/qIu84UIEHYJKii9bxIpXV6SQTezDXHw7rY16INsC6lb7APc1DKOooU0WHFYKLGhXUn5I3sZ&#10;BX1+6m7nz4M8vd9Sy8/0ucuuR6Um42G7BOFp8P/hv3aqFSziKI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uryMYAAADdAAAADwAAAAAAAAAAAAAAAACYAgAAZHJz&#10;L2Rvd25yZXYueG1sUEsFBgAAAAAEAAQA9QAAAIsDAAAAAA==&#10;" filled="f" stroked="f">
                  <v:textbox>
                    <w:txbxContent>
                      <w:p w:rsidR="001767C7" w:rsidRDefault="001767C7" w:rsidP="002037FC">
                        <w:pPr>
                          <w:rPr>
                            <w:rFonts w:cs="Arial"/>
                            <w:b/>
                            <w:sz w:val="24"/>
                            <w:szCs w:val="24"/>
                            <w:lang w:val="de-DE"/>
                          </w:rPr>
                        </w:pPr>
                        <w:r>
                          <w:rPr>
                            <w:rFonts w:cs="Arial"/>
                            <w:b/>
                            <w:sz w:val="24"/>
                            <w:szCs w:val="24"/>
                            <w:lang w:val="de-DE"/>
                          </w:rPr>
                          <w:t>1</w:t>
                        </w:r>
                      </w:p>
                    </w:txbxContent>
                  </v:textbox>
                </v:rect>
                <v:rect id="Rechteck 6203" o:spid="_x0000_s1186" style="position:absolute;left:34024;top:7761;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OU8YA&#10;AADdAAAADwAAAGRycy9kb3ducmV2LnhtbESP3WrCQBSE7wu+w3IEb0rdqCAlzUZEEEMRpPHn+pA9&#10;TUKzZ2N2TdK37xYKvRxm5hsm2YymET11rrasYDGPQBAXVtdcKric9y+vIJxH1thYJgXf5GCTTp4S&#10;jLUd+IP63JciQNjFqKDyvo2ldEVFBt3ctsTB+7SdQR9kV0rd4RDgppHLKFpLgzWHhQpb2lVUfOUP&#10;o2AoTv3tfDzI0/Mts3zP7rv8+q7UbDpu30B4Gv1/+K+daQXrZbSC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cOU8YAAADdAAAADwAAAAAAAAAAAAAAAACYAgAAZHJz&#10;L2Rvd25yZXYueG1sUEsFBgAAAAAEAAQA9QAAAIsDAAAAAA==&#10;" filled="f" stroked="f">
                  <v:textbox>
                    <w:txbxContent>
                      <w:p w:rsidR="001767C7" w:rsidRDefault="001767C7" w:rsidP="002037FC">
                        <w:pPr>
                          <w:rPr>
                            <w:rFonts w:cs="Arial"/>
                            <w:b/>
                            <w:sz w:val="24"/>
                            <w:szCs w:val="24"/>
                            <w:lang w:val="de-DE"/>
                          </w:rPr>
                        </w:pPr>
                        <w:r>
                          <w:rPr>
                            <w:rFonts w:cs="Arial"/>
                            <w:b/>
                            <w:sz w:val="24"/>
                            <w:szCs w:val="24"/>
                            <w:lang w:val="de-DE"/>
                          </w:rPr>
                          <w:t>1</w:t>
                        </w:r>
                      </w:p>
                    </w:txbxContent>
                  </v:textbox>
                </v:rect>
                <w10:anchorlock/>
              </v:group>
            </w:pict>
          </mc:Fallback>
        </mc:AlternateContent>
      </w:r>
    </w:p>
    <w:p w14:paraId="3B1C6DD4" w14:textId="77777777" w:rsidR="002037FC" w:rsidRDefault="002037FC" w:rsidP="002037FC"/>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271556" w:rsidRPr="001E1B02" w14:paraId="3B1C6DD6" w14:textId="77777777" w:rsidTr="0065314E">
        <w:trPr>
          <w:cantSplit/>
          <w:trHeight w:val="329"/>
          <w:tblHeader/>
        </w:trPr>
        <w:tc>
          <w:tcPr>
            <w:tcW w:w="5000" w:type="pct"/>
            <w:shd w:val="clear" w:color="auto" w:fill="FFFFCC"/>
            <w:vAlign w:val="center"/>
          </w:tcPr>
          <w:p w14:paraId="3B1C6DD5" w14:textId="77777777" w:rsidR="00271556" w:rsidRPr="0065314E" w:rsidRDefault="00271556" w:rsidP="002F42C5">
            <w:pPr>
              <w:rPr>
                <w:rFonts w:eastAsia="Times New Roman"/>
                <w:b/>
                <w:bCs/>
                <w:color w:val="000000"/>
                <w:lang w:eastAsia="de-DE"/>
              </w:rPr>
            </w:pPr>
            <w:r w:rsidRPr="0065314E">
              <w:rPr>
                <w:rFonts w:eastAsia="Times New Roman"/>
                <w:b/>
                <w:bCs/>
                <w:color w:val="000000"/>
                <w:lang w:eastAsia="de-DE"/>
              </w:rPr>
              <w:t>Explanation</w:t>
            </w:r>
          </w:p>
        </w:tc>
      </w:tr>
      <w:tr w:rsidR="00271556" w14:paraId="3B1C6DDD" w14:textId="77777777" w:rsidTr="0065314E">
        <w:trPr>
          <w:cantSplit/>
        </w:trPr>
        <w:tc>
          <w:tcPr>
            <w:tcW w:w="5000" w:type="pct"/>
            <w:vAlign w:val="center"/>
          </w:tcPr>
          <w:p w14:paraId="3B1C6DD7" w14:textId="77777777" w:rsidR="008912BE" w:rsidRPr="0065314E" w:rsidRDefault="008912BE" w:rsidP="008912BE">
            <w:pPr>
              <w:rPr>
                <w:szCs w:val="20"/>
              </w:rPr>
            </w:pPr>
            <w:r w:rsidRPr="0065314E">
              <w:rPr>
                <w:rFonts w:cs="Arial"/>
                <w:b/>
                <w:bCs/>
                <w:szCs w:val="20"/>
              </w:rPr>
              <w:t>“asram:</w:t>
            </w:r>
            <w:r w:rsidR="00DB0B8A" w:rsidRPr="0065314E">
              <w:rPr>
                <w:rFonts w:cs="Arial"/>
                <w:b/>
                <w:bCs/>
                <w:szCs w:val="20"/>
              </w:rPr>
              <w:t>ApplicableCISSupplyChainTradeAgreement</w:t>
            </w:r>
            <w:r w:rsidRPr="0065314E">
              <w:rPr>
                <w:rFonts w:cs="Arial"/>
                <w:b/>
                <w:bCs/>
                <w:szCs w:val="20"/>
              </w:rPr>
              <w:t xml:space="preserve">” </w:t>
            </w:r>
            <w:r w:rsidRPr="0065314E">
              <w:rPr>
                <w:rFonts w:cs="Arial"/>
                <w:bCs/>
                <w:szCs w:val="20"/>
              </w:rPr>
              <w:t>contains business address data of the contracting party</w:t>
            </w:r>
            <w:r w:rsidR="0007605A" w:rsidRPr="0065314E">
              <w:rPr>
                <w:rFonts w:cs="Arial"/>
                <w:bCs/>
                <w:szCs w:val="20"/>
              </w:rPr>
              <w:t xml:space="preserve"> a</w:t>
            </w:r>
            <w:r w:rsidR="009131E8" w:rsidRPr="0065314E">
              <w:rPr>
                <w:rFonts w:cs="Arial"/>
                <w:bCs/>
                <w:szCs w:val="20"/>
              </w:rPr>
              <w:t xml:space="preserve">s </w:t>
            </w:r>
            <w:r w:rsidR="0007605A" w:rsidRPr="0065314E">
              <w:rPr>
                <w:rFonts w:cs="Arial"/>
                <w:bCs/>
                <w:szCs w:val="20"/>
              </w:rPr>
              <w:t>well as data and references of the agreement contract.</w:t>
            </w:r>
          </w:p>
          <w:p w14:paraId="3B1C6DD8" w14:textId="77777777" w:rsidR="008912BE" w:rsidRPr="0065314E" w:rsidRDefault="008912BE" w:rsidP="00DB0E62"/>
          <w:p w14:paraId="3B1C6DD9" w14:textId="77777777" w:rsidR="00DB0B8A" w:rsidRPr="0065314E" w:rsidRDefault="003E4CCF" w:rsidP="00DB0B8A">
            <w:pPr>
              <w:rPr>
                <w:rFonts w:cs="Arial"/>
                <w:bCs/>
                <w:szCs w:val="20"/>
              </w:rPr>
            </w:pPr>
            <w:r w:rsidRPr="0065314E">
              <w:rPr>
                <w:rFonts w:cs="Arial"/>
                <w:b/>
                <w:bCs/>
                <w:szCs w:val="20"/>
              </w:rPr>
              <w:t>“asram:ApplicableCISHSupplyChainTradeDelivery</w:t>
            </w:r>
            <w:r w:rsidR="009131E8" w:rsidRPr="0065314E">
              <w:rPr>
                <w:rFonts w:cs="Arial"/>
                <w:b/>
                <w:bCs/>
                <w:szCs w:val="20"/>
              </w:rPr>
              <w:t xml:space="preserve">“ </w:t>
            </w:r>
            <w:r w:rsidR="009131E8" w:rsidRPr="0065314E">
              <w:rPr>
                <w:rFonts w:cs="Arial"/>
                <w:bCs/>
                <w:szCs w:val="20"/>
              </w:rPr>
              <w:t xml:space="preserve">contains </w:t>
            </w:r>
            <w:r w:rsidR="00DB0B8A" w:rsidRPr="0065314E">
              <w:rPr>
                <w:rFonts w:cs="Arial"/>
                <w:bCs/>
                <w:szCs w:val="20"/>
              </w:rPr>
              <w:t>message information about the delivery location.</w:t>
            </w:r>
          </w:p>
          <w:p w14:paraId="3B1C6DDA" w14:textId="77777777" w:rsidR="008C317E" w:rsidRPr="0065314E" w:rsidRDefault="008C317E" w:rsidP="00006E55">
            <w:pPr>
              <w:rPr>
                <w:rFonts w:cs="Arial"/>
                <w:bCs/>
                <w:szCs w:val="20"/>
              </w:rPr>
            </w:pPr>
          </w:p>
          <w:p w14:paraId="3B1C6DDB" w14:textId="77777777" w:rsidR="009131E8" w:rsidRPr="0065314E" w:rsidRDefault="0074344A" w:rsidP="00876AAB">
            <w:pPr>
              <w:rPr>
                <w:rFonts w:cs="Arial"/>
                <w:bCs/>
                <w:szCs w:val="20"/>
              </w:rPr>
            </w:pPr>
            <w:r w:rsidRPr="0065314E">
              <w:rPr>
                <w:rFonts w:cs="Arial"/>
                <w:b/>
                <w:bCs/>
                <w:szCs w:val="20"/>
              </w:rPr>
              <w:t>“</w:t>
            </w:r>
            <w:r w:rsidR="003E4CCF" w:rsidRPr="0065314E">
              <w:rPr>
                <w:rFonts w:cs="Arial"/>
                <w:b/>
                <w:bCs/>
                <w:szCs w:val="20"/>
              </w:rPr>
              <w:t>asram:IncludedCISIFLSupplyChainTradeLineItem</w:t>
            </w:r>
            <w:r w:rsidRPr="0065314E">
              <w:rPr>
                <w:rFonts w:cs="Arial"/>
                <w:b/>
                <w:bCs/>
                <w:szCs w:val="20"/>
              </w:rPr>
              <w:t xml:space="preserve">“ </w:t>
            </w:r>
            <w:r w:rsidRPr="0065314E">
              <w:rPr>
                <w:rFonts w:cs="Arial"/>
                <w:bCs/>
                <w:szCs w:val="20"/>
              </w:rPr>
              <w:t xml:space="preserve">contains an aggregation of the </w:t>
            </w:r>
            <w:r w:rsidR="00876AAB" w:rsidRPr="0065314E">
              <w:rPr>
                <w:rFonts w:cs="Arial"/>
                <w:bCs/>
                <w:szCs w:val="20"/>
              </w:rPr>
              <w:t>forecast</w:t>
            </w:r>
            <w:r w:rsidR="001B57A9" w:rsidRPr="0065314E">
              <w:rPr>
                <w:rFonts w:cs="Arial"/>
                <w:bCs/>
                <w:szCs w:val="20"/>
              </w:rPr>
              <w:t xml:space="preserve"> information </w:t>
            </w:r>
          </w:p>
          <w:p w14:paraId="3B1C6DDC" w14:textId="77777777" w:rsidR="00876AAB" w:rsidRPr="0065314E" w:rsidRDefault="00876AAB" w:rsidP="00876AAB"/>
        </w:tc>
      </w:tr>
    </w:tbl>
    <w:p w14:paraId="3B1C6DDE" w14:textId="77777777" w:rsidR="00271556" w:rsidRDefault="00271556" w:rsidP="00A07FC2"/>
    <w:p w14:paraId="3B1C6DDF" w14:textId="77777777" w:rsidR="008C648B" w:rsidRDefault="008C648B" w:rsidP="00A07FC2">
      <w:r>
        <w:br w:type="page"/>
      </w:r>
    </w:p>
    <w:p w14:paraId="3B1C6DE0" w14:textId="77777777" w:rsidR="00063CD6" w:rsidRDefault="00A07FC2" w:rsidP="005A4F81">
      <w:pPr>
        <w:pStyle w:val="berschrift2"/>
        <w:ind w:left="709" w:hanging="709"/>
      </w:pPr>
      <w:bookmarkStart w:id="32" w:name="_asram:ApplicableCIPOHSupplyChainTra"/>
      <w:bookmarkStart w:id="33" w:name="_asram:ApplicableCISSupplyChainTrade"/>
      <w:bookmarkStart w:id="34" w:name="_Toc319064755"/>
      <w:bookmarkEnd w:id="32"/>
      <w:bookmarkEnd w:id="33"/>
      <w:r w:rsidRPr="002A2A6B">
        <w:t>asram:</w:t>
      </w:r>
      <w:r w:rsidR="0039112B" w:rsidRPr="005A4F81">
        <w:t>ApplicableCISSupply</w:t>
      </w:r>
      <w:r w:rsidR="00276209" w:rsidRPr="005A4F81">
        <w:t>ChainTrade</w:t>
      </w:r>
      <w:r w:rsidR="0035481B" w:rsidRPr="005A4F81">
        <w:t>Agreement</w:t>
      </w:r>
      <w:bookmarkEnd w:id="34"/>
    </w:p>
    <w:p w14:paraId="3B1C6DE1" w14:textId="77777777" w:rsidR="007B7B89" w:rsidRPr="007B7B89" w:rsidRDefault="007B7B89" w:rsidP="007B7B89"/>
    <w:p w14:paraId="3B1C6DE2" w14:textId="77777777" w:rsidR="008C648B" w:rsidRDefault="008C648B" w:rsidP="008C648B">
      <w:r>
        <w:rPr>
          <w:noProof/>
          <w:lang w:eastAsia="zh-TW"/>
        </w:rPr>
        <mc:AlternateContent>
          <mc:Choice Requires="wpg">
            <w:drawing>
              <wp:inline distT="0" distB="0" distL="0" distR="0" wp14:anchorId="3B1C70FA" wp14:editId="3B1C70FB">
                <wp:extent cx="6559403" cy="1345993"/>
                <wp:effectExtent l="0" t="0" r="13335" b="6985"/>
                <wp:docPr id="6206" name="Gruppieren 6206"/>
                <wp:cNvGraphicFramePr/>
                <a:graphic xmlns:a="http://schemas.openxmlformats.org/drawingml/2006/main">
                  <a:graphicData uri="http://schemas.microsoft.com/office/word/2010/wordprocessingGroup">
                    <wpg:wgp>
                      <wpg:cNvGrpSpPr/>
                      <wpg:grpSpPr>
                        <a:xfrm>
                          <a:off x="0" y="0"/>
                          <a:ext cx="6559403" cy="1345993"/>
                          <a:chOff x="0" y="0"/>
                          <a:chExt cx="6559403" cy="1345993"/>
                        </a:xfrm>
                      </wpg:grpSpPr>
                      <wps:wsp>
                        <wps:cNvPr id="5992" name="Rectangle 317"/>
                        <wps:cNvSpPr>
                          <a:spLocks noChangeArrowheads="1"/>
                        </wps:cNvSpPr>
                        <wps:spPr bwMode="auto">
                          <a:xfrm>
                            <a:off x="4380614" y="1052623"/>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8F" w14:textId="77777777" w:rsidR="00413327" w:rsidRPr="002F612C" w:rsidRDefault="00413327" w:rsidP="00111992">
                              <w:pPr>
                                <w:rPr>
                                  <w:rFonts w:cs="Arial"/>
                                  <w:b/>
                                  <w:sz w:val="24"/>
                                  <w:szCs w:val="24"/>
                                  <w:lang w:val="de-DE"/>
                                </w:rPr>
                              </w:pPr>
                              <w:r w:rsidRPr="002F612C">
                                <w:rPr>
                                  <w:rFonts w:cs="Arial"/>
                                  <w:b/>
                                  <w:sz w:val="24"/>
                                  <w:szCs w:val="24"/>
                                  <w:lang w:val="de-DE"/>
                                </w:rPr>
                                <w:t>1</w:t>
                              </w:r>
                            </w:p>
                          </w:txbxContent>
                        </wps:txbx>
                        <wps:bodyPr rot="0" vert="horz" wrap="square" lIns="91440" tIns="45720" rIns="91440" bIns="45720" anchor="t" anchorCtr="0" upright="1">
                          <a:noAutofit/>
                        </wps:bodyPr>
                      </wps:wsp>
                      <wpg:grpSp>
                        <wpg:cNvPr id="5993" name="Group 318"/>
                        <wpg:cNvGrpSpPr>
                          <a:grpSpLocks/>
                        </wpg:cNvGrpSpPr>
                        <wpg:grpSpPr bwMode="auto">
                          <a:xfrm>
                            <a:off x="6368903" y="967563"/>
                            <a:ext cx="190500" cy="166370"/>
                            <a:chOff x="6283" y="5431"/>
                            <a:chExt cx="300" cy="262"/>
                          </a:xfrm>
                        </wpg:grpSpPr>
                        <wps:wsp>
                          <wps:cNvPr id="5994" name="Rectangle 31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95" name="AutoShape 32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96" name="AutoShape 32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97" name="Group 322"/>
                        <wpg:cNvGrpSpPr>
                          <a:grpSpLocks/>
                        </wpg:cNvGrpSpPr>
                        <wpg:grpSpPr bwMode="auto">
                          <a:xfrm>
                            <a:off x="6326373" y="85060"/>
                            <a:ext cx="190500" cy="166370"/>
                            <a:chOff x="6283" y="5431"/>
                            <a:chExt cx="300" cy="262"/>
                          </a:xfrm>
                        </wpg:grpSpPr>
                        <wps:wsp>
                          <wps:cNvPr id="5998" name="Rectangle 32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99" name="AutoShape 32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00" name="AutoShape 32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001" name="Rectangle 326"/>
                        <wps:cNvSpPr>
                          <a:spLocks noChangeArrowheads="1"/>
                        </wps:cNvSpPr>
                        <wps:spPr bwMode="auto">
                          <a:xfrm>
                            <a:off x="4380614" y="170121"/>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90" w14:textId="77777777" w:rsidR="00413327" w:rsidRPr="002F612C" w:rsidRDefault="00413327" w:rsidP="00FF2F39">
                              <w:pPr>
                                <w:rPr>
                                  <w:rFonts w:cs="Arial"/>
                                  <w:b/>
                                  <w:sz w:val="24"/>
                                  <w:szCs w:val="24"/>
                                  <w:lang w:val="de-DE"/>
                                </w:rPr>
                              </w:pPr>
                              <w:r w:rsidRPr="002F612C">
                                <w:rPr>
                                  <w:rFonts w:cs="Arial"/>
                                  <w:b/>
                                  <w:sz w:val="24"/>
                                  <w:szCs w:val="24"/>
                                  <w:lang w:val="de-DE"/>
                                </w:rPr>
                                <w:t>1</w:t>
                              </w:r>
                            </w:p>
                          </w:txbxContent>
                        </wps:txbx>
                        <wps:bodyPr rot="0" vert="horz" wrap="square" lIns="91440" tIns="45720" rIns="91440" bIns="45720" anchor="t" anchorCtr="0" upright="1">
                          <a:noAutofit/>
                        </wps:bodyPr>
                      </wps:wsp>
                      <wps:wsp>
                        <wps:cNvPr id="6002" name="Rectangle 327"/>
                        <wps:cNvSpPr>
                          <a:spLocks noChangeArrowheads="1"/>
                        </wps:cNvSpPr>
                        <wps:spPr bwMode="auto">
                          <a:xfrm>
                            <a:off x="255182" y="414670"/>
                            <a:ext cx="3573780" cy="344805"/>
                          </a:xfrm>
                          <a:prstGeom prst="rect">
                            <a:avLst/>
                          </a:prstGeom>
                          <a:solidFill>
                            <a:srgbClr val="8DB3E2"/>
                          </a:solidFill>
                          <a:ln w="25400">
                            <a:solidFill>
                              <a:srgbClr val="000000"/>
                            </a:solidFill>
                            <a:miter lim="800000"/>
                            <a:headEnd/>
                            <a:tailEnd/>
                          </a:ln>
                        </wps:spPr>
                        <wps:txbx>
                          <w:txbxContent>
                            <w:p w14:paraId="3B1C7191" w14:textId="77777777" w:rsidR="00413327" w:rsidRPr="00C532BE" w:rsidRDefault="00413327" w:rsidP="00FF2F39">
                              <w:pPr>
                                <w:rPr>
                                  <w:b/>
                                  <w:szCs w:val="20"/>
                                </w:rPr>
                              </w:pPr>
                              <w:r w:rsidRPr="00276209">
                                <w:rPr>
                                  <w:rFonts w:cs="Arial"/>
                                  <w:b/>
                                  <w:bCs/>
                                  <w:szCs w:val="20"/>
                                </w:rPr>
                                <w:t>asram:ApplicableCISSupplyChainTradeAgreement</w:t>
                              </w:r>
                            </w:p>
                          </w:txbxContent>
                        </wps:txbx>
                        <wps:bodyPr rot="0" vert="horz" wrap="square" lIns="91440" tIns="45720" rIns="91440" bIns="45720" anchor="t" anchorCtr="0" upright="1">
                          <a:noAutofit/>
                        </wps:bodyPr>
                      </wps:wsp>
                      <wps:wsp>
                        <wps:cNvPr id="6003" name="AutoShape 328"/>
                        <wps:cNvCnPr>
                          <a:cxnSpLocks noChangeShapeType="1"/>
                        </wps:cNvCnPr>
                        <wps:spPr bwMode="auto">
                          <a:xfrm>
                            <a:off x="4221126"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04" name="Rectangle 329"/>
                        <wps:cNvSpPr>
                          <a:spLocks noChangeArrowheads="1"/>
                        </wps:cNvSpPr>
                        <wps:spPr bwMode="auto">
                          <a:xfrm>
                            <a:off x="3827721"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005" name="Rectangle 330"/>
                        <wps:cNvSpPr>
                          <a:spLocks noChangeArrowheads="1"/>
                        </wps:cNvSpPr>
                        <wps:spPr bwMode="auto">
                          <a:xfrm>
                            <a:off x="4614531" y="871870"/>
                            <a:ext cx="17519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92" w14:textId="77777777" w:rsidR="00413327" w:rsidRPr="00C273EE" w:rsidRDefault="00413327" w:rsidP="00FF2F39">
                              <w:r w:rsidRPr="00020133">
                                <w:rPr>
                                  <w:rFonts w:cs="Arial"/>
                                  <w:bCs/>
                                  <w:szCs w:val="20"/>
                                  <w:lang w:val="de-DE"/>
                                </w:rPr>
                                <w:t>asram:SellerCITradeParty</w:t>
                              </w:r>
                            </w:p>
                          </w:txbxContent>
                        </wps:txbx>
                        <wps:bodyPr rot="0" vert="horz" wrap="square" lIns="91440" tIns="45720" rIns="91440" bIns="45720" anchor="t" anchorCtr="0" upright="1">
                          <a:noAutofit/>
                        </wps:bodyPr>
                      </wps:wsp>
                      <wps:wsp>
                        <wps:cNvPr id="6006" name="AutoShape 331"/>
                        <wps:cNvCnPr>
                          <a:cxnSpLocks noChangeShapeType="1"/>
                        </wps:cNvCnPr>
                        <wps:spPr bwMode="auto">
                          <a:xfrm>
                            <a:off x="4029740"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07" name="AutoShape 332"/>
                        <wps:cNvCnPr>
                          <a:cxnSpLocks noChangeShapeType="1"/>
                        </wps:cNvCnPr>
                        <wps:spPr bwMode="auto">
                          <a:xfrm>
                            <a:off x="3827721"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08" name="Rectangle 333"/>
                        <wps:cNvSpPr>
                          <a:spLocks noChangeArrowheads="1"/>
                        </wps:cNvSpPr>
                        <wps:spPr bwMode="auto">
                          <a:xfrm>
                            <a:off x="4614531" y="0"/>
                            <a:ext cx="17119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93" w14:textId="77777777" w:rsidR="00413327" w:rsidRPr="00914B46" w:rsidRDefault="00413327" w:rsidP="00FF2F39">
                              <w:pPr>
                                <w:rPr>
                                  <w:szCs w:val="20"/>
                                </w:rPr>
                              </w:pPr>
                              <w:r w:rsidRPr="00020133">
                                <w:rPr>
                                  <w:rFonts w:cs="Arial"/>
                                  <w:bCs/>
                                  <w:szCs w:val="18"/>
                                  <w:lang w:val="de-DE"/>
                                </w:rPr>
                                <w:t>asram:BuyerCITradeParty</w:t>
                              </w:r>
                            </w:p>
                          </w:txbxContent>
                        </wps:txbx>
                        <wps:bodyPr rot="0" vert="horz" wrap="square" lIns="91440" tIns="45720" rIns="91440" bIns="45720" anchor="t" anchorCtr="0" upright="1">
                          <a:noAutofit/>
                        </wps:bodyPr>
                      </wps:wsp>
                      <wps:wsp>
                        <wps:cNvPr id="6009" name="AutoShape 334"/>
                        <wps:cNvCnPr>
                          <a:cxnSpLocks noChangeShapeType="1"/>
                        </wps:cNvCnPr>
                        <wps:spPr bwMode="auto">
                          <a:xfrm>
                            <a:off x="4221126"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0" name="AutoShape 335"/>
                        <wps:cNvCnPr>
                          <a:cxnSpLocks noChangeShapeType="1"/>
                        </wps:cNvCnPr>
                        <wps:spPr bwMode="auto">
                          <a:xfrm>
                            <a:off x="4221126"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05" name="Rechteck 6205"/>
                        <wps:cNvSpPr>
                          <a:spLocks noChangeArrowheads="1"/>
                        </wps:cNvSpPr>
                        <wps:spPr bwMode="auto">
                          <a:xfrm>
                            <a:off x="0" y="43593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94" w14:textId="77777777" w:rsidR="00413327" w:rsidRDefault="00413327" w:rsidP="008C648B">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06" o:spid="_x0000_s1187" style="width:516.5pt;height:106pt;mso-position-horizontal-relative:char;mso-position-vertical-relative:line" coordsize="65594,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">
                <v:rect id="Rectangle 317" o:spid="_x0000_s1188" style="position:absolute;left:43806;top:10526;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aDBMYA&#10;AADdAAAADwAAAGRycy9kb3ducmV2LnhtbESPT2sCMRTE7wW/Q3iCt5pU6+JuN4oIgmB7qAq9PjZv&#10;/9DNy7qJun77plDocZiZ3zD5erCtuFHvG8caXqYKBHHhTMOVhvNp97wE4QOywdYxaXiQh/Vq9JRj&#10;ZtydP+l2DJWIEPYZaqhD6DIpfVGTRT91HXH0StdbDFH2lTQ93iPctnKmVCItNhwXauxoW1Pxfbxa&#10;DZi8mstHOX8/Ha4JptWgdosvpfVkPGzeQAQawn/4r703GhZpOoP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aDBMYAAADdAAAADwAAAAAAAAAAAAAAAACYAgAAZHJz&#10;L2Rvd25yZXYueG1sUEsFBgAAAAAEAAQA9QAAAIsDAAAAAA==&#10;" stroked="f">
                  <v:textbox>
                    <w:txbxContent>
                      <w:p w:rsidR="001767C7" w:rsidRPr="002F612C" w:rsidRDefault="001767C7" w:rsidP="00111992">
                        <w:pPr>
                          <w:rPr>
                            <w:rFonts w:cs="Arial"/>
                            <w:b/>
                            <w:sz w:val="24"/>
                            <w:szCs w:val="24"/>
                            <w:lang w:val="de-DE"/>
                          </w:rPr>
                        </w:pPr>
                        <w:r w:rsidRPr="002F612C">
                          <w:rPr>
                            <w:rFonts w:cs="Arial"/>
                            <w:b/>
                            <w:sz w:val="24"/>
                            <w:szCs w:val="24"/>
                            <w:lang w:val="de-DE"/>
                          </w:rPr>
                          <w:t>1</w:t>
                        </w:r>
                      </w:p>
                    </w:txbxContent>
                  </v:textbox>
                </v:rect>
                <v:group id="Group 318" o:spid="_x0000_s1189" style="position:absolute;left:63689;top:967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hIt8YAAADdAAAADwAAAGRycy9kb3ducmV2LnhtbESPT4vCMBTE7wt+h/AE&#10;b2taxUWrUURW8SCCf0C8PZpnW2xeSpNt67ffLAh7HGbmN8xi1ZlSNFS7wrKCeBiBIE6tLjhTcL1s&#10;P6cgnEfWWFomBS9ysFr2PhaYaNvyiZqzz0SAsEtQQe59lUjp0pwMuqGtiIP3sLVBH2SdSV1jG+Cm&#10;lKMo+pIGCw4LOVa0ySl9nn+Mgl2L7XocfzeH52Pzul8mx9shJqUG/W49B+Gp8//hd3uvFUxmsz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2Ei3xgAAAN0A&#10;AAAPAAAAAAAAAAAAAAAAAKoCAABkcnMvZG93bnJldi54bWxQSwUGAAAAAAQABAD6AAAAnQMAAAAA&#10;">
                  <v:rect id="Rectangle 319" o:spid="_x0000_s119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8ugMUA&#10;AADdAAAADwAAAGRycy9kb3ducmV2LnhtbESPQWsCMRSE7wX/Q3hCbzWr1FZXo4ggCiK0tr0/Ns/d&#10;xc3LmmQ17a83hUKPw8x8w8yX0TTiSs7XlhUMBxkI4sLqmksFnx+bpwkIH5A1NpZJwTd5WC56D3PM&#10;tb3xO12PoRQJwj5HBVUIbS6lLyoy6Ae2JU7eyTqDIUlXSu3wluCmkaMse5EGa04LFba0rqg4Hzuj&#10;oD2Mu+3rZe9+vibdW4H7aMMoKvXYj6sZiEAx/If/2jutYDydPsPv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y6AxQAAAN0AAAAPAAAAAAAAAAAAAAAAAJgCAABkcnMv&#10;ZG93bnJldi54bWxQSwUGAAAAAAQABAD1AAAAigMAAAAA&#10;" strokeweight="2pt"/>
                  <v:shape id="AutoShape 320" o:spid="_x0000_s119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ods8IAAADdAAAADwAAAGRycy9kb3ducmV2LnhtbESPQYvCMBSE74L/ITxhb5q66KrVKCII&#10;XusWz4/m2Rabl26T2uy/3ywIHoeZ+YbZHYJpxJM6V1tWMJ8lIIgLq2suFeTf5+kahPPIGhvLpOCX&#10;HBz249EOU20Hzuh59aWIEHYpKqi8b1MpXVGRQTezLXH07rYz6KPsSqk7HCLcNPIzSb6kwZrjQoUt&#10;nSoqHtfeKMiyn/LWuzAc1/ewWuR6YZL+otTHJBy3IDwF/w6/2hetYLnZLOH/TXwCcv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cods8IAAADdAAAADwAAAAAAAAAAAAAA&#10;AAChAgAAZHJzL2Rvd25yZXYueG1sUEsFBgAAAAAEAAQA+QAAAJADAAAAAA==&#10;" strokeweight="1.25pt"/>
                  <v:shape id="AutoShape 321" o:spid="_x0000_s119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JdSsgAAADdAAAADwAAAGRycy9kb3ducmV2LnhtbESPT2vCQBTE74V+h+UVvNWNQkONriJq&#10;wYMW4p+Dt9fsaxLMvg3ZNYl++m6h0OMw85thZoveVKKlxpWWFYyGEQjizOqScwWn48frOwjnkTVW&#10;lknBnRws5s9PM0y07Til9uBzEUrYJaig8L5OpHRZQQbd0NbEwfu2jUEfZJNL3WAXyk0lx1EUS4Ml&#10;h4UCa1oVlF0PN6Pg7dZ9XeIRp8v9Zn1OH232eT3vlBq89MspCE+9/w//0VsduMkkht834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2JdSsgAAADdAAAADwAAAAAA&#10;AAAAAAAAAAChAgAAZHJzL2Rvd25yZXYueG1sUEsFBgAAAAAEAAQA+QAAAJYDAAAAAA==&#10;" strokeweight="1.25pt"/>
                </v:group>
                <v:group id="Group 322" o:spid="_x0000_s1193" style="position:absolute;left:63263;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OtMcAAADdAAAADwAAAGRycy9kb3ducmV2LnhtbESPT2vCQBTE7wW/w/IE&#10;b7qJxarRVUTa0oMI/gHx9sg+k2D2bciuSfz23YLQ4zAzv2GW686UoqHaFZYVxKMIBHFqdcGZgvPp&#10;azgD4TyyxtIyKXiSg/Wq97bERNuWD9QcfSYChF2CCnLvq0RKl+Zk0I1sRRy8m60N+iDrTOoa2wA3&#10;pRxH0Yc0WHBYyLGibU7p/fgwCr5bbDfv8Wezu9+2z+tpsr/sYlJq0O82CxCeOv8ffrV/tILJfD6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NOtMcAAADd&#10;AAAADwAAAAAAAAAAAAAAAACqAgAAZHJzL2Rvd25yZXYueG1sUEsFBgAAAAAEAAQA+gAAAJ4DAAAA&#10;AA==&#10;">
                  <v:rect id="Rectangle 323" o:spid="_x0000_s119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IkhcIA&#10;AADdAAAADwAAAGRycy9kb3ducmV2LnhtbERPy2oCMRTdF/yHcAV3NaPga2oUKZQKIli1+8vkdmbo&#10;5GaaZDT69WYhdHk47+U6mkZcyPnasoLRMANBXFhdc6ngfPp4nYPwAVljY5kU3MjDetV7WWKu7ZW/&#10;6HIMpUgh7HNUUIXQ5lL6oiKDfmhb4sT9WGcwJOhKqR1eU7hp5DjLptJgzamhwpbeKyp+j51R0O4n&#10;3efsb+fu3/PuUOAu2jCOSg36cfMGIlAM/+Kne6sVTBaLNDe9SU9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MiSFwgAAAN0AAAAPAAAAAAAAAAAAAAAAAJgCAABkcnMvZG93&#10;bnJldi54bWxQSwUGAAAAAAQABAD1AAAAhwMAAAAA&#10;" strokeweight="2pt"/>
                  <v:shape id="AutoShape 324" o:spid="_x0000_s119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cXtsIAAADdAAAADwAAAGRycy9kb3ducmV2LnhtbESPQYvCMBSE7wv+h/AEb2vq4rq2GkUW&#10;BK9V2fOjebbF5qU2qY3/3iwIHoeZ+YZZb4NpxJ06V1tWMJsmIIgLq2suFZxP+88lCOeRNTaWScGD&#10;HGw3o481ZtoOnNP96EsRIewyVFB532ZSuqIig25qW+LoXWxn0EfZlVJ3OES4aeRXkiykwZrjQoUt&#10;/VZUXI+9UZDnt/Kvd2HYLS/hZ37Wc5P0B6Um47BbgfAU/Dv8ah+0gu80TeH/TXwCcvM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cXtsIAAADdAAAADwAAAAAAAAAAAAAA&#10;AAChAgAAZHJzL2Rvd25yZXYueG1sUEsFBgAAAAAEAAQA+QAAAJADAAAAAA==&#10;" strokeweight="1.25pt"/>
                  <v:shape id="AutoShape 325" o:spid="_x0000_s119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jencUAAADdAAAADwAAAGRycy9kb3ducmV2LnhtbERPy2rCQBTdC/7DcAV3OmPBUFJHEW2h&#10;i1aIj0V3t5nbJJi5EzJjkvbrnUXB5eG8V5vB1qKj1leONSzmCgRx7kzFhYbz6W32DMIHZIO1Y9Lw&#10;Sx426/FohalxPWfUHUMhYgj7FDWUITSplD4vyaKfu4Y4cj+utRgibAtpWuxjuK3lk1KJtFhxbCix&#10;oV1J+fV4sxqWt/77K1lwtv183V+yvy4/XC8fWk8nw/YFRKAhPMT/7nejIVEq7o9v4hO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jencUAAADdAAAADwAAAAAAAAAA&#10;AAAAAAChAgAAZHJzL2Rvd25yZXYueG1sUEsFBgAAAAAEAAQA+QAAAJMDAAAAAA==&#10;" strokeweight="1.25pt"/>
                </v:group>
                <v:rect id="Rectangle 326" o:spid="_x0000_s1197" style="position:absolute;left:43806;top:1701;width:22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ujS8UA&#10;AADdAAAADwAAAGRycy9kb3ducmV2LnhtbESPW2vCQBSE3wX/w3KEvumuvYQaXUUKgULbB7Xg6yF7&#10;TILZszG7ufTfdwsFH4eZ+YbZ7EZbi55aXznWsFwoEMS5MxUXGr5P2fwVhA/IBmvHpOGHPOy208kG&#10;U+MGPlB/DIWIEPYpaihDaFIpfV6SRb9wDXH0Lq61GKJsC2laHCLc1vJRqURarDgulNjQW0n59dhZ&#10;DZg8m9vX5enz9NEluCpGlb2cldYPs3G/BhFoDPfwf/vdaEiUWsLfm/g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6NLxQAAAN0AAAAPAAAAAAAAAAAAAAAAAJgCAABkcnMv&#10;ZG93bnJldi54bWxQSwUGAAAAAAQABAD1AAAAigMAAAAA&#10;" stroked="f">
                  <v:textbox>
                    <w:txbxContent>
                      <w:p w:rsidR="001767C7" w:rsidRPr="002F612C" w:rsidRDefault="001767C7" w:rsidP="00FF2F39">
                        <w:pPr>
                          <w:rPr>
                            <w:rFonts w:cs="Arial"/>
                            <w:b/>
                            <w:sz w:val="24"/>
                            <w:szCs w:val="24"/>
                            <w:lang w:val="de-DE"/>
                          </w:rPr>
                        </w:pPr>
                        <w:r w:rsidRPr="002F612C">
                          <w:rPr>
                            <w:rFonts w:cs="Arial"/>
                            <w:b/>
                            <w:sz w:val="24"/>
                            <w:szCs w:val="24"/>
                            <w:lang w:val="de-DE"/>
                          </w:rPr>
                          <w:t>1</w:t>
                        </w:r>
                      </w:p>
                    </w:txbxContent>
                  </v:textbox>
                </v:rect>
                <v:rect id="Rectangle 327" o:spid="_x0000_s1198" style="position:absolute;left:2551;top:4146;width:3573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LBmMUA&#10;AADdAAAADwAAAGRycy9kb3ducmV2LnhtbESPwWrDMBBE74X8g9hAb7UUH0LrRgklIWB6CDQN5Lqx&#10;tpaptTKWHDv5+qpQ6HGYmTfMajO5VlypD41nDYtMgSCuvGm41nD63D89gwgR2WDrmTTcKMBmPXtY&#10;YWH8yB90PcZaJAiHAjXYGLtCylBZchgy3xEn78v3DmOSfS1Nj2OCu1bmSi2lw4bTgsWOtpaq7+Pg&#10;NOyGs93fvQ3vB2ru5oJ++5KXWj/Op7dXEJGm+B/+a5dGw1KpHH7fp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sGYxQAAAN0AAAAPAAAAAAAAAAAAAAAAAJgCAABkcnMv&#10;ZG93bnJldi54bWxQSwUGAAAAAAQABAD1AAAAigMAAAAA&#10;" fillcolor="#8db3e2" strokeweight="2pt">
                  <v:textbox>
                    <w:txbxContent>
                      <w:p w:rsidR="001767C7" w:rsidRPr="00C532BE" w:rsidRDefault="001767C7" w:rsidP="00FF2F39">
                        <w:pPr>
                          <w:rPr>
                            <w:b/>
                            <w:szCs w:val="20"/>
                          </w:rPr>
                        </w:pPr>
                        <w:proofErr w:type="spellStart"/>
                        <w:proofErr w:type="gramStart"/>
                        <w:r w:rsidRPr="00276209">
                          <w:rPr>
                            <w:rFonts w:cs="Arial"/>
                            <w:b/>
                            <w:bCs/>
                            <w:szCs w:val="20"/>
                          </w:rPr>
                          <w:t>asram:</w:t>
                        </w:r>
                        <w:proofErr w:type="gramEnd"/>
                        <w:r w:rsidRPr="00276209">
                          <w:rPr>
                            <w:rFonts w:cs="Arial"/>
                            <w:b/>
                            <w:bCs/>
                            <w:szCs w:val="20"/>
                          </w:rPr>
                          <w:t>ApplicableCISSupplyChainTradeAgreement</w:t>
                        </w:r>
                        <w:proofErr w:type="spellEnd"/>
                      </w:p>
                    </w:txbxContent>
                  </v:textbox>
                </v:rect>
                <v:shape id="AutoShape 328" o:spid="_x0000_s1199" type="#_x0000_t32" style="position:absolute;left:42211;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0zB8YAAADdAAAADwAAAGRycy9kb3ducmV2LnhtbESPW2sCMRSE3wv+h3CEvtXEKl5WoxRB&#10;WoRWvKCvh81xd3FzsmzSdf33Rij0cZiZb5j5srWlaKj2hWMN/Z4CQZw6U3Cm4XhYv01A+IBssHRM&#10;Gu7kYbnovMwxMe7GO2r2IRMRwj5BDXkIVSKlT3Oy6HuuIo7exdUWQ5R1Jk2Ntwi3pXxXaiQtFhwX&#10;cqxolVN63f9aDc329DNeV83nNmSn4W4znJ7Rfmv92m0/ZiACteE//Nf+MhpGSg3g+S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dMwfGAAAA3QAAAA8AAAAAAAAA&#10;AAAAAAAAoQIAAGRycy9kb3ducmV2LnhtbFBLBQYAAAAABAAEAPkAAACUAwAAAAA=&#10;" strokeweight="2pt"/>
                <v:rect id="Rectangle 329" o:spid="_x0000_s1200" style="position:absolute;left:38277;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uMUA&#10;AADdAAAADwAAAGRycy9kb3ducmV2LnhtbESPQWsCMRSE74L/ITyhN02UVmVrFCmUFqSgtr0/Nq+7&#10;Szcv2ySraX99Iwgeh5n5hlltkm3FiXxoHGuYThQI4tKZhisNH+/P4yWIEJENto5Jwy8F2KyHgxUW&#10;xp35QKdjrESGcChQQx1jV0gZyposhonriLP35bzFmKWvpPF4znDbyplSc2mx4bxQY0dPNZXfx95q&#10;6N4e+pfFz87/fS77fYm75OIsaX03SttHEJFSvIWv7VejYa7UPVze5Cc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4JC4xQAAAN0AAAAPAAAAAAAAAAAAAAAAAJgCAABkcnMv&#10;ZG93bnJldi54bWxQSwUGAAAAAAQABAD1AAAAigMAAAAA&#10;" strokeweight="2pt"/>
                <v:rect id="Rectangle 330" o:spid="_x0000_s1201" style="position:absolute;left:46145;top:8718;width:1751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qdtsUA&#10;AADdAAAADwAAAGRycy9kb3ducmV2LnhtbESPQUsDMRCF74L/IYzQi7TJFq1l27SIpSie3LX0PGym&#10;u4ubyZLENv33RhA8Pt68781bb5MdxJl86B1rKGYKBHHjTM+thsPnfroEESKywcExabhSgO3m9maN&#10;pXEXruhcx1ZkCIcSNXQxjqWUoenIYpi5kTh7J+ctxix9K43HS4bbQc6VWkiLPeeGDkd66aj5qr9t&#10;fqNI1bF+vb+6d7er+sL4h4/0pPXkLj2vQERK8f/4L/1mNCyUeoTfNRkB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p22xQAAAN0AAAAPAAAAAAAAAAAAAAAAAJgCAABkcnMv&#10;ZG93bnJldi54bWxQSwUGAAAAAAQABAD1AAAAigMAAAAA&#10;" filled="f" fillcolor="#8db3e2" strokeweight="2pt">
                  <v:textbox>
                    <w:txbxContent>
                      <w:p w:rsidR="001767C7" w:rsidRPr="00C273EE" w:rsidRDefault="001767C7" w:rsidP="00FF2F39">
                        <w:proofErr w:type="spellStart"/>
                        <w:r w:rsidRPr="00020133">
                          <w:rPr>
                            <w:rFonts w:cs="Arial"/>
                            <w:bCs/>
                            <w:szCs w:val="20"/>
                            <w:lang w:val="de-DE"/>
                          </w:rPr>
                          <w:t>asram:SellerCITradeParty</w:t>
                        </w:r>
                        <w:proofErr w:type="spellEnd"/>
                      </w:p>
                    </w:txbxContent>
                  </v:textbox>
                </v:rect>
                <v:shape id="AutoShape 331" o:spid="_x0000_s1202" type="#_x0000_t32" style="position:absolute;left:40297;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qQn8UAAADdAAAADwAAAGRycy9kb3ducmV2LnhtbESPQWvCQBSE7wX/w/IEb81GkdhGVxFB&#10;LAUrpkWvj+xrEpp9G7LbJP33bkHwOMzMN8xqM5hadNS6yrKCaRSDIM6trrhQ8PW5f34B4Tyyxtoy&#10;KfgjB5v16GmFqbY9n6nLfCEChF2KCkrvm1RKl5dk0EW2IQ7et20N+iDbQuoW+wA3tZzFcSINVhwW&#10;SmxoV1L+k/0aBd3p8rHYN93h5IvL/Pw+f72iOSo1GQ/bJQhPg3+E7+03rSAJRPh/E5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qQn8UAAADdAAAADwAAAAAAAAAA&#10;AAAAAAChAgAAZHJzL2Rvd25yZXYueG1sUEsFBgAAAAAEAAQA+QAAAJMDAAAAAA==&#10;" strokeweight="2pt"/>
                <v:shape id="AutoShape 332" o:spid="_x0000_s1203" type="#_x0000_t32" style="position:absolute;left:38277;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Y1BMUAAADdAAAADwAAAGRycy9kb3ducmV2LnhtbESP3WoCMRSE7wXfIRzBO00U0boaRQSx&#10;FFrxB709bI67i5uTZRPX7ds3hUIvh5n5hlmuW1uKhmpfONYwGioQxKkzBWcaLufd4A2ED8gGS8ek&#10;4Zs8rFfdzhIT4158pOYUMhEh7BPUkIdQJVL6NCeLfugq4ujdXW0xRFln0tT4inBbyrFSU2mx4LiQ&#10;Y0XbnNLH6Wk1NIfr12xXNftDyK6T48dkfkP7qXW/124WIAK14T/81343GqZKzeD3TXwC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Y1BMUAAADdAAAADwAAAAAAAAAA&#10;AAAAAAChAgAAZHJzL2Rvd25yZXYueG1sUEsFBgAAAAAEAAQA+QAAAJMDAAAAAA==&#10;" strokeweight="2pt"/>
                <v:rect id="Rectangle 333" o:spid="_x0000_s1204" style="position:absolute;left:46145;width:1711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syKMQA&#10;AADdAAAADwAAAGRycy9kb3ducmV2LnhtbESPwUoDMRCG70LfIYzgRWyyIlXWpqUoovTkruJ52Iy7&#10;i5vJksQ2fXvnUPA4/PN/8816W/ykDhTTGNhCtTSgiLvgRu4tfH683DyAShnZ4RSYLJwowXazuFhj&#10;7cKRGzq0uVcC4VSjhSHnudY6dQN5TMswE0v2HaLHLGPstYt4FLif9K0xK+1xZLkw4ExPA3U/7a8X&#10;jao0X+3r9Snsw3MzVi7evZd7a68uy+4RVKaS/5fP7TdnYWWM6Mo3ggC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LMijEAAAA3QAAAA8AAAAAAAAAAAAAAAAAmAIAAGRycy9k&#10;b3ducmV2LnhtbFBLBQYAAAAABAAEAPUAAACJAwAAAAA=&#10;" filled="f" fillcolor="#8db3e2" strokeweight="2pt">
                  <v:textbox>
                    <w:txbxContent>
                      <w:p w:rsidR="001767C7" w:rsidRPr="00914B46" w:rsidRDefault="001767C7" w:rsidP="00FF2F39">
                        <w:pPr>
                          <w:rPr>
                            <w:szCs w:val="20"/>
                          </w:rPr>
                        </w:pPr>
                        <w:proofErr w:type="spellStart"/>
                        <w:r w:rsidRPr="00020133">
                          <w:rPr>
                            <w:rFonts w:cs="Arial"/>
                            <w:bCs/>
                            <w:szCs w:val="18"/>
                            <w:lang w:val="de-DE"/>
                          </w:rPr>
                          <w:t>asram:BuyerCITradeParty</w:t>
                        </w:r>
                        <w:proofErr w:type="spellEnd"/>
                      </w:p>
                    </w:txbxContent>
                  </v:textbox>
                </v:rect>
                <v:shape id="AutoShape 334" o:spid="_x0000_s1205" type="#_x0000_t32" style="position:absolute;left:42211;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UE7cYAAADdAAAADwAAAGRycy9kb3ducmV2LnhtbESPQWvCQBSE74X+h+UVvDW7FbEaXaUI&#10;ogitxJZ4fWRfk9Ds25BdY/z33ULB4zAz3zDL9WAb0VPna8caXhIFgrhwpuZSw9fn9nkGwgdkg41j&#10;0nAjD+vV48MSU+OunFF/CqWIEPYpaqhCaFMpfVGRRZ+4ljh6366zGKLsSmk6vEa4beRYqam0WHNc&#10;qLClTUXFz+liNfTH/ON12/a7YyjzSXaYzM9o37UePQ1vCxCBhnAP/7f3RsNUqTn8vY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1BO3GAAAA3QAAAA8AAAAAAAAA&#10;AAAAAAAAoQIAAGRycy9kb3ducmV2LnhtbFBLBQYAAAAABAAEAPkAAACUAwAAAAA=&#10;" strokeweight="2pt"/>
                <v:shape id="AutoShape 335" o:spid="_x0000_s1206" type="#_x0000_t32" style="position:absolute;left:42211;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Y7rcQAAADdAAAADwAAAGRycy9kb3ducmV2LnhtbERPy2qDQBTdF/oPwy1014wpYhPjGEpB&#10;WgppyINke3FuVOLcEWeq9u87i0CWh/PO1pNpxUC9aywrmM8iEMSl1Q1XCo6H4mUBwnlkja1lUvBH&#10;Dtb540OGqbYj72jY+0qEEHYpKqi971IpXVmTQTezHXHgLrY36APsK6l7HEO4aeVrFCXSYMOhocaO&#10;Pmoqr/tfo2DYnn7eim743PrqFO++4+UZzUap56fpfQXC0+Tv4pv7SytIonnYH96EJy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jutxAAAAN0AAAAPAAAAAAAAAAAA&#10;AAAAAKECAABkcnMvZG93bnJldi54bWxQSwUGAAAAAAQABAD5AAAAkgMAAAAA&#10;" strokeweight="2pt"/>
                <v:rect id="Rechteck 6205" o:spid="_x0000_s1207" style="position:absolute;top:4359;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zvMYA&#10;AADdAAAADwAAAGRycy9kb3ducmV2LnhtbESP3WrCQBSE7wu+w3IEb0rdKCglzUZEEEMRpPHn+pA9&#10;TUKzZ2N2TdK37xYKvRxm5hsm2YymET11rrasYDGPQBAXVtdcKric9y+vIJxH1thYJgXf5GCTTp4S&#10;jLUd+IP63JciQNjFqKDyvo2ldEVFBt3ctsTB+7SdQR9kV0rd4RDgppHLKFpLgzWHhQpb2lVUfOUP&#10;o2AoTv3tfDzI0/Mts3zP7rv8+q7UbDpu30B4Gv1/+K+daQXrZbSC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IzvMYAAADdAAAADwAAAAAAAAAAAAAAAACYAgAAZHJz&#10;L2Rvd25yZXYueG1sUEsFBgAAAAAEAAQA9QAAAIsDAAAAAA==&#10;" filled="f" stroked="f">
                  <v:textbox>
                    <w:txbxContent>
                      <w:p w:rsidR="001767C7" w:rsidRDefault="001767C7" w:rsidP="008C648B">
                        <w:pPr>
                          <w:rPr>
                            <w:rFonts w:cs="Arial"/>
                            <w:b/>
                            <w:sz w:val="24"/>
                            <w:szCs w:val="24"/>
                            <w:lang w:val="de-DE"/>
                          </w:rPr>
                        </w:pPr>
                        <w:r>
                          <w:rPr>
                            <w:rFonts w:cs="Arial"/>
                            <w:b/>
                            <w:sz w:val="24"/>
                            <w:szCs w:val="24"/>
                            <w:lang w:val="de-DE"/>
                          </w:rPr>
                          <w:t>1</w:t>
                        </w:r>
                      </w:p>
                    </w:txbxContent>
                  </v:textbox>
                </v:rect>
                <w10:anchorlock/>
              </v:group>
            </w:pict>
          </mc:Fallback>
        </mc:AlternateContent>
      </w:r>
    </w:p>
    <w:p w14:paraId="3B1C6DE3" w14:textId="77777777" w:rsidR="007B7B89" w:rsidRDefault="007B7B89" w:rsidP="008C648B"/>
    <w:p w14:paraId="3B1C6DE4" w14:textId="77777777" w:rsidR="007B7B89" w:rsidRDefault="007B7B89" w:rsidP="008C648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020133" w:rsidRPr="001E1B02" w14:paraId="3B1C6DE6" w14:textId="77777777" w:rsidTr="008C648B">
        <w:trPr>
          <w:cantSplit/>
          <w:trHeight w:val="329"/>
          <w:tblHeader/>
        </w:trPr>
        <w:tc>
          <w:tcPr>
            <w:tcW w:w="5000" w:type="pct"/>
            <w:shd w:val="clear" w:color="auto" w:fill="FFFFCC"/>
            <w:vAlign w:val="center"/>
          </w:tcPr>
          <w:p w14:paraId="3B1C6DE5" w14:textId="77777777" w:rsidR="00020133" w:rsidRPr="0065314E" w:rsidRDefault="00020133" w:rsidP="008C648B">
            <w:pPr>
              <w:rPr>
                <w:rFonts w:eastAsia="Times New Roman"/>
                <w:b/>
                <w:bCs/>
                <w:color w:val="000000"/>
                <w:lang w:eastAsia="de-DE"/>
              </w:rPr>
            </w:pPr>
            <w:r w:rsidRPr="0065314E">
              <w:rPr>
                <w:rFonts w:eastAsia="Times New Roman"/>
                <w:b/>
                <w:bCs/>
                <w:color w:val="000000"/>
                <w:lang w:eastAsia="de-DE"/>
              </w:rPr>
              <w:t>Explanation</w:t>
            </w:r>
          </w:p>
        </w:tc>
      </w:tr>
      <w:tr w:rsidR="00020133" w14:paraId="3B1C6DE8" w14:textId="77777777" w:rsidTr="008C648B">
        <w:trPr>
          <w:cantSplit/>
        </w:trPr>
        <w:tc>
          <w:tcPr>
            <w:tcW w:w="5000" w:type="pct"/>
            <w:vAlign w:val="center"/>
          </w:tcPr>
          <w:p w14:paraId="3B1C6DE7" w14:textId="77777777" w:rsidR="00020133" w:rsidRPr="0065314E" w:rsidRDefault="00E80995" w:rsidP="008C648B">
            <w:r w:rsidRPr="0065314E">
              <w:rPr>
                <w:rFonts w:cs="Arial"/>
                <w:b/>
                <w:bCs/>
                <w:szCs w:val="20"/>
              </w:rPr>
              <w:t>“asram:ApplicableCIS</w:t>
            </w:r>
            <w:r w:rsidR="00020133" w:rsidRPr="0065314E">
              <w:rPr>
                <w:rFonts w:cs="Arial"/>
                <w:b/>
                <w:bCs/>
                <w:szCs w:val="20"/>
              </w:rPr>
              <w:t xml:space="preserve">SupplyChainTradeAgreement” </w:t>
            </w:r>
            <w:r w:rsidR="00020133" w:rsidRPr="0065314E">
              <w:rPr>
                <w:rFonts w:cs="Arial"/>
                <w:bCs/>
                <w:szCs w:val="20"/>
              </w:rPr>
              <w:t>contains business address data of the contracting parties (customer, supplier,..) as well as data and references of the agreement contract.</w:t>
            </w:r>
          </w:p>
        </w:tc>
      </w:tr>
    </w:tbl>
    <w:p w14:paraId="3B1C6DE9" w14:textId="77777777" w:rsidR="00A07FC2" w:rsidRDefault="00A07FC2" w:rsidP="005A4F81">
      <w:pPr>
        <w:pStyle w:val="berschrift3"/>
      </w:pPr>
      <w:bookmarkStart w:id="35" w:name="_asram:ContractReferencedCIReference"/>
      <w:bookmarkStart w:id="36" w:name="_Toc319064756"/>
      <w:bookmarkEnd w:id="35"/>
      <w:r w:rsidRPr="00DF5190">
        <w:t>asram:</w:t>
      </w:r>
      <w:r w:rsidR="00020133" w:rsidRPr="005A4F81">
        <w:t>BuyerCITradeParty</w:t>
      </w:r>
      <w:bookmarkEnd w:id="36"/>
    </w:p>
    <w:p w14:paraId="3B1C6DEA" w14:textId="77777777" w:rsidR="007B7B89" w:rsidRPr="007B7B89" w:rsidRDefault="007B7B89" w:rsidP="007B7B89"/>
    <w:p w14:paraId="3B1C6DEB" w14:textId="77777777" w:rsidR="00A42E6D" w:rsidRPr="00A42E6D" w:rsidRDefault="00A42E6D" w:rsidP="00A42E6D"/>
    <w:p w14:paraId="3B1C6DEC" w14:textId="77777777" w:rsidR="00A07FC2" w:rsidRDefault="008C648B" w:rsidP="008C648B">
      <w:r>
        <w:rPr>
          <w:noProof/>
          <w:lang w:eastAsia="zh-TW"/>
        </w:rPr>
        <mc:AlternateContent>
          <mc:Choice Requires="wpg">
            <w:drawing>
              <wp:inline distT="0" distB="0" distL="0" distR="0" wp14:anchorId="3B1C70FC" wp14:editId="3B1C70FD">
                <wp:extent cx="5559942" cy="484756"/>
                <wp:effectExtent l="0" t="0" r="22225" b="0"/>
                <wp:docPr id="6209" name="Gruppieren 6209"/>
                <wp:cNvGraphicFramePr/>
                <a:graphic xmlns:a="http://schemas.openxmlformats.org/drawingml/2006/main">
                  <a:graphicData uri="http://schemas.microsoft.com/office/word/2010/wordprocessingGroup">
                    <wpg:wgp>
                      <wpg:cNvGrpSpPr/>
                      <wpg:grpSpPr>
                        <a:xfrm>
                          <a:off x="0" y="0"/>
                          <a:ext cx="5559942" cy="484756"/>
                          <a:chOff x="0" y="0"/>
                          <a:chExt cx="5559942" cy="484756"/>
                        </a:xfrm>
                      </wpg:grpSpPr>
                      <wpg:grpSp>
                        <wpg:cNvPr id="5981" name="Group 148"/>
                        <wpg:cNvGrpSpPr>
                          <a:grpSpLocks/>
                        </wpg:cNvGrpSpPr>
                        <wpg:grpSpPr bwMode="auto">
                          <a:xfrm>
                            <a:off x="5369442" y="95693"/>
                            <a:ext cx="190500" cy="166370"/>
                            <a:chOff x="6283" y="5431"/>
                            <a:chExt cx="300" cy="262"/>
                          </a:xfrm>
                        </wpg:grpSpPr>
                        <wps:wsp>
                          <wps:cNvPr id="5982" name="Rectangle 14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83" name="AutoShape 15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84" name="AutoShape 15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86" name="Rectangle 153"/>
                        <wps:cNvSpPr>
                          <a:spLocks noChangeArrowheads="1"/>
                        </wps:cNvSpPr>
                        <wps:spPr bwMode="auto">
                          <a:xfrm>
                            <a:off x="276446" y="0"/>
                            <a:ext cx="1952625" cy="344805"/>
                          </a:xfrm>
                          <a:prstGeom prst="rect">
                            <a:avLst/>
                          </a:prstGeom>
                          <a:solidFill>
                            <a:srgbClr val="8DB3E2"/>
                          </a:solidFill>
                          <a:ln w="25400">
                            <a:solidFill>
                              <a:srgbClr val="000000"/>
                            </a:solidFill>
                            <a:miter lim="800000"/>
                            <a:headEnd/>
                            <a:tailEnd/>
                          </a:ln>
                        </wps:spPr>
                        <wps:txbx>
                          <w:txbxContent>
                            <w:p w14:paraId="3B1C7195" w14:textId="77777777" w:rsidR="00413327" w:rsidRPr="00E35B4B" w:rsidRDefault="00413327" w:rsidP="00E35B4B">
                              <w:pPr>
                                <w:rPr>
                                  <w:szCs w:val="24"/>
                                </w:rPr>
                              </w:pPr>
                              <w:r>
                                <w:rPr>
                                  <w:rFonts w:cs="Arial"/>
                                  <w:b/>
                                  <w:bCs/>
                                  <w:szCs w:val="18"/>
                                </w:rPr>
                                <w:t>asram:</w:t>
                              </w:r>
                              <w:r w:rsidRPr="00020133">
                                <w:rPr>
                                  <w:rFonts w:cs="Arial"/>
                                  <w:b/>
                                  <w:bCs/>
                                  <w:szCs w:val="18"/>
                                </w:rPr>
                                <w:t>BuyerCITradeParty</w:t>
                              </w:r>
                            </w:p>
                          </w:txbxContent>
                        </wps:txbx>
                        <wps:bodyPr rot="0" vert="horz" wrap="square" lIns="91440" tIns="45720" rIns="91440" bIns="45720" anchor="t" anchorCtr="0" upright="1">
                          <a:noAutofit/>
                        </wps:bodyPr>
                      </wps:wsp>
                      <wps:wsp>
                        <wps:cNvPr id="5987" name="AutoShape 154"/>
                        <wps:cNvCnPr>
                          <a:cxnSpLocks noChangeShapeType="1"/>
                        </wps:cNvCnPr>
                        <wps:spPr bwMode="auto">
                          <a:xfrm>
                            <a:off x="2434856"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88" name="Rectangle 155"/>
                        <wps:cNvSpPr>
                          <a:spLocks noChangeArrowheads="1"/>
                        </wps:cNvSpPr>
                        <wps:spPr bwMode="auto">
                          <a:xfrm>
                            <a:off x="3009014" y="0"/>
                            <a:ext cx="23577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96" w14:textId="77777777" w:rsidR="00413327" w:rsidRPr="00E35B4B" w:rsidRDefault="00413327" w:rsidP="00E35B4B">
                              <w:r>
                                <w:rPr>
                                  <w:rFonts w:cs="Arial"/>
                                  <w:bCs/>
                                  <w:szCs w:val="20"/>
                                </w:rPr>
                                <w:t>asram:SpecifiedCILegal</w:t>
                              </w:r>
                              <w:r w:rsidRPr="00020133">
                                <w:rPr>
                                  <w:rFonts w:cs="Arial"/>
                                  <w:bCs/>
                                  <w:szCs w:val="20"/>
                                </w:rPr>
                                <w:t>Organization</w:t>
                              </w:r>
                            </w:p>
                          </w:txbxContent>
                        </wps:txbx>
                        <wps:bodyPr rot="0" vert="horz" wrap="square" lIns="91440" tIns="45720" rIns="91440" bIns="45720" anchor="t" anchorCtr="0" upright="1">
                          <a:noAutofit/>
                        </wps:bodyPr>
                      </wps:wsp>
                      <wps:wsp>
                        <wps:cNvPr id="5989" name="Rectangle 156"/>
                        <wps:cNvSpPr>
                          <a:spLocks noChangeArrowheads="1"/>
                        </wps:cNvSpPr>
                        <wps:spPr bwMode="auto">
                          <a:xfrm>
                            <a:off x="2243470"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90" name="AutoShape 157"/>
                        <wps:cNvCnPr>
                          <a:cxnSpLocks noChangeShapeType="1"/>
                        </wps:cNvCnPr>
                        <wps:spPr bwMode="auto">
                          <a:xfrm>
                            <a:off x="2232837"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07" name="Rechteck 6207"/>
                        <wps:cNvSpPr>
                          <a:spLocks noChangeArrowheads="1"/>
                        </wps:cNvSpPr>
                        <wps:spPr bwMode="auto">
                          <a:xfrm>
                            <a:off x="0" y="31897"/>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97" w14:textId="77777777" w:rsidR="00413327" w:rsidRDefault="00413327" w:rsidP="008C648B">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208" name="Rechteck 6208"/>
                        <wps:cNvSpPr>
                          <a:spLocks noChangeArrowheads="1"/>
                        </wps:cNvSpPr>
                        <wps:spPr bwMode="auto">
                          <a:xfrm>
                            <a:off x="2626242" y="191386"/>
                            <a:ext cx="466725" cy="293370"/>
                          </a:xfrm>
                          <a:prstGeom prst="rect">
                            <a:avLst/>
                          </a:prstGeom>
                          <a:noFill/>
                          <a:ln>
                            <a:noFill/>
                          </a:ln>
                          <a:extLst/>
                        </wps:spPr>
                        <wps:txbx>
                          <w:txbxContent>
                            <w:p w14:paraId="3B1C7198" w14:textId="77777777" w:rsidR="00413327" w:rsidRDefault="00413327" w:rsidP="008C648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09" o:spid="_x0000_s1208" style="width:437.8pt;height:38.15pt;mso-position-horizontal-relative:char;mso-position-vertical-relative:line" coordsize="55599,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">
                <v:group id="Group 148" o:spid="_x0000_s1209" style="position:absolute;left:53694;top:95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lhscAAADdAAAADwAAAGRycy9kb3ducmV2LnhtbESPT2vCQBTE7wW/w/IK&#10;3uomSoqmriJSpQcpNBFKb4/sMwlm34bsNn++fbdQ6HGYmd8w2/1oGtFT52rLCuJFBIK4sLrmUsE1&#10;Pz2tQTiPrLGxTAomcrDfzR62mGo78Af1mS9FgLBLUUHlfZtK6YqKDLqFbYmDd7OdQR9kV0rd4RDg&#10;ppHLKHqWBmsOCxW2dKyouGffRsF5wOGwil/7y/12nL7y5P3zEpNS88fx8ALC0+j/w3/tN60g2axj&#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lhscAAADd&#10;AAAADwAAAAAAAAAAAAAAAACqAgAAZHJzL2Rvd25yZXYueG1sUEsFBgAAAAAEAAQA+gAAAJ4DAAAA&#10;AA==&#10;">
                  <v:rect id="Rectangle 149" o:spid="_x0000_s121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FssYA&#10;AADdAAAADwAAAGRycy9kb3ducmV2LnhtbESPzWrDMBCE74W8g9hAb41cQ1rHjRJCILQQAm1+7ou1&#10;tU2tlSPJidqnjwqFHoeZ+YaZL6PpxIWcby0reJxkIIgrq1uuFRwPm4cChA/IGjvLpOCbPCwXo7s5&#10;ltpe+YMu+1CLBGFfooImhL6U0lcNGfQT2xMn79M6gyFJV0vt8JrgppN5lj1Jgy2nhQZ7WjdUfe0H&#10;o6DfTYfX5/PW/ZyK4b3CbbQhj0rdj+PqBUSgGP7Df+03rWA6K3L4fZ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OFssYAAADdAAAADwAAAAAAAAAAAAAAAACYAgAAZHJz&#10;L2Rvd25yZXYueG1sUEsFBgAAAAAEAAQA9QAAAIsDAAAAAA==&#10;" strokeweight="2pt"/>
                  <v:shape id="AutoShape 150" o:spid="_x0000_s121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a2gcMAAADdAAAADwAAAGRycy9kb3ducmV2LnhtbESPT4vCMBTE7wt+h/CEva3p+m9r1ygi&#10;LHityp4fzbMtNi+1SW32228EweMwM79h1ttgGnGnztWWFXxOEhDEhdU1lwrOp5+PFITzyBoby6Tg&#10;jxxsN6O3NWbaDpzT/ehLESHsMlRQed9mUrqiIoNuYlvi6F1sZ9BH2ZVSdzhEuGnkNEmW0mDNcaHC&#10;lvYVFddjbxTk+a387V0YduklfM3Pem6S/qDU+zjsvkF4Cv4VfrYPWsFilc7g8SY+Ab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2toHDAAAA3QAAAA8AAAAAAAAAAAAA&#10;AAAAoQIAAGRycy9kb3ducmV2LnhtbFBLBQYAAAAABAAEAPkAAACRAwAAAAA=&#10;" strokeweight="1.25pt"/>
                  <v:shape id="AutoShape 151" o:spid="_x0000_s121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Xwe8cAAADdAAAADwAAAGRycy9kb3ducmV2LnhtbESPQWvCQBSE7wX/w/IEb3VjqWJTVxFb&#10;wYMVYvXg7TX7TILZtyG7JtFf3xUKPQ4z3wwzW3SmFA3VrrCsYDSMQBCnVhecKTh8r5+nIJxH1lha&#10;JgU3crCY955mGGvbckLN3mcilLCLUUHufRVL6dKcDLqhrYiDd7a1QR9knUldYxvKTSlfomgiDRYc&#10;FnKsaJVTetlfjYLxtf05TUacLL8+P47JvUl3l+NWqUG/W76D8NT5//AfvdGBe5u+wuNNeAJ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JfB7xwAAAN0AAAAPAAAAAAAA&#10;AAAAAAAAAKECAABkcnMvZG93bnJldi54bWxQSwUGAAAAAAQABAD5AAAAlQMAAAAA&#10;" strokeweight="1.25pt"/>
                </v:group>
                <v:rect id="Rectangle 153" o:spid="_x0000_s1213" style="position:absolute;left:2764;width:195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vfsUA&#10;AADdAAAADwAAAGRycy9kb3ducmV2LnhtbESPQWvCQBSE7wX/w/KE3upGoaKpqxQlEDwUtAWvz+xr&#10;NjT7NmTXJPrru4LgcZiZb5jVZrC16Kj1lWMF00kCgrhwuuJSwc939rYA4QOyxtoxKbiSh8169LLC&#10;VLueD9QdQykihH2KCkwITSqlLwxZ9BPXEEfv17UWQ5RtKXWLfYTbWs6SZC4tVhwXDDa0NVT8HS9W&#10;we5yMtnNGb//ouqmz+i2y1mu1Ot4+PwAEWgIz/CjnWsF78vFHO5v4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9+xQAAAN0AAAAPAAAAAAAAAAAAAAAAAJgCAABkcnMv&#10;ZG93bnJldi54bWxQSwUGAAAAAAQABAD1AAAAigMAAAAA&#10;" fillcolor="#8db3e2" strokeweight="2pt">
                  <v:textbox>
                    <w:txbxContent>
                      <w:p w:rsidR="001767C7" w:rsidRPr="00E35B4B" w:rsidRDefault="001767C7" w:rsidP="00E35B4B">
                        <w:pPr>
                          <w:rPr>
                            <w:szCs w:val="24"/>
                          </w:rPr>
                        </w:pPr>
                        <w:proofErr w:type="spellStart"/>
                        <w:proofErr w:type="gramStart"/>
                        <w:r>
                          <w:rPr>
                            <w:rFonts w:cs="Arial"/>
                            <w:b/>
                            <w:bCs/>
                            <w:szCs w:val="18"/>
                          </w:rPr>
                          <w:t>asram:</w:t>
                        </w:r>
                        <w:proofErr w:type="gramEnd"/>
                        <w:r w:rsidRPr="00020133">
                          <w:rPr>
                            <w:rFonts w:cs="Arial"/>
                            <w:b/>
                            <w:bCs/>
                            <w:szCs w:val="18"/>
                          </w:rPr>
                          <w:t>BuyerCITradeParty</w:t>
                        </w:r>
                        <w:proofErr w:type="spellEnd"/>
                      </w:p>
                    </w:txbxContent>
                  </v:textbox>
                </v:rect>
                <v:shape id="AutoShape 154" o:spid="_x0000_s1214" type="#_x0000_t32" style="position:absolute;left:24348;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Ad4ccAAADdAAAADwAAAGRycy9kb3ducmV2LnhtbESPQWvCQBSE74L/YXmF3symRatGVymF&#10;oBRq0BZ7fWSfSTD7NmTXJP333YLQ4zAz3zDr7WBq0VHrKssKnqIYBHFudcWFgq/PdLIA4Tyyxtoy&#10;KfghB9vNeLTGRNuej9SdfCEChF2CCkrvm0RKl5dk0EW2IQ7exbYGfZBtIXWLfYCbWj7H8Ys0WHFY&#10;KLGht5Ly6+lmFHTZ+TBPm26X+eI8Pb5Pl99oPpR6fBheVyA8Df4/fG/vtYLZcjGH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IB3hxwAAAN0AAAAPAAAAAAAA&#10;AAAAAAAAAKECAABkcnMvZG93bnJldi54bWxQSwUGAAAAAAQABAD5AAAAlQMAAAAA&#10;" strokeweight="2pt"/>
                <v:rect id="Rectangle 155" o:spid="_x0000_s1215" style="position:absolute;left:30090;width:235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0azcUA&#10;AADdAAAADwAAAGRycy9kb3ducmV2LnhtbESPTU/DMAyG70j8h8hIXBBLi2AfZdmEQAjEiZZpZ6vx&#10;2orGqZKwZf8eH5A4Wq/fx4/X2+xGdaQQB88GylkBirj1duDOwO7r9XYJKiZki6NnMnCmCNvN5cUa&#10;K+tPXNOxSZ0SCMcKDfQpTZXWse3JYZz5iViygw8Ok4yh0zbgSeBu1HdFMdcOB5YLPU703FP73fw4&#10;0ShzvW/ebs7+w7/UQ2nD/WdeGHN9lZ8eQSXK6X/5r/1uDTyslqIr3wgC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TRrNxQAAAN0AAAAPAAAAAAAAAAAAAAAAAJgCAABkcnMv&#10;ZG93bnJldi54bWxQSwUGAAAAAAQABAD1AAAAigMAAAAA&#10;" filled="f" fillcolor="#8db3e2" strokeweight="2pt">
                  <v:textbox>
                    <w:txbxContent>
                      <w:p w:rsidR="001767C7" w:rsidRPr="00E35B4B" w:rsidRDefault="001767C7" w:rsidP="00E35B4B">
                        <w:proofErr w:type="spellStart"/>
                        <w:proofErr w:type="gramStart"/>
                        <w:r>
                          <w:rPr>
                            <w:rFonts w:cs="Arial"/>
                            <w:bCs/>
                            <w:szCs w:val="20"/>
                          </w:rPr>
                          <w:t>asram:</w:t>
                        </w:r>
                        <w:proofErr w:type="gramEnd"/>
                        <w:r>
                          <w:rPr>
                            <w:rFonts w:cs="Arial"/>
                            <w:bCs/>
                            <w:szCs w:val="20"/>
                          </w:rPr>
                          <w:t>SpecifiedCILegal</w:t>
                        </w:r>
                        <w:r w:rsidRPr="00020133">
                          <w:rPr>
                            <w:rFonts w:cs="Arial"/>
                            <w:bCs/>
                            <w:szCs w:val="20"/>
                          </w:rPr>
                          <w:t>Organization</w:t>
                        </w:r>
                        <w:proofErr w:type="spellEnd"/>
                      </w:p>
                    </w:txbxContent>
                  </v:textbox>
                </v:rect>
                <v:rect id="Rectangle 156" o:spid="_x0000_s1216" style="position:absolute;left:22434;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cXw8UA&#10;AADdAAAADwAAAGRycy9kb3ducmV2LnhtbESPQWsCMRSE70L/Q3iF3jRbQbtujSKCtCCCte39sXnd&#10;Xbp5WZOspv56IxQ8DjPzDTNfRtOKEznfWFbwPMpAEJdWN1wp+PrcDHMQPiBrbC2Tgj/ysFw8DOZY&#10;aHvmDzodQiUShH2BCuoQukJKX9Zk0I9sR5y8H+sMhiRdJbXDc4KbVo6zbCoNNpwWauxoXVP5e+iN&#10;gm436d9ejlt3+c77fYnbaMM4KvX0GFevIALFcA//t9+1gsksn8HtTX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pxfDxQAAAN0AAAAPAAAAAAAAAAAAAAAAAJgCAABkcnMv&#10;ZG93bnJldi54bWxQSwUGAAAAAAQABAD1AAAAigMAAAAA&#10;" strokeweight="2pt"/>
                <v:shape id="AutoShape 157" o:spid="_x0000_s1217" type="#_x0000_t32" style="position:absolute;left:22328;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ATSMIAAADdAAAADwAAAGRycy9kb3ducmV2LnhtbERPTYvCMBC9L/gfwgjeNFV0tV2jiCCK&#10;sIru4l6HZmyLzaQ0sdZ/bw7CHh/ve75sTSkaql1hWcFwEIEgTq0uOFPw+7Ppz0A4j6yxtEwKnuRg&#10;ueh8zDHR9sEnas4+EyGEXYIKcu+rREqX5mTQDWxFHLirrQ36AOtM6hofIdyUchRFn9JgwaEhx4rW&#10;OaW3890oaI6Xw3RTNdujzy7j034c/6H5VqrXbVdfIDy1/l/8du+0gkkch/3hTXgCcvE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hATSMIAAADdAAAADwAAAAAAAAAAAAAA&#10;AAChAgAAZHJzL2Rvd25yZXYueG1sUEsFBgAAAAAEAAQA+QAAAJADAAAAAA==&#10;" strokeweight="2pt"/>
                <v:rect id="Rechteck 6207" o:spid="_x0000_s1218" style="position:absolute;top:318;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IUMYA&#10;AADdAAAADwAAAGRycy9kb3ducmV2LnhtbESPT2vCQBTE74LfYXmCF6kbPWhJXUUEMRRBjH/Oj+xr&#10;Epp9G7Nrkn57t1DocZiZ3zCrTW8q0VLjSssKZtMIBHFmdcm5gutl//YOwnlkjZVlUvBDDjbr4WCF&#10;sbYdn6lNfS4ChF2MCgrv61hKlxVk0E1tTRy8L9sY9EE2udQNdgFuKjmPooU0WHJYKLCmXUHZd/o0&#10;Crrs1N4vx4M8Te6J5Ufy2KW3T6XGo377AcJT7//Df+1EK1jMoyX8vglPQK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wIUMYAAADdAAAADwAAAAAAAAAAAAAAAACYAgAAZHJz&#10;L2Rvd25yZXYueG1sUEsFBgAAAAAEAAQA9QAAAIsDAAAAAA==&#10;" filled="f" stroked="f">
                  <v:textbox>
                    <w:txbxContent>
                      <w:p w:rsidR="001767C7" w:rsidRDefault="001767C7" w:rsidP="008C648B">
                        <w:pPr>
                          <w:rPr>
                            <w:rFonts w:cs="Arial"/>
                            <w:b/>
                            <w:sz w:val="24"/>
                            <w:szCs w:val="24"/>
                            <w:lang w:val="de-DE"/>
                          </w:rPr>
                        </w:pPr>
                        <w:r>
                          <w:rPr>
                            <w:rFonts w:cs="Arial"/>
                            <w:b/>
                            <w:sz w:val="24"/>
                            <w:szCs w:val="24"/>
                            <w:lang w:val="de-DE"/>
                          </w:rPr>
                          <w:t>1</w:t>
                        </w:r>
                      </w:p>
                    </w:txbxContent>
                  </v:textbox>
                </v:rect>
                <v:rect id="Rechteck 6208" o:spid="_x0000_s1219" style="position:absolute;left:26262;top:1913;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OcIsIA&#10;AADdAAAADwAAAGRycy9kb3ducmV2LnhtbERPTYvCMBC9C/sfwix4kTXVg0jXKIuwWBZBbNXz0Ixt&#10;sZnUJtvWf28OgsfH+15tBlOLjlpXWVYwm0YgiHOrKy4UnLLfryUI55E11pZJwYMcbNYfoxXG2vZ8&#10;pC71hQgh7GJUUHrfxFK6vCSDbmob4sBdbWvQB9gWUrfYh3BTy3kULaTBikNDiQ1tS8pv6b9R0OeH&#10;7pLtd/IwuSSW78l9m57/lBp/Dj/fIDwN/i1+uROtYDGPwtzwJjw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s5wiwgAAAN0AAAAPAAAAAAAAAAAAAAAAAJgCAABkcnMvZG93&#10;bnJldi54bWxQSwUGAAAAAAQABAD1AAAAhwMAAAAA&#10;" filled="f" stroked="f">
                  <v:textbox>
                    <w:txbxContent>
                      <w:p w:rsidR="001767C7" w:rsidRDefault="001767C7" w:rsidP="008C648B">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DED" w14:textId="77777777" w:rsidR="00116697" w:rsidRDefault="00116697" w:rsidP="008C648B"/>
    <w:p w14:paraId="3B1C6DEE" w14:textId="77777777" w:rsidR="00020133" w:rsidRDefault="00020133" w:rsidP="005A4F81">
      <w:pPr>
        <w:pStyle w:val="berschrift5"/>
      </w:pPr>
      <w:bookmarkStart w:id="37" w:name="_Toc319064757"/>
      <w:r w:rsidRPr="00CF0D99">
        <w:t>asram:</w:t>
      </w:r>
      <w:r>
        <w:t>SpecifiedCILegal</w:t>
      </w:r>
      <w:r w:rsidRPr="00020133">
        <w:t>Organization</w:t>
      </w:r>
      <w:bookmarkEnd w:id="37"/>
    </w:p>
    <w:p w14:paraId="3B1C6DEF" w14:textId="77777777" w:rsidR="002A2A6B" w:rsidRPr="002A2A6B" w:rsidRDefault="002A2A6B" w:rsidP="002A2A6B"/>
    <w:p w14:paraId="3B1C6DF0" w14:textId="77777777" w:rsidR="0005210E" w:rsidRPr="0005210E" w:rsidRDefault="002A2A6B" w:rsidP="002A2A6B">
      <w:r>
        <w:rPr>
          <w:noProof/>
          <w:lang w:eastAsia="zh-TW"/>
        </w:rPr>
        <mc:AlternateContent>
          <mc:Choice Requires="wpg">
            <w:drawing>
              <wp:inline distT="0" distB="0" distL="0" distR="0" wp14:anchorId="3B1C70FE" wp14:editId="3B1C70FF">
                <wp:extent cx="5515300" cy="484756"/>
                <wp:effectExtent l="0" t="0" r="28575" b="0"/>
                <wp:docPr id="6212" name="Gruppieren 6212"/>
                <wp:cNvGraphicFramePr/>
                <a:graphic xmlns:a="http://schemas.openxmlformats.org/drawingml/2006/main">
                  <a:graphicData uri="http://schemas.microsoft.com/office/word/2010/wordprocessingGroup">
                    <wpg:wgp>
                      <wpg:cNvGrpSpPr/>
                      <wpg:grpSpPr>
                        <a:xfrm>
                          <a:off x="0" y="0"/>
                          <a:ext cx="5515300" cy="484756"/>
                          <a:chOff x="0" y="0"/>
                          <a:chExt cx="5515300" cy="484756"/>
                        </a:xfrm>
                      </wpg:grpSpPr>
                      <wps:wsp>
                        <wps:cNvPr id="5975" name="Rectangle 338"/>
                        <wps:cNvSpPr>
                          <a:spLocks noChangeArrowheads="1"/>
                        </wps:cNvSpPr>
                        <wps:spPr bwMode="auto">
                          <a:xfrm>
                            <a:off x="393405" y="0"/>
                            <a:ext cx="2457450" cy="344805"/>
                          </a:xfrm>
                          <a:prstGeom prst="rect">
                            <a:avLst/>
                          </a:prstGeom>
                          <a:solidFill>
                            <a:srgbClr val="8DB3E2"/>
                          </a:solidFill>
                          <a:ln w="25400">
                            <a:solidFill>
                              <a:srgbClr val="000000"/>
                            </a:solidFill>
                            <a:miter lim="800000"/>
                            <a:headEnd/>
                            <a:tailEnd/>
                          </a:ln>
                        </wps:spPr>
                        <wps:txbx>
                          <w:txbxContent>
                            <w:p w14:paraId="3B1C7199" w14:textId="77777777" w:rsidR="00413327" w:rsidRPr="009B20F5" w:rsidRDefault="00413327" w:rsidP="00DF5190">
                              <w:pPr>
                                <w:rPr>
                                  <w:szCs w:val="24"/>
                                </w:rPr>
                              </w:pPr>
                              <w:r w:rsidRPr="00A1774D">
                                <w:rPr>
                                  <w:rFonts w:cs="Arial"/>
                                  <w:b/>
                                  <w:bCs/>
                                  <w:szCs w:val="20"/>
                                </w:rPr>
                                <w:t>asram:SpecifiedCILegalOrganization</w:t>
                              </w:r>
                            </w:p>
                          </w:txbxContent>
                        </wps:txbx>
                        <wps:bodyPr rot="0" vert="horz" wrap="square" lIns="91440" tIns="45720" rIns="91440" bIns="45720" anchor="t" anchorCtr="0" upright="1">
                          <a:noAutofit/>
                        </wps:bodyPr>
                      </wps:wsp>
                      <wps:wsp>
                        <wps:cNvPr id="5976" name="Rectangle 339"/>
                        <wps:cNvSpPr>
                          <a:spLocks noChangeArrowheads="1"/>
                        </wps:cNvSpPr>
                        <wps:spPr bwMode="auto">
                          <a:xfrm>
                            <a:off x="2870791"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77" name="Rectangle 340"/>
                        <wps:cNvSpPr>
                          <a:spLocks noChangeArrowheads="1"/>
                        </wps:cNvSpPr>
                        <wps:spPr bwMode="auto">
                          <a:xfrm>
                            <a:off x="3636335" y="0"/>
                            <a:ext cx="18789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9A" w14:textId="77777777" w:rsidR="00413327" w:rsidRPr="00A1774D" w:rsidRDefault="00413327" w:rsidP="00DF5190">
                              <w:r w:rsidRPr="00A1774D">
                                <w:rPr>
                                  <w:rFonts w:cs="Arial"/>
                                  <w:bCs/>
                                  <w:szCs w:val="20"/>
                                  <w:lang w:val="de-DE"/>
                                </w:rPr>
                                <w:t>asram:IdentificationIdentifier</w:t>
                              </w:r>
                            </w:p>
                          </w:txbxContent>
                        </wps:txbx>
                        <wps:bodyPr rot="0" vert="horz" wrap="square" lIns="91440" tIns="45720" rIns="91440" bIns="45720" anchor="t" anchorCtr="0" upright="1">
                          <a:noAutofit/>
                        </wps:bodyPr>
                      </wps:wsp>
                      <wps:wsp>
                        <wps:cNvPr id="5978" name="AutoShape 341"/>
                        <wps:cNvCnPr>
                          <a:cxnSpLocks noChangeShapeType="1"/>
                        </wps:cNvCnPr>
                        <wps:spPr bwMode="auto">
                          <a:xfrm>
                            <a:off x="3062177"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79" name="AutoShape 342"/>
                        <wps:cNvCnPr>
                          <a:cxnSpLocks noChangeShapeType="1"/>
                        </wps:cNvCnPr>
                        <wps:spPr bwMode="auto">
                          <a:xfrm>
                            <a:off x="2860158"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10" name="Rechteck 6210"/>
                        <wps:cNvSpPr>
                          <a:spLocks noChangeArrowheads="1"/>
                        </wps:cNvSpPr>
                        <wps:spPr bwMode="auto">
                          <a:xfrm>
                            <a:off x="0" y="53163"/>
                            <a:ext cx="466725" cy="293370"/>
                          </a:xfrm>
                          <a:prstGeom prst="rect">
                            <a:avLst/>
                          </a:prstGeom>
                          <a:noFill/>
                          <a:ln>
                            <a:noFill/>
                          </a:ln>
                          <a:extLst/>
                        </wps:spPr>
                        <wps:txbx>
                          <w:txbxContent>
                            <w:p w14:paraId="3B1C719B" w14:textId="77777777" w:rsidR="00413327" w:rsidRDefault="00413327" w:rsidP="0025588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11" name="Rechteck 6211"/>
                        <wps:cNvSpPr>
                          <a:spLocks noChangeArrowheads="1"/>
                        </wps:cNvSpPr>
                        <wps:spPr bwMode="auto">
                          <a:xfrm>
                            <a:off x="3349256" y="191386"/>
                            <a:ext cx="293370" cy="293370"/>
                          </a:xfrm>
                          <a:prstGeom prst="rect">
                            <a:avLst/>
                          </a:prstGeom>
                          <a:noFill/>
                          <a:ln>
                            <a:noFill/>
                          </a:ln>
                          <a:extLst/>
                        </wps:spPr>
                        <wps:txbx>
                          <w:txbxContent>
                            <w:p w14:paraId="3B1C719C" w14:textId="77777777" w:rsidR="00413327" w:rsidRDefault="00413327" w:rsidP="002A2A6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12" o:spid="_x0000_s1220" style="width:434.3pt;height:38.15pt;mso-position-horizontal-relative:char;mso-position-vertical-relative:line" coordsize="55153,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">
                <v:rect id="Rectangle 338" o:spid="_x0000_s1221" style="position:absolute;left:3934;width:2457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BLsYA&#10;AADdAAAADwAAAGRycy9kb3ducmV2LnhtbESPQWvCQBSE70L/w/IK3sxGwdbErFIsAemhUCv0+pp9&#10;ZoPZtyG7xuiv7xYKPQ4z8w1TbEfbioF63zhWME9SEMSV0w3XCo6f5WwFwgdkja1jUnAjD9vNw6TA&#10;XLsrf9BwCLWIEPY5KjAhdLmUvjJk0SeuI47eyfUWQ5R9LXWP1wi3rVyk6ZO02HBcMNjRzlB1Plys&#10;gtfLlynvzvi3d2ru+hvdLlvslZo+ji9rEIHG8B/+a++1gmX2vIT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gBLsYAAADdAAAADwAAAAAAAAAAAAAAAACYAgAAZHJz&#10;L2Rvd25yZXYueG1sUEsFBgAAAAAEAAQA9QAAAIsDAAAAAA==&#10;" fillcolor="#8db3e2" strokeweight="2pt">
                  <v:textbox>
                    <w:txbxContent>
                      <w:p w:rsidR="001767C7" w:rsidRPr="009B20F5" w:rsidRDefault="001767C7" w:rsidP="00DF5190">
                        <w:pPr>
                          <w:rPr>
                            <w:szCs w:val="24"/>
                          </w:rPr>
                        </w:pPr>
                        <w:proofErr w:type="spellStart"/>
                        <w:proofErr w:type="gramStart"/>
                        <w:r w:rsidRPr="00A1774D">
                          <w:rPr>
                            <w:rFonts w:cs="Arial"/>
                            <w:b/>
                            <w:bCs/>
                            <w:szCs w:val="20"/>
                          </w:rPr>
                          <w:t>asram:</w:t>
                        </w:r>
                        <w:proofErr w:type="gramEnd"/>
                        <w:r w:rsidRPr="00A1774D">
                          <w:rPr>
                            <w:rFonts w:cs="Arial"/>
                            <w:b/>
                            <w:bCs/>
                            <w:szCs w:val="20"/>
                          </w:rPr>
                          <w:t>SpecifiedCILegalOrganization</w:t>
                        </w:r>
                        <w:proofErr w:type="spellEnd"/>
                      </w:p>
                    </w:txbxContent>
                  </v:textbox>
                </v:rect>
                <v:rect id="Rectangle 339" o:spid="_x0000_s1222" style="position:absolute;left:28707;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3zlsUA&#10;AADdAAAADwAAAGRycy9kb3ducmV2LnhtbESP3WoCMRSE7wXfIRzBO80q+Lc1ihSKBRFaW+8Pm9Pd&#10;xc3JmmQ17dM3QqGXw8x8w6y30TTiRs7XlhVMxhkI4sLqmksFnx8voyUIH5A1NpZJwTd52G76vTXm&#10;2t75nW6nUIoEYZ+jgiqENpfSFxUZ9GPbEifvyzqDIUlXSu3wnuCmkdMsm0uDNaeFClt6rqi4nDqj&#10;oD3Ouv3ienA/52X3VuAh2jCNSg0HcfcEIlAM/+G/9qtWMFst5vB4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7fOWxQAAAN0AAAAPAAAAAAAAAAAAAAAAAJgCAABkcnMv&#10;ZG93bnJldi54bWxQSwUGAAAAAAQABAD1AAAAigMAAAAA&#10;" strokeweight="2pt"/>
                <v:rect id="Rectangle 340" o:spid="_x0000_s1223" style="position:absolute;left:36363;width:1879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mMYA&#10;AADdAAAADwAAAGRycy9kb3ducmV2LnhtbESPQUvDQBCF74L/YRnBi7SblGpq2m2Riig9mbR4HrLT&#10;JJidDbtru/33XUHw+HjzvjdvtYlmECdyvresIJ9mIIgbq3tuFRz2b5MFCB+QNQ6WScGFPGzWtzcr&#10;LLU9c0WnOrQiQdiXqKALYSyl9E1HBv3UjsTJO1pnMCTpWqkdnhPcDHKWZU/SYM+pocORth013/WP&#10;SW/ksfqq3x8udmdfqz7Xbv4ZC6Xu7+LLEkSgGP6P/9IfWsHjc1HA7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f+mMYAAADdAAAADwAAAAAAAAAAAAAAAACYAgAAZHJz&#10;L2Rvd25yZXYueG1sUEsFBgAAAAAEAAQA9QAAAIsDAAAAAA==&#10;" filled="f" fillcolor="#8db3e2" strokeweight="2pt">
                  <v:textbox>
                    <w:txbxContent>
                      <w:p w:rsidR="001767C7" w:rsidRPr="00A1774D" w:rsidRDefault="001767C7" w:rsidP="00DF5190">
                        <w:proofErr w:type="spellStart"/>
                        <w:r w:rsidRPr="00A1774D">
                          <w:rPr>
                            <w:rFonts w:cs="Arial"/>
                            <w:bCs/>
                            <w:szCs w:val="20"/>
                            <w:lang w:val="de-DE"/>
                          </w:rPr>
                          <w:t>asram:IdentificationIdentifier</w:t>
                        </w:r>
                        <w:proofErr w:type="spellEnd"/>
                      </w:p>
                    </w:txbxContent>
                  </v:textbox>
                </v:rect>
                <v:shape id="AutoShape 341" o:spid="_x0000_s1224" type="#_x0000_t32" style="position:absolute;left:30621;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r5tMQAAADdAAAADwAAAGRycy9kb3ducmV2LnhtbERPy2rCQBTdF/yH4Qrd1YklGo2OUgqh&#10;UmjFB7q9ZK5JMHMnZKZJ+vedhdDl4bzX28HUoqPWVZYVTCcRCOLc6ooLBedT9rIA4TyyxtoyKfgl&#10;B9vN6GmNqbY9H6g7+kKEEHYpKii9b1IpXV6SQTexDXHgbrY16ANsC6lb7EO4qeVrFM2lwYpDQ4kN&#10;vZeU348/RkG3v3wnWdN97H1xiQ+f8fKK5kup5/HwtgLhafD/4od7pxXMlkmYG96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avm0xAAAAN0AAAAPAAAAAAAAAAAA&#10;AAAAAKECAABkcnMvZG93bnJldi54bWxQSwUGAAAAAAQABAD5AAAAkgMAAAAA&#10;" strokeweight="2pt"/>
                <v:shape id="AutoShape 342" o:spid="_x0000_s1225" type="#_x0000_t32" style="position:absolute;left:28601;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ZcL8YAAADdAAAADwAAAGRycy9kb3ducmV2LnhtbESPQWvCQBSE70L/w/IK3nRT0aaJriKC&#10;KEIVbdHrI/uaBLNvQ3aN8d+7hUKPw8x8w8wWnalES40rLSt4G0YgiDOrS84VfH+tBx8gnEfWWFkm&#10;BQ9ysJi/9GaYanvnI7Unn4sAYZeigsL7OpXSZQUZdENbEwfvxzYGfZBNLnWD9wA3lRxF0bs0WHJY&#10;KLCmVUHZ9XQzCtrDeR+v63Zz8Pl5fNyNkwuaT6X6r91yCsJT5//Df+2tVjBJ4gR+34QnI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mXC/GAAAA3QAAAA8AAAAAAAAA&#10;AAAAAAAAoQIAAGRycy9kb3ducmV2LnhtbFBLBQYAAAAABAAEAPkAAACUAwAAAAA=&#10;" strokeweight="2pt"/>
                <v:rect id="Rechteck 6210" o:spid="_x0000_s1226" style="position:absolute;top:531;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wG+cMA&#10;AADdAAAADwAAAGRycy9kb3ducmV2LnhtbERPTWuDQBC9F/IflgnkUpo1HqQYN6EESqUEQkzieXCn&#10;KnVnjbtV+++7h0CPj/ed7WfTiZEG11pWsFlHIIgrq1uuFVwv7y+vIJxH1thZJgW/5GC/WzxlmGo7&#10;8ZnGwtcihLBLUUHjfZ9K6aqGDLq17YkD92UHgz7AoZZ6wCmEm07GUZRIgy2HhgZ7OjRUfRc/RsFU&#10;ncbycvyQp+cyt3zP74fi9qnUajm/bUF4mv2/+OHOtYIk3oT94U1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wG+cMAAADdAAAADwAAAAAAAAAAAAAAAACYAgAAZHJzL2Rv&#10;d25yZXYueG1sUEsFBgAAAAAEAAQA9QAAAIgDAAAAAA==&#10;" filled="f" stroked="f">
                  <v:textbox>
                    <w:txbxContent>
                      <w:p w:rsidR="001767C7" w:rsidRDefault="001767C7" w:rsidP="00255884">
                        <w:pPr>
                          <w:rPr>
                            <w:rFonts w:cs="Arial"/>
                            <w:b/>
                            <w:color w:val="C00000"/>
                            <w:sz w:val="24"/>
                            <w:szCs w:val="24"/>
                            <w:lang w:val="de-DE"/>
                          </w:rPr>
                        </w:pPr>
                        <w:r>
                          <w:rPr>
                            <w:rFonts w:cs="Arial"/>
                            <w:b/>
                            <w:color w:val="C00000"/>
                            <w:sz w:val="24"/>
                            <w:szCs w:val="24"/>
                            <w:lang w:val="de-DE"/>
                          </w:rPr>
                          <w:t>1..*</w:t>
                        </w:r>
                      </w:p>
                    </w:txbxContent>
                  </v:textbox>
                </v:rect>
                <v:rect id="Rechteck 6211" o:spid="_x0000_s1227" style="position:absolute;left:33492;top:1913;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CjYsUA&#10;AADdAAAADwAAAGRycy9kb3ducmV2LnhtbESPQWvCQBSE7wX/w/IEL0U38SAluooIYpCCNLaeH9ln&#10;Esy+jdk1Sf+9KxR6HGbmG2a1GUwtOmpdZVlBPItAEOdWV1wo+D7vpx8gnEfWWFsmBb/kYLMeva0w&#10;0bbnL+oyX4gAYZeggtL7JpHS5SUZdDPbEAfvaluDPsi2kLrFPsBNLedRtJAGKw4LJTa0Kym/ZQ+j&#10;oM9P3eX8eZCn90tq+Z7ed9nPUanJeNguQXga/H/4r51qBYt5HMPrTX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KNixQAAAN0AAAAPAAAAAAAAAAAAAAAAAJgCAABkcnMv&#10;ZG93bnJldi54bWxQSwUGAAAAAAQABAD1AAAAigMAAAAA&#10;" filled="f" stroked="f">
                  <v:textbox>
                    <w:txbxContent>
                      <w:p w:rsidR="001767C7" w:rsidRDefault="001767C7" w:rsidP="002A2A6B">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DF1" w14:textId="77777777" w:rsidR="00573C70" w:rsidRDefault="00573C70" w:rsidP="002A2A6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DF9" w14:textId="77777777" w:rsidTr="0065314E">
        <w:trPr>
          <w:cantSplit/>
          <w:trHeight w:val="329"/>
          <w:tblHeader/>
        </w:trPr>
        <w:tc>
          <w:tcPr>
            <w:tcW w:w="1050" w:type="pct"/>
            <w:shd w:val="clear" w:color="auto" w:fill="FFFFCC"/>
            <w:vAlign w:val="center"/>
          </w:tcPr>
          <w:p w14:paraId="3B1C6DF2" w14:textId="77777777" w:rsidR="0065314E" w:rsidRPr="0065314E" w:rsidRDefault="0065314E" w:rsidP="002A2A6B">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DF3" w14:textId="77777777" w:rsidR="0065314E" w:rsidRPr="0065314E" w:rsidRDefault="0065314E" w:rsidP="002A2A6B">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DF4" w14:textId="77777777" w:rsidR="0065314E" w:rsidRPr="0065314E" w:rsidRDefault="0065314E" w:rsidP="002A2A6B">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DF5" w14:textId="77777777" w:rsidR="0065314E" w:rsidRPr="0065314E" w:rsidRDefault="0065314E" w:rsidP="002A2A6B">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DF6" w14:textId="77777777" w:rsidR="0065314E" w:rsidRPr="0065314E" w:rsidRDefault="0065314E" w:rsidP="002A2A6B">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DF7" w14:textId="77777777" w:rsidR="0065314E" w:rsidRPr="0065314E" w:rsidRDefault="0065314E" w:rsidP="002A2A6B">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DF8" w14:textId="77777777" w:rsidR="0065314E" w:rsidRPr="0065314E" w:rsidRDefault="0065314E" w:rsidP="002A2A6B">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E03" w14:textId="77777777" w:rsidTr="002C451B">
        <w:trPr>
          <w:cantSplit/>
          <w:trHeight w:val="480"/>
        </w:trPr>
        <w:tc>
          <w:tcPr>
            <w:tcW w:w="1050" w:type="pct"/>
            <w:shd w:val="clear" w:color="auto" w:fill="C00000"/>
            <w:vAlign w:val="center"/>
          </w:tcPr>
          <w:p w14:paraId="3B1C6DFA" w14:textId="77777777" w:rsidR="0065314E" w:rsidRPr="002C451B" w:rsidRDefault="0065314E" w:rsidP="002A2A6B">
            <w:pPr>
              <w:rPr>
                <w:rFonts w:eastAsia="Times New Roman" w:cs="Arial"/>
                <w:color w:val="FFFFFF" w:themeColor="background1"/>
                <w:sz w:val="16"/>
                <w:szCs w:val="20"/>
                <w:lang w:eastAsia="de-DE"/>
              </w:rPr>
            </w:pPr>
            <w:r w:rsidRPr="002C451B">
              <w:rPr>
                <w:rFonts w:eastAsia="Times New Roman" w:cs="Arial"/>
                <w:bCs/>
                <w:color w:val="FFFFFF" w:themeColor="background1"/>
                <w:sz w:val="16"/>
                <w:szCs w:val="20"/>
                <w:lang w:eastAsia="de-DE"/>
              </w:rPr>
              <w:t>asram:</w:t>
            </w:r>
            <w:r w:rsidRPr="002C451B">
              <w:rPr>
                <w:rFonts w:cs="Arial"/>
                <w:bCs/>
                <w:color w:val="FFFFFF" w:themeColor="background1"/>
                <w:sz w:val="16"/>
                <w:szCs w:val="20"/>
              </w:rPr>
              <w:t>IdentificationIdentifier</w:t>
            </w:r>
          </w:p>
        </w:tc>
        <w:tc>
          <w:tcPr>
            <w:tcW w:w="450" w:type="pct"/>
            <w:shd w:val="clear" w:color="auto" w:fill="C00000"/>
            <w:vAlign w:val="center"/>
          </w:tcPr>
          <w:p w14:paraId="3B1C6DFB" w14:textId="77777777" w:rsidR="0065314E" w:rsidRPr="002C451B" w:rsidRDefault="0065314E" w:rsidP="002A2A6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String</w:t>
            </w:r>
          </w:p>
        </w:tc>
        <w:tc>
          <w:tcPr>
            <w:tcW w:w="400" w:type="pct"/>
            <w:shd w:val="clear" w:color="auto" w:fill="C00000"/>
            <w:vAlign w:val="center"/>
          </w:tcPr>
          <w:p w14:paraId="3B1C6DFC" w14:textId="77777777" w:rsidR="0065314E" w:rsidRPr="002C451B" w:rsidRDefault="0065314E" w:rsidP="002A2A6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5</w:t>
            </w:r>
          </w:p>
        </w:tc>
        <w:tc>
          <w:tcPr>
            <w:tcW w:w="350" w:type="pct"/>
            <w:shd w:val="clear" w:color="auto" w:fill="C00000"/>
            <w:vAlign w:val="center"/>
          </w:tcPr>
          <w:p w14:paraId="3B1C6DFD" w14:textId="77777777" w:rsidR="0065314E" w:rsidRPr="002C451B" w:rsidRDefault="0065314E" w:rsidP="002A2A6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6</w:t>
            </w:r>
          </w:p>
        </w:tc>
        <w:tc>
          <w:tcPr>
            <w:tcW w:w="950" w:type="pct"/>
            <w:shd w:val="clear" w:color="auto" w:fill="C00000"/>
            <w:vAlign w:val="center"/>
          </w:tcPr>
          <w:p w14:paraId="3B1C6DFE" w14:textId="77777777" w:rsidR="0065314E" w:rsidRPr="002C451B" w:rsidRDefault="0065314E" w:rsidP="002A2A6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val="de-DE" w:eastAsia="de-DE"/>
              </w:rPr>
              <w:t>AIRB</w:t>
            </w:r>
          </w:p>
        </w:tc>
        <w:tc>
          <w:tcPr>
            <w:tcW w:w="300" w:type="pct"/>
            <w:shd w:val="clear" w:color="auto" w:fill="C00000"/>
            <w:vAlign w:val="center"/>
          </w:tcPr>
          <w:p w14:paraId="3B1C6DFF" w14:textId="77777777" w:rsidR="0065314E" w:rsidRPr="002C451B" w:rsidRDefault="0065314E" w:rsidP="002A2A6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M</w:t>
            </w:r>
          </w:p>
        </w:tc>
        <w:tc>
          <w:tcPr>
            <w:tcW w:w="1500" w:type="pct"/>
            <w:shd w:val="clear" w:color="auto" w:fill="C00000"/>
            <w:vAlign w:val="center"/>
          </w:tcPr>
          <w:p w14:paraId="3B1C6E00" w14:textId="77777777" w:rsidR="0065314E" w:rsidRPr="002C451B" w:rsidRDefault="0065314E" w:rsidP="002A2A6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CustomerGroupCode:</w:t>
            </w:r>
          </w:p>
          <w:p w14:paraId="3B1C6E01" w14:textId="77777777" w:rsidR="0065314E" w:rsidRPr="002C451B" w:rsidRDefault="0065314E" w:rsidP="002A2A6B">
            <w:pPr>
              <w:rPr>
                <w:rFonts w:eastAsia="Times New Roman" w:cs="Arial"/>
                <w:color w:val="FFFFFF" w:themeColor="background1"/>
                <w:sz w:val="16"/>
                <w:szCs w:val="20"/>
                <w:lang w:eastAsia="de-DE"/>
              </w:rPr>
            </w:pPr>
          </w:p>
          <w:p w14:paraId="3B1C6E02" w14:textId="77777777" w:rsidR="0065314E" w:rsidRPr="002C451B" w:rsidRDefault="0065314E" w:rsidP="002A2A6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Buyer Corporate Group Identifier for M2M (EDI with suppliers).</w:t>
            </w:r>
          </w:p>
        </w:tc>
      </w:tr>
    </w:tbl>
    <w:p w14:paraId="3B1C6E04" w14:textId="77777777" w:rsidR="002C451B" w:rsidRDefault="002C451B">
      <w:r>
        <w:br w:type="page"/>
      </w:r>
    </w:p>
    <w:p w14:paraId="3B1C6E05" w14:textId="77777777" w:rsidR="007B7B89" w:rsidRDefault="007B7B89" w:rsidP="005A4F81">
      <w:pPr>
        <w:pStyle w:val="berschrift3"/>
      </w:pPr>
      <w:bookmarkStart w:id="38" w:name="_Toc319064758"/>
      <w:r w:rsidRPr="001502F6">
        <w:t>asram:SellerCITradeParty</w:t>
      </w:r>
      <w:bookmarkEnd w:id="38"/>
    </w:p>
    <w:p w14:paraId="3B1C6E06" w14:textId="77777777" w:rsidR="002C451B" w:rsidRPr="002C451B" w:rsidRDefault="002C451B" w:rsidP="002C451B"/>
    <w:p w14:paraId="3B1C6E07" w14:textId="77777777" w:rsidR="00FF2F39" w:rsidRDefault="002C451B" w:rsidP="005A65E8">
      <w:pPr>
        <w:rPr>
          <w:sz w:val="24"/>
          <w:szCs w:val="24"/>
        </w:rPr>
      </w:pPr>
      <w:r>
        <w:rPr>
          <w:noProof/>
          <w:sz w:val="24"/>
          <w:szCs w:val="24"/>
          <w:lang w:eastAsia="zh-TW"/>
        </w:rPr>
        <mc:AlternateContent>
          <mc:Choice Requires="wpg">
            <w:drawing>
              <wp:inline distT="0" distB="0" distL="0" distR="0" wp14:anchorId="3B1C7100" wp14:editId="3B1C7101">
                <wp:extent cx="4924809" cy="474123"/>
                <wp:effectExtent l="0" t="0" r="28575" b="2540"/>
                <wp:docPr id="6215" name="Gruppieren 6215"/>
                <wp:cNvGraphicFramePr/>
                <a:graphic xmlns:a="http://schemas.openxmlformats.org/drawingml/2006/main">
                  <a:graphicData uri="http://schemas.microsoft.com/office/word/2010/wordprocessingGroup">
                    <wpg:wgp>
                      <wpg:cNvGrpSpPr/>
                      <wpg:grpSpPr>
                        <a:xfrm>
                          <a:off x="0" y="0"/>
                          <a:ext cx="4924809" cy="474123"/>
                          <a:chOff x="0" y="0"/>
                          <a:chExt cx="4924809" cy="474123"/>
                        </a:xfrm>
                      </wpg:grpSpPr>
                      <wps:wsp>
                        <wps:cNvPr id="5968" name="Rectangle 345"/>
                        <wps:cNvSpPr>
                          <a:spLocks noChangeArrowheads="1"/>
                        </wps:cNvSpPr>
                        <wps:spPr bwMode="auto">
                          <a:xfrm>
                            <a:off x="276446" y="0"/>
                            <a:ext cx="1952625" cy="344805"/>
                          </a:xfrm>
                          <a:prstGeom prst="rect">
                            <a:avLst/>
                          </a:prstGeom>
                          <a:solidFill>
                            <a:srgbClr val="8DB3E2"/>
                          </a:solidFill>
                          <a:ln w="25400">
                            <a:solidFill>
                              <a:srgbClr val="000000"/>
                            </a:solidFill>
                            <a:miter lim="800000"/>
                            <a:headEnd/>
                            <a:tailEnd/>
                          </a:ln>
                        </wps:spPr>
                        <wps:txbx>
                          <w:txbxContent>
                            <w:p w14:paraId="3B1C719D" w14:textId="77777777" w:rsidR="00413327" w:rsidRPr="00E35B4B" w:rsidRDefault="00413327" w:rsidP="009708C9">
                              <w:pPr>
                                <w:rPr>
                                  <w:szCs w:val="24"/>
                                </w:rPr>
                              </w:pPr>
                              <w:r>
                                <w:rPr>
                                  <w:rFonts w:cs="Arial"/>
                                  <w:b/>
                                  <w:bCs/>
                                  <w:szCs w:val="20"/>
                                </w:rPr>
                                <w:t>asram:</w:t>
                              </w:r>
                              <w:r w:rsidRPr="00A75AD1">
                                <w:rPr>
                                  <w:b/>
                                  <w:szCs w:val="20"/>
                                </w:rPr>
                                <w:t>SellerCITradeParty</w:t>
                              </w:r>
                            </w:p>
                          </w:txbxContent>
                        </wps:txbx>
                        <wps:bodyPr rot="0" vert="horz" wrap="square" lIns="91440" tIns="45720" rIns="91440" bIns="45720" anchor="t" anchorCtr="0" upright="1">
                          <a:noAutofit/>
                        </wps:bodyPr>
                      </wps:wsp>
                      <wps:wsp>
                        <wps:cNvPr id="5969" name="AutoShape 346"/>
                        <wps:cNvCnPr>
                          <a:cxnSpLocks noChangeShapeType="1"/>
                        </wps:cNvCnPr>
                        <wps:spPr bwMode="auto">
                          <a:xfrm>
                            <a:off x="2434855"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70" name="Rectangle 347"/>
                        <wps:cNvSpPr>
                          <a:spLocks noChangeArrowheads="1"/>
                        </wps:cNvSpPr>
                        <wps:spPr bwMode="auto">
                          <a:xfrm>
                            <a:off x="3009014" y="0"/>
                            <a:ext cx="19157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9E" w14:textId="77777777" w:rsidR="00413327" w:rsidRPr="00E35B4B" w:rsidRDefault="00413327" w:rsidP="009708C9">
                              <w:r>
                                <w:rPr>
                                  <w:rFonts w:cs="Arial"/>
                                  <w:bCs/>
                                  <w:szCs w:val="20"/>
                                </w:rPr>
                                <w:t>asram:Identification</w:t>
                              </w:r>
                              <w:r w:rsidRPr="00020133">
                                <w:rPr>
                                  <w:rFonts w:cs="Arial"/>
                                  <w:bCs/>
                                  <w:szCs w:val="20"/>
                                </w:rPr>
                                <w:t>Identifier</w:t>
                              </w:r>
                            </w:p>
                          </w:txbxContent>
                        </wps:txbx>
                        <wps:bodyPr rot="0" vert="horz" wrap="square" lIns="91440" tIns="45720" rIns="91440" bIns="45720" anchor="t" anchorCtr="0" upright="1">
                          <a:noAutofit/>
                        </wps:bodyPr>
                      </wps:wsp>
                      <wps:wsp>
                        <wps:cNvPr id="5971" name="Rectangle 348"/>
                        <wps:cNvSpPr>
                          <a:spLocks noChangeArrowheads="1"/>
                        </wps:cNvSpPr>
                        <wps:spPr bwMode="auto">
                          <a:xfrm>
                            <a:off x="2243469"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72" name="AutoShape 349"/>
                        <wps:cNvCnPr>
                          <a:cxnSpLocks noChangeShapeType="1"/>
                        </wps:cNvCnPr>
                        <wps:spPr bwMode="auto">
                          <a:xfrm>
                            <a:off x="2232837"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13" name="Rechteck 6213"/>
                        <wps:cNvSpPr>
                          <a:spLocks noChangeArrowheads="1"/>
                        </wps:cNvSpPr>
                        <wps:spPr bwMode="auto">
                          <a:xfrm>
                            <a:off x="0" y="2126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9F" w14:textId="77777777" w:rsidR="00413327" w:rsidRDefault="00413327" w:rsidP="002C451B">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214" name="Rechteck 6214"/>
                        <wps:cNvSpPr>
                          <a:spLocks noChangeArrowheads="1"/>
                        </wps:cNvSpPr>
                        <wps:spPr bwMode="auto">
                          <a:xfrm>
                            <a:off x="2743200" y="180753"/>
                            <a:ext cx="293370" cy="293370"/>
                          </a:xfrm>
                          <a:prstGeom prst="rect">
                            <a:avLst/>
                          </a:prstGeom>
                          <a:noFill/>
                          <a:ln>
                            <a:noFill/>
                          </a:ln>
                          <a:extLst/>
                        </wps:spPr>
                        <wps:txbx>
                          <w:txbxContent>
                            <w:p w14:paraId="3B1C71A0" w14:textId="77777777" w:rsidR="00413327" w:rsidRDefault="00413327" w:rsidP="002C451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15" o:spid="_x0000_s1228" style="width:387.8pt;height:37.35pt;mso-position-horizontal-relative:char;mso-position-vertical-relative:line" coordsize="49248,4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">
                <v:rect id="Rectangle 345" o:spid="_x0000_s1229" style="position:absolute;left:2764;width:195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A4bcAA&#10;AADdAAAADwAAAGRycy9kb3ducmV2LnhtbERPTYvCMBC9C/6HMMLeNFVY0WosUhHEw8Kq4HVsxqbY&#10;TEoTtfrrN4cFj4/3vcw6W4sHtb5yrGA8SkAQF05XXCo4HbfDGQgfkDXWjknBizxkq35vial2T/6l&#10;xyGUIoawT1GBCaFJpfSFIYt+5BriyF1dazFE2JZSt/iM4baWkySZSosVxwaDDeWGitvhbhVs7mez&#10;fTvj9z9UvfUFXT6f7JT6GnTrBYhAXfiI/907reB7Po1z45v4BO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9A4bcAAAADdAAAADwAAAAAAAAAAAAAAAACYAgAAZHJzL2Rvd25y&#10;ZXYueG1sUEsFBgAAAAAEAAQA9QAAAIUDAAAAAA==&#10;" fillcolor="#8db3e2" strokeweight="2pt">
                  <v:textbox>
                    <w:txbxContent>
                      <w:p w:rsidR="001767C7" w:rsidRPr="00E35B4B" w:rsidRDefault="001767C7" w:rsidP="009708C9">
                        <w:pPr>
                          <w:rPr>
                            <w:szCs w:val="24"/>
                          </w:rPr>
                        </w:pPr>
                        <w:proofErr w:type="spellStart"/>
                        <w:proofErr w:type="gramStart"/>
                        <w:r>
                          <w:rPr>
                            <w:rFonts w:cs="Arial"/>
                            <w:b/>
                            <w:bCs/>
                            <w:szCs w:val="20"/>
                          </w:rPr>
                          <w:t>asram:</w:t>
                        </w:r>
                        <w:proofErr w:type="gramEnd"/>
                        <w:r w:rsidRPr="00A75AD1">
                          <w:rPr>
                            <w:b/>
                            <w:szCs w:val="20"/>
                          </w:rPr>
                          <w:t>SellerCITradeParty</w:t>
                        </w:r>
                        <w:proofErr w:type="spellEnd"/>
                      </w:p>
                    </w:txbxContent>
                  </v:textbox>
                </v:rect>
                <v:shape id="AutoShape 346" o:spid="_x0000_s1230" type="#_x0000_t32" style="position:absolute;left:24348;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K8sYAAADdAAAADwAAAGRycy9kb3ducmV2LnhtbESPQWvCQBSE70L/w/IKvemmorZJ3QQp&#10;iFJQiRW9PrKvSWj2bciuMf333YLQ4zAz3zDLbDCN6KlztWUFz5MIBHFhdc2lgtPnevwKwnlkjY1l&#10;UvBDDrL0YbTERNsb59QffSkChF2CCirv20RKV1Rk0E1sSxy8L9sZ9EF2pdQd3gLcNHIaRQtpsOaw&#10;UGFL7xUV38erUdAfzvuXddtvDr48z/KPWXxBs1Pq6XFYvYHwNPj/8L291Qrm8SKGvzfhCcj0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yvLGAAAA3QAAAA8AAAAAAAAA&#10;AAAAAAAAoQIAAGRycy9kb3ducmV2LnhtbFBLBQYAAAAABAAEAPkAAACUAwAAAAA=&#10;" strokeweight="2pt"/>
                <v:rect id="Rectangle 347" o:spid="_x0000_s1231" style="position:absolute;left:30090;width:191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5m7MUA&#10;AADdAAAADwAAAGRycy9kb3ducmV2LnhtbESPTU/DMAyG70j8h8hIXNCWFsE+yrIJgRCIEy1oZ6vx&#10;2orGqZKwZf8eH5A4Wq/fx483u+xGdaQQB88GynkBirj1duDOwNfny2wFKiZki6NnMnCmCLvt5cUG&#10;K+tPXNOxSZ0SCMcKDfQpTZXWse3JYZz7iViygw8Ok4yh0zbgSeBu1LdFsdAOB5YLPU701FP73fw4&#10;0ShzvW9eb87+3T/XQ2nD3UdeGnN9lR8fQCXK6X/5r/1mDdyvl+Iv3wgC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mbsxQAAAN0AAAAPAAAAAAAAAAAAAAAAAJgCAABkcnMv&#10;ZG93bnJldi54bWxQSwUGAAAAAAQABAD1AAAAigMAAAAA&#10;" filled="f" fillcolor="#8db3e2" strokeweight="2pt">
                  <v:textbox>
                    <w:txbxContent>
                      <w:p w:rsidR="001767C7" w:rsidRPr="00E35B4B" w:rsidRDefault="001767C7" w:rsidP="009708C9">
                        <w:proofErr w:type="spellStart"/>
                        <w:proofErr w:type="gramStart"/>
                        <w:r>
                          <w:rPr>
                            <w:rFonts w:cs="Arial"/>
                            <w:bCs/>
                            <w:szCs w:val="20"/>
                          </w:rPr>
                          <w:t>asram:</w:t>
                        </w:r>
                        <w:proofErr w:type="gramEnd"/>
                        <w:r>
                          <w:rPr>
                            <w:rFonts w:cs="Arial"/>
                            <w:bCs/>
                            <w:szCs w:val="20"/>
                          </w:rPr>
                          <w:t>Identification</w:t>
                        </w:r>
                        <w:r w:rsidRPr="00020133">
                          <w:rPr>
                            <w:rFonts w:cs="Arial"/>
                            <w:bCs/>
                            <w:szCs w:val="20"/>
                          </w:rPr>
                          <w:t>Identifier</w:t>
                        </w:r>
                        <w:proofErr w:type="spellEnd"/>
                      </w:p>
                    </w:txbxContent>
                  </v:textbox>
                </v:rect>
                <v:rect id="Rectangle 348" o:spid="_x0000_s1232" style="position:absolute;left:22434;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r4sUA&#10;AADdAAAADwAAAGRycy9kb3ducmV2LnhtbESP3WoCMRSE7wu+QzhC72pWwaqrUaQgFkRo/bk/bI67&#10;i5uTbZLVtE/fCIVeDjPzDbNYRdOIGzlfW1YwHGQgiAuray4VnI6blykIH5A1NpZJwTd5WC17TwvM&#10;tb3zJ90OoRQJwj5HBVUIbS6lLyoy6Ae2JU7exTqDIUlXSu3wnuCmkaMse5UGa04LFbb0VlFxPXRG&#10;Qbsfd9vJ1879nKfdR4G7aMMoKvXcj+s5iEAx/If/2u9awXg2GcLj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GvixQAAAN0AAAAPAAAAAAAAAAAAAAAAAJgCAABkcnMv&#10;ZG93bnJldi54bWxQSwUGAAAAAAQABAD1AAAAigMAAAAA&#10;" strokeweight="2pt"/>
                <v:shape id="AutoShape 349" o:spid="_x0000_s1233" type="#_x0000_t32" style="position:absolute;left:22328;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LOXscAAADdAAAADwAAAGRycy9kb3ducmV2LnhtbESPQWvCQBSE74L/YXmF3nRTSZsaXaUU&#10;giJUiS32+sg+k2D2bchuY/rv3ULB4zAz3zDL9WAa0VPnassKnqYRCOLC6ppLBV+f2eQVhPPIGhvL&#10;pOCXHKxX49ESU22vnFN/9KUIEHYpKqi8b1MpXVGRQTe1LXHwzrYz6IPsSqk7vAa4aeQsil6kwZrD&#10;QoUtvVdUXI4/RkF/OO2TrO03B1+e4nwXz7/RfCj1+DC8LUB4Gvw9/N/eagXP82QGf2/C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gs5exwAAAN0AAAAPAAAAAAAA&#10;AAAAAAAAAKECAABkcnMvZG93bnJldi54bWxQSwUGAAAAAAQABAD5AAAAlQMAAAAA&#10;" strokeweight="2pt"/>
                <v:rect id="Rechteck 6213" o:spid="_x0000_s1234" style="position:absolute;top:212;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YjsYA&#10;AADdAAAADwAAAGRycy9kb3ducmV2LnhtbESP3WrCQBSE7wXfYTlCb0Q3WhCJriKCGEpBGn+uD9lj&#10;Esyejdltkr59t1DwcpiZb5j1tjeVaKlxpWUFs2kEgjizuuRcweV8mCxBOI+ssbJMCn7IwXYzHKwx&#10;1rbjL2pTn4sAYRejgsL7OpbSZQUZdFNbEwfvbhuDPsgml7rBLsBNJedRtJAGSw4LBda0Lyh7pN9G&#10;QZed2tv58yhP41ti+Zk89+n1Q6m3Ub9bgfDU+1f4v51oBYv57B3+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6YjsYAAADdAAAADwAAAAAAAAAAAAAAAACYAgAAZHJz&#10;L2Rvd25yZXYueG1sUEsFBgAAAAAEAAQA9QAAAIsDAAAAAA==&#10;" filled="f" stroked="f">
                  <v:textbox>
                    <w:txbxContent>
                      <w:p w:rsidR="001767C7" w:rsidRDefault="001767C7" w:rsidP="002C451B">
                        <w:pPr>
                          <w:rPr>
                            <w:rFonts w:cs="Arial"/>
                            <w:b/>
                            <w:sz w:val="24"/>
                            <w:szCs w:val="24"/>
                            <w:lang w:val="de-DE"/>
                          </w:rPr>
                        </w:pPr>
                        <w:r>
                          <w:rPr>
                            <w:rFonts w:cs="Arial"/>
                            <w:b/>
                            <w:sz w:val="24"/>
                            <w:szCs w:val="24"/>
                            <w:lang w:val="de-DE"/>
                          </w:rPr>
                          <w:t>1</w:t>
                        </w:r>
                      </w:p>
                    </w:txbxContent>
                  </v:textbox>
                </v:rect>
                <v:rect id="Rechteck 6214" o:spid="_x0000_s1235" style="position:absolute;left:27432;top:1807;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A+sYA&#10;AADdAAAADwAAAGRycy9kb3ducmV2LnhtbESP3WrCQBSE7wXfYTlCb0Q3ShGJriKCGEpBGn+uD9lj&#10;Esyejdltkr59t1DwcpiZb5j1tjeVaKlxpWUFs2kEgjizuuRcweV8mCxBOI+ssbJMCn7IwXYzHKwx&#10;1rbjL2pTn4sAYRejgsL7OpbSZQUZdFNbEwfvbhuDPsgml7rBLsBNJedRtJAGSw4LBda0Lyh7pN9G&#10;QZed2tv58yhP41ti+Zk89+n1Q6m3Ub9bgfDU+1f4v51oBYv57B3+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cA+sYAAADdAAAADwAAAAAAAAAAAAAAAACYAgAAZHJz&#10;L2Rvd25yZXYueG1sUEsFBgAAAAAEAAQA9QAAAIsDAAAAAA==&#10;" filled="f" stroked="f">
                  <v:textbox>
                    <w:txbxContent>
                      <w:p w:rsidR="001767C7" w:rsidRDefault="001767C7" w:rsidP="002C451B">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E08" w14:textId="77777777" w:rsidR="001B147A" w:rsidRDefault="001B147A" w:rsidP="002C451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116697" w14:paraId="3B1C6E10" w14:textId="77777777" w:rsidTr="002C451B">
        <w:trPr>
          <w:cantSplit/>
          <w:trHeight w:val="329"/>
          <w:tblHeader/>
        </w:trPr>
        <w:tc>
          <w:tcPr>
            <w:tcW w:w="1050" w:type="pct"/>
            <w:shd w:val="clear" w:color="auto" w:fill="FFFFCC"/>
            <w:vAlign w:val="center"/>
          </w:tcPr>
          <w:p w14:paraId="3B1C6E09" w14:textId="77777777" w:rsidR="00116697" w:rsidRPr="0065314E" w:rsidRDefault="00116697" w:rsidP="002C451B">
            <w:pPr>
              <w:rPr>
                <w:rFonts w:eastAsia="Times New Roman"/>
                <w:b/>
                <w:bCs/>
                <w:color w:val="000000"/>
                <w:lang w:eastAsia="de-DE"/>
              </w:rPr>
            </w:pPr>
            <w:r w:rsidRPr="0065314E">
              <w:rPr>
                <w:rFonts w:eastAsia="Times New Roman"/>
                <w:b/>
                <w:bCs/>
                <w:color w:val="000000"/>
                <w:lang w:eastAsia="de-DE"/>
              </w:rPr>
              <w:t>Name</w:t>
            </w:r>
          </w:p>
        </w:tc>
        <w:tc>
          <w:tcPr>
            <w:tcW w:w="450" w:type="pct"/>
            <w:shd w:val="clear" w:color="auto" w:fill="FFFFCC"/>
            <w:vAlign w:val="center"/>
          </w:tcPr>
          <w:p w14:paraId="3B1C6E0A" w14:textId="77777777" w:rsidR="00116697" w:rsidRPr="0065314E" w:rsidRDefault="00116697" w:rsidP="002C451B">
            <w:pPr>
              <w:rPr>
                <w:rFonts w:eastAsia="Times New Roman"/>
                <w:b/>
                <w:bCs/>
                <w:color w:val="000000"/>
                <w:lang w:eastAsia="de-DE"/>
              </w:rPr>
            </w:pPr>
            <w:r w:rsidRPr="0065314E">
              <w:rPr>
                <w:rFonts w:eastAsia="Times New Roman"/>
                <w:b/>
                <w:bCs/>
                <w:color w:val="000000"/>
                <w:lang w:eastAsia="de-DE"/>
              </w:rPr>
              <w:t>Type</w:t>
            </w:r>
          </w:p>
        </w:tc>
        <w:tc>
          <w:tcPr>
            <w:tcW w:w="400" w:type="pct"/>
            <w:shd w:val="clear" w:color="auto" w:fill="FFFFCC"/>
            <w:vAlign w:val="center"/>
          </w:tcPr>
          <w:p w14:paraId="3B1C6E0B" w14:textId="77777777" w:rsidR="00116697" w:rsidRPr="0065314E" w:rsidRDefault="00116697" w:rsidP="002C451B">
            <w:pPr>
              <w:rPr>
                <w:rFonts w:eastAsia="Times New Roman"/>
                <w:b/>
                <w:bCs/>
                <w:color w:val="000000"/>
                <w:lang w:eastAsia="de-DE"/>
              </w:rPr>
            </w:pPr>
            <w:r w:rsidRPr="0065314E">
              <w:rPr>
                <w:rFonts w:eastAsia="Times New Roman"/>
                <w:b/>
                <w:bCs/>
                <w:color w:val="000000"/>
                <w:lang w:eastAsia="de-DE"/>
              </w:rPr>
              <w:t>Length</w:t>
            </w:r>
          </w:p>
        </w:tc>
        <w:tc>
          <w:tcPr>
            <w:tcW w:w="350" w:type="pct"/>
            <w:shd w:val="clear" w:color="auto" w:fill="FFFFCC"/>
            <w:vAlign w:val="center"/>
          </w:tcPr>
          <w:p w14:paraId="3B1C6E0C" w14:textId="77777777" w:rsidR="00116697" w:rsidRPr="0065314E" w:rsidRDefault="00116697" w:rsidP="002C451B">
            <w:pPr>
              <w:rPr>
                <w:rFonts w:eastAsia="Times New Roman"/>
                <w:b/>
                <w:bCs/>
                <w:color w:val="000000"/>
                <w:lang w:eastAsia="de-DE"/>
              </w:rPr>
            </w:pPr>
            <w:r w:rsidRPr="0065314E">
              <w:rPr>
                <w:rFonts w:eastAsia="Times New Roman"/>
                <w:b/>
                <w:bCs/>
                <w:color w:val="000000"/>
                <w:lang w:eastAsia="de-DE"/>
              </w:rPr>
              <w:t>Level</w:t>
            </w:r>
          </w:p>
        </w:tc>
        <w:tc>
          <w:tcPr>
            <w:tcW w:w="950" w:type="pct"/>
            <w:shd w:val="clear" w:color="auto" w:fill="FFFFCC"/>
            <w:vAlign w:val="center"/>
          </w:tcPr>
          <w:p w14:paraId="3B1C6E0D" w14:textId="77777777" w:rsidR="00116697" w:rsidRPr="0065314E" w:rsidRDefault="00116697" w:rsidP="002C451B">
            <w:pPr>
              <w:rPr>
                <w:rFonts w:eastAsia="Times New Roman"/>
                <w:b/>
                <w:bCs/>
                <w:color w:val="000000"/>
                <w:lang w:eastAsia="de-DE"/>
              </w:rPr>
            </w:pPr>
            <w:r w:rsidRPr="0065314E">
              <w:rPr>
                <w:rFonts w:eastAsia="Times New Roman"/>
                <w:b/>
                <w:bCs/>
                <w:color w:val="000000"/>
                <w:lang w:eastAsia="de-DE"/>
              </w:rPr>
              <w:t>Example</w:t>
            </w:r>
          </w:p>
        </w:tc>
        <w:tc>
          <w:tcPr>
            <w:tcW w:w="300" w:type="pct"/>
            <w:shd w:val="clear" w:color="auto" w:fill="FFFFCC"/>
            <w:vAlign w:val="center"/>
          </w:tcPr>
          <w:p w14:paraId="3B1C6E0E" w14:textId="77777777" w:rsidR="00116697" w:rsidRPr="0065314E" w:rsidRDefault="00116697" w:rsidP="002C451B">
            <w:pPr>
              <w:rPr>
                <w:rFonts w:eastAsia="Times New Roman"/>
                <w:b/>
                <w:bCs/>
                <w:color w:val="000000"/>
                <w:lang w:eastAsia="de-DE"/>
              </w:rPr>
            </w:pPr>
            <w:r w:rsidRPr="0065314E">
              <w:rPr>
                <w:rFonts w:eastAsia="Times New Roman"/>
                <w:b/>
                <w:bCs/>
                <w:color w:val="000000"/>
                <w:lang w:eastAsia="de-DE"/>
              </w:rPr>
              <w:t>M/C</w:t>
            </w:r>
          </w:p>
        </w:tc>
        <w:tc>
          <w:tcPr>
            <w:tcW w:w="1500" w:type="pct"/>
            <w:shd w:val="clear" w:color="auto" w:fill="FFFFCC"/>
            <w:vAlign w:val="center"/>
          </w:tcPr>
          <w:p w14:paraId="3B1C6E0F" w14:textId="77777777" w:rsidR="00116697" w:rsidRPr="0065314E" w:rsidRDefault="00116697" w:rsidP="002C451B">
            <w:pPr>
              <w:rPr>
                <w:rFonts w:eastAsia="Times New Roman"/>
                <w:b/>
                <w:bCs/>
                <w:color w:val="000000"/>
                <w:lang w:eastAsia="de-DE"/>
              </w:rPr>
            </w:pPr>
            <w:r w:rsidRPr="0065314E">
              <w:rPr>
                <w:rFonts w:eastAsia="Times New Roman"/>
                <w:b/>
                <w:bCs/>
                <w:color w:val="000000"/>
                <w:lang w:eastAsia="de-DE"/>
              </w:rPr>
              <w:t>Description</w:t>
            </w:r>
          </w:p>
        </w:tc>
      </w:tr>
      <w:tr w:rsidR="00116697" w:rsidRPr="007A6D70" w14:paraId="3B1C6E18" w14:textId="77777777" w:rsidTr="002C451B">
        <w:trPr>
          <w:cantSplit/>
          <w:trHeight w:val="318"/>
        </w:trPr>
        <w:tc>
          <w:tcPr>
            <w:tcW w:w="1050" w:type="pct"/>
            <w:shd w:val="clear" w:color="auto" w:fill="C00000"/>
            <w:vAlign w:val="center"/>
          </w:tcPr>
          <w:p w14:paraId="3B1C6E11" w14:textId="77777777" w:rsidR="00116697" w:rsidRPr="002C451B" w:rsidRDefault="00116697" w:rsidP="002C451B">
            <w:pPr>
              <w:rPr>
                <w:rFonts w:eastAsia="Times New Roman" w:cs="Arial"/>
                <w:color w:val="FFFFFF" w:themeColor="background1"/>
                <w:sz w:val="16"/>
                <w:szCs w:val="20"/>
                <w:lang w:eastAsia="de-DE"/>
              </w:rPr>
            </w:pPr>
            <w:r w:rsidRPr="002C451B">
              <w:rPr>
                <w:rFonts w:eastAsia="Times New Roman" w:cs="Arial"/>
                <w:bCs/>
                <w:color w:val="FFFFFF" w:themeColor="background1"/>
                <w:sz w:val="16"/>
                <w:szCs w:val="20"/>
                <w:lang w:eastAsia="de-DE"/>
              </w:rPr>
              <w:t>asram:</w:t>
            </w:r>
            <w:r w:rsidRPr="002C451B">
              <w:rPr>
                <w:rFonts w:cs="Arial"/>
                <w:bCs/>
                <w:color w:val="FFFFFF" w:themeColor="background1"/>
                <w:sz w:val="16"/>
                <w:szCs w:val="20"/>
              </w:rPr>
              <w:t>IdentificationIdentifier</w:t>
            </w:r>
          </w:p>
        </w:tc>
        <w:tc>
          <w:tcPr>
            <w:tcW w:w="450" w:type="pct"/>
            <w:shd w:val="clear" w:color="auto" w:fill="C00000"/>
            <w:vAlign w:val="center"/>
          </w:tcPr>
          <w:p w14:paraId="3B1C6E12" w14:textId="77777777" w:rsidR="00116697" w:rsidRPr="002C451B" w:rsidRDefault="00116697" w:rsidP="002C451B">
            <w:pPr>
              <w:rPr>
                <w:rFonts w:eastAsia="Times New Roman" w:cs="Arial"/>
                <w:color w:val="FFFFFF" w:themeColor="background1"/>
                <w:sz w:val="16"/>
                <w:szCs w:val="20"/>
                <w:lang w:eastAsia="de-DE"/>
              </w:rPr>
            </w:pPr>
            <w:r w:rsidRPr="002C451B">
              <w:rPr>
                <w:rFonts w:cs="Arial"/>
                <w:color w:val="FFFFFF" w:themeColor="background1"/>
                <w:sz w:val="16"/>
                <w:szCs w:val="20"/>
              </w:rPr>
              <w:t>String</w:t>
            </w:r>
          </w:p>
        </w:tc>
        <w:tc>
          <w:tcPr>
            <w:tcW w:w="400" w:type="pct"/>
            <w:shd w:val="clear" w:color="auto" w:fill="C00000"/>
            <w:vAlign w:val="center"/>
          </w:tcPr>
          <w:p w14:paraId="3B1C6E13" w14:textId="77777777" w:rsidR="00116697" w:rsidRPr="002C451B" w:rsidRDefault="00116697" w:rsidP="002C451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64</w:t>
            </w:r>
          </w:p>
        </w:tc>
        <w:tc>
          <w:tcPr>
            <w:tcW w:w="350" w:type="pct"/>
            <w:shd w:val="clear" w:color="auto" w:fill="C00000"/>
            <w:vAlign w:val="center"/>
          </w:tcPr>
          <w:p w14:paraId="3B1C6E14" w14:textId="77777777" w:rsidR="00116697" w:rsidRPr="002C451B" w:rsidRDefault="00116697" w:rsidP="002C451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5</w:t>
            </w:r>
          </w:p>
        </w:tc>
        <w:tc>
          <w:tcPr>
            <w:tcW w:w="950" w:type="pct"/>
            <w:shd w:val="clear" w:color="auto" w:fill="C00000"/>
            <w:vAlign w:val="center"/>
          </w:tcPr>
          <w:p w14:paraId="3B1C6E15" w14:textId="77777777" w:rsidR="00116697" w:rsidRPr="002C451B" w:rsidRDefault="00116697" w:rsidP="002C451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val="de-DE" w:eastAsia="de-DE"/>
              </w:rPr>
              <w:t>0000172763</w:t>
            </w:r>
          </w:p>
        </w:tc>
        <w:tc>
          <w:tcPr>
            <w:tcW w:w="300" w:type="pct"/>
            <w:shd w:val="clear" w:color="auto" w:fill="C00000"/>
            <w:vAlign w:val="center"/>
          </w:tcPr>
          <w:p w14:paraId="3B1C6E16" w14:textId="77777777" w:rsidR="00116697" w:rsidRPr="002C451B" w:rsidRDefault="00116697" w:rsidP="002C451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M</w:t>
            </w:r>
          </w:p>
        </w:tc>
        <w:tc>
          <w:tcPr>
            <w:tcW w:w="1500" w:type="pct"/>
            <w:shd w:val="clear" w:color="auto" w:fill="C00000"/>
            <w:vAlign w:val="center"/>
          </w:tcPr>
          <w:p w14:paraId="3B1C6E17" w14:textId="77777777" w:rsidR="00116697" w:rsidRPr="002C451B" w:rsidRDefault="00116697" w:rsidP="002C451B">
            <w:pPr>
              <w:rPr>
                <w:rFonts w:eastAsia="Times New Roman" w:cs="Arial"/>
                <w:color w:val="FFFFFF" w:themeColor="background1"/>
                <w:sz w:val="16"/>
                <w:szCs w:val="20"/>
                <w:lang w:eastAsia="de-DE"/>
              </w:rPr>
            </w:pPr>
            <w:r w:rsidRPr="002C451B">
              <w:rPr>
                <w:rFonts w:eastAsia="Times New Roman" w:cs="Arial"/>
                <w:color w:val="FFFFFF" w:themeColor="background1"/>
                <w:sz w:val="16"/>
                <w:szCs w:val="20"/>
                <w:lang w:eastAsia="de-DE"/>
              </w:rPr>
              <w:t>SupplierNumber: Defines the Supplier Airbus Resource Planing (ARP) system id</w:t>
            </w:r>
          </w:p>
        </w:tc>
      </w:tr>
    </w:tbl>
    <w:p w14:paraId="3B1C6E19" w14:textId="77777777" w:rsidR="00116697" w:rsidRDefault="00116697" w:rsidP="002C451B"/>
    <w:p w14:paraId="3B1C6E1A" w14:textId="77777777" w:rsidR="000035DA" w:rsidRDefault="00F3281B" w:rsidP="005A4F81">
      <w:pPr>
        <w:pStyle w:val="berschrift2"/>
        <w:ind w:left="709" w:hanging="709"/>
      </w:pPr>
      <w:bookmarkStart w:id="39" w:name="_asram:CISHSupplyChainTradeDelivery"/>
      <w:bookmarkStart w:id="40" w:name="_asram:ApplicableCISHSupplyChainTrad"/>
      <w:bookmarkStart w:id="41" w:name="_Toc319064759"/>
      <w:bookmarkEnd w:id="39"/>
      <w:bookmarkEnd w:id="40"/>
      <w:r w:rsidRPr="00F3281B">
        <w:t>asram:</w:t>
      </w:r>
      <w:r w:rsidRPr="005A4F81">
        <w:t>ApplicableCISHSupplyChainTradeDelivery</w:t>
      </w:r>
      <w:bookmarkEnd w:id="41"/>
    </w:p>
    <w:p w14:paraId="3B1C6E1B" w14:textId="77777777" w:rsidR="007B7B89" w:rsidRPr="007B7B89" w:rsidRDefault="007B7B89" w:rsidP="007B7B89"/>
    <w:p w14:paraId="3B1C6E1C" w14:textId="77777777" w:rsidR="0005210E" w:rsidRPr="0005210E" w:rsidRDefault="007B7B89" w:rsidP="0005210E">
      <w:r>
        <w:rPr>
          <w:noProof/>
          <w:lang w:eastAsia="zh-TW"/>
        </w:rPr>
        <mc:AlternateContent>
          <mc:Choice Requires="wpg">
            <w:drawing>
              <wp:inline distT="0" distB="0" distL="0" distR="0" wp14:anchorId="3B1C7102" wp14:editId="3B1C7103">
                <wp:extent cx="7101651" cy="1345899"/>
                <wp:effectExtent l="0" t="0" r="23495" b="6985"/>
                <wp:docPr id="6223" name="Gruppieren 6223"/>
                <wp:cNvGraphicFramePr/>
                <a:graphic xmlns:a="http://schemas.openxmlformats.org/drawingml/2006/main">
                  <a:graphicData uri="http://schemas.microsoft.com/office/word/2010/wordprocessingGroup">
                    <wpg:wgp>
                      <wpg:cNvGrpSpPr/>
                      <wpg:grpSpPr>
                        <a:xfrm>
                          <a:off x="0" y="0"/>
                          <a:ext cx="7101651" cy="1345899"/>
                          <a:chOff x="0" y="0"/>
                          <a:chExt cx="7101651" cy="1345899"/>
                        </a:xfrm>
                      </wpg:grpSpPr>
                      <wps:wsp>
                        <wps:cNvPr id="5949" name="Rectangle 488"/>
                        <wps:cNvSpPr>
                          <a:spLocks noChangeArrowheads="1"/>
                        </wps:cNvSpPr>
                        <wps:spPr bwMode="auto">
                          <a:xfrm>
                            <a:off x="276446" y="425302"/>
                            <a:ext cx="2916367" cy="344695"/>
                          </a:xfrm>
                          <a:prstGeom prst="rect">
                            <a:avLst/>
                          </a:prstGeom>
                          <a:solidFill>
                            <a:srgbClr val="8DB3E2"/>
                          </a:solidFill>
                          <a:ln w="25400">
                            <a:solidFill>
                              <a:srgbClr val="000000"/>
                            </a:solidFill>
                            <a:miter lim="800000"/>
                            <a:headEnd/>
                            <a:tailEnd/>
                          </a:ln>
                        </wps:spPr>
                        <wps:txbx>
                          <w:txbxContent>
                            <w:p w14:paraId="3B1C71A1" w14:textId="77777777" w:rsidR="00413327" w:rsidRPr="00915DF5" w:rsidRDefault="00413327" w:rsidP="002372E7">
                              <w:pPr>
                                <w:rPr>
                                  <w:b/>
                                  <w:sz w:val="18"/>
                                  <w:szCs w:val="18"/>
                                </w:rPr>
                              </w:pPr>
                              <w:r w:rsidRPr="00915DF5">
                                <w:rPr>
                                  <w:rFonts w:cs="Arial"/>
                                  <w:b/>
                                  <w:bCs/>
                                  <w:sz w:val="18"/>
                                  <w:szCs w:val="18"/>
                                  <w:lang w:val="de-DE"/>
                                </w:rPr>
                                <w:t>asram:ApplicableCISHSupplyChainTradeDelivery</w:t>
                              </w:r>
                            </w:p>
                          </w:txbxContent>
                        </wps:txbx>
                        <wps:bodyPr rot="0" vert="horz" wrap="square" lIns="91440" tIns="45720" rIns="91440" bIns="45720" anchor="t" anchorCtr="0" upright="1">
                          <a:noAutofit/>
                        </wps:bodyPr>
                      </wps:wsp>
                      <wps:wsp>
                        <wps:cNvPr id="5950" name="AutoShape 489"/>
                        <wps:cNvCnPr>
                          <a:cxnSpLocks noChangeShapeType="1"/>
                        </wps:cNvCnPr>
                        <wps:spPr bwMode="auto">
                          <a:xfrm>
                            <a:off x="3593805" y="159488"/>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51" name="Rectangle 490"/>
                        <wps:cNvSpPr>
                          <a:spLocks noChangeArrowheads="1"/>
                        </wps:cNvSpPr>
                        <wps:spPr bwMode="auto">
                          <a:xfrm>
                            <a:off x="3211033" y="520995"/>
                            <a:ext cx="190488" cy="166317"/>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52" name="Rectangle 491"/>
                        <wps:cNvSpPr>
                          <a:spLocks noChangeArrowheads="1"/>
                        </wps:cNvSpPr>
                        <wps:spPr bwMode="auto">
                          <a:xfrm>
                            <a:off x="3987209" y="871869"/>
                            <a:ext cx="1679467" cy="34469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A2" w14:textId="77777777" w:rsidR="00413327" w:rsidRPr="00915DF5" w:rsidRDefault="00413327" w:rsidP="002372E7">
                              <w:pPr>
                                <w:rPr>
                                  <w:sz w:val="18"/>
                                  <w:szCs w:val="18"/>
                                </w:rPr>
                              </w:pPr>
                              <w:r w:rsidRPr="00915DF5">
                                <w:rPr>
                                  <w:rFonts w:cs="Arial"/>
                                  <w:bCs/>
                                  <w:sz w:val="18"/>
                                  <w:szCs w:val="18"/>
                                </w:rPr>
                                <w:t>asram:ShipToCITradeParty</w:t>
                              </w:r>
                            </w:p>
                          </w:txbxContent>
                        </wps:txbx>
                        <wps:bodyPr rot="0" vert="horz" wrap="square" lIns="91440" tIns="45720" rIns="91440" bIns="45720" anchor="t" anchorCtr="0" upright="1">
                          <a:noAutofit/>
                        </wps:bodyPr>
                      </wps:wsp>
                      <wps:wsp>
                        <wps:cNvPr id="5953" name="AutoShape 492"/>
                        <wps:cNvCnPr>
                          <a:cxnSpLocks noChangeShapeType="1"/>
                        </wps:cNvCnPr>
                        <wps:spPr bwMode="auto">
                          <a:xfrm>
                            <a:off x="3402419" y="606055"/>
                            <a:ext cx="2000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54" name="AutoShape 493"/>
                        <wps:cNvCnPr>
                          <a:cxnSpLocks noChangeShapeType="1"/>
                        </wps:cNvCnPr>
                        <wps:spPr bwMode="auto">
                          <a:xfrm>
                            <a:off x="3200400" y="606055"/>
                            <a:ext cx="21588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55" name="Rectangle 494"/>
                        <wps:cNvSpPr>
                          <a:spLocks noChangeArrowheads="1"/>
                        </wps:cNvSpPr>
                        <wps:spPr bwMode="auto">
                          <a:xfrm>
                            <a:off x="3987209" y="0"/>
                            <a:ext cx="2916367" cy="34469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A3" w14:textId="77777777" w:rsidR="00413327" w:rsidRPr="00915DF5" w:rsidRDefault="00413327" w:rsidP="002372E7">
                              <w:pPr>
                                <w:rPr>
                                  <w:sz w:val="18"/>
                                  <w:szCs w:val="18"/>
                                </w:rPr>
                              </w:pPr>
                              <w:r w:rsidRPr="00915DF5">
                                <w:rPr>
                                  <w:rFonts w:cs="Arial"/>
                                  <w:bCs/>
                                  <w:sz w:val="18"/>
                                  <w:szCs w:val="18"/>
                                </w:rPr>
                                <w:t>asram</w:t>
                              </w:r>
                              <w:r w:rsidRPr="00915DF5">
                                <w:rPr>
                                  <w:sz w:val="18"/>
                                  <w:szCs w:val="18"/>
                                </w:rPr>
                                <w:t>:</w:t>
                              </w:r>
                              <w:r w:rsidRPr="00915DF5">
                                <w:rPr>
                                  <w:rFonts w:cs="Arial"/>
                                  <w:bCs/>
                                  <w:sz w:val="18"/>
                                  <w:szCs w:val="18"/>
                                </w:rPr>
                                <w:t>AdditionalReferencedCIReferencedDocument</w:t>
                              </w:r>
                            </w:p>
                          </w:txbxContent>
                        </wps:txbx>
                        <wps:bodyPr rot="0" vert="horz" wrap="square" lIns="91440" tIns="45720" rIns="91440" bIns="45720" anchor="t" anchorCtr="0" upright="1">
                          <a:noAutofit/>
                        </wps:bodyPr>
                      </wps:wsp>
                      <wps:wsp>
                        <wps:cNvPr id="5956" name="AutoShape 495"/>
                        <wps:cNvCnPr>
                          <a:cxnSpLocks noChangeShapeType="1"/>
                        </wps:cNvCnPr>
                        <wps:spPr bwMode="auto">
                          <a:xfrm>
                            <a:off x="3593805" y="159488"/>
                            <a:ext cx="6350" cy="886177"/>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57" name="AutoShape 496"/>
                        <wps:cNvCnPr>
                          <a:cxnSpLocks noChangeShapeType="1"/>
                        </wps:cNvCnPr>
                        <wps:spPr bwMode="auto">
                          <a:xfrm>
                            <a:off x="3593805" y="1052623"/>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958" name="Group 497"/>
                        <wpg:cNvGrpSpPr>
                          <a:grpSpLocks/>
                        </wpg:cNvGrpSpPr>
                        <wpg:grpSpPr bwMode="auto">
                          <a:xfrm>
                            <a:off x="5667153" y="956930"/>
                            <a:ext cx="190488" cy="166317"/>
                            <a:chOff x="8985" y="3960"/>
                            <a:chExt cx="300" cy="262"/>
                          </a:xfrm>
                        </wpg:grpSpPr>
                        <wps:wsp>
                          <wps:cNvPr id="5959" name="Rectangle 498"/>
                          <wps:cNvSpPr>
                            <a:spLocks noChangeArrowheads="1"/>
                          </wps:cNvSpPr>
                          <wps:spPr bwMode="auto">
                            <a:xfrm>
                              <a:off x="8985" y="396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60" name="AutoShape 499"/>
                          <wps:cNvCnPr>
                            <a:cxnSpLocks noChangeShapeType="1"/>
                          </wps:cNvCnPr>
                          <wps:spPr bwMode="auto">
                            <a:xfrm>
                              <a:off x="9069" y="4085"/>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61" name="AutoShape 500"/>
                          <wps:cNvCnPr>
                            <a:cxnSpLocks noChangeShapeType="1"/>
                          </wps:cNvCnPr>
                          <wps:spPr bwMode="auto">
                            <a:xfrm flipV="1">
                              <a:off x="9139" y="4030"/>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62" name="Group 501"/>
                        <wpg:cNvGrpSpPr>
                          <a:grpSpLocks/>
                        </wpg:cNvGrpSpPr>
                        <wpg:grpSpPr bwMode="auto">
                          <a:xfrm>
                            <a:off x="6911163" y="85060"/>
                            <a:ext cx="190488" cy="166317"/>
                            <a:chOff x="10939" y="2590"/>
                            <a:chExt cx="300" cy="262"/>
                          </a:xfrm>
                        </wpg:grpSpPr>
                        <wps:wsp>
                          <wps:cNvPr id="5963" name="Rectangle 502"/>
                          <wps:cNvSpPr>
                            <a:spLocks noChangeArrowheads="1"/>
                          </wps:cNvSpPr>
                          <wps:spPr bwMode="auto">
                            <a:xfrm>
                              <a:off x="10939" y="259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64" name="AutoShape 503"/>
                          <wps:cNvCnPr>
                            <a:cxnSpLocks noChangeShapeType="1"/>
                          </wps:cNvCnPr>
                          <wps:spPr bwMode="auto">
                            <a:xfrm>
                              <a:off x="11023" y="2715"/>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65" name="AutoShape 504"/>
                          <wps:cNvCnPr>
                            <a:cxnSpLocks noChangeShapeType="1"/>
                          </wps:cNvCnPr>
                          <wps:spPr bwMode="auto">
                            <a:xfrm flipV="1">
                              <a:off x="11093" y="2660"/>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216" name="Rechteck 6216"/>
                        <wps:cNvSpPr>
                          <a:spLocks noChangeArrowheads="1"/>
                        </wps:cNvSpPr>
                        <wps:spPr bwMode="auto">
                          <a:xfrm>
                            <a:off x="0" y="446567"/>
                            <a:ext cx="290811" cy="29327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A4" w14:textId="77777777" w:rsidR="00413327" w:rsidRDefault="00413327" w:rsidP="002C451B">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218" name="Rechteck 6218"/>
                        <wps:cNvSpPr>
                          <a:spLocks noChangeArrowheads="1"/>
                        </wps:cNvSpPr>
                        <wps:spPr bwMode="auto">
                          <a:xfrm>
                            <a:off x="3700130" y="1052623"/>
                            <a:ext cx="293351" cy="293276"/>
                          </a:xfrm>
                          <a:prstGeom prst="rect">
                            <a:avLst/>
                          </a:prstGeom>
                          <a:noFill/>
                          <a:ln>
                            <a:noFill/>
                          </a:ln>
                          <a:extLst/>
                        </wps:spPr>
                        <wps:txbx>
                          <w:txbxContent>
                            <w:p w14:paraId="3B1C71A5" w14:textId="77777777" w:rsidR="00413327" w:rsidRDefault="00413327" w:rsidP="002C451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22" name="Rechteck 6222"/>
                        <wps:cNvSpPr>
                          <a:spLocks noChangeArrowheads="1"/>
                        </wps:cNvSpPr>
                        <wps:spPr bwMode="auto">
                          <a:xfrm>
                            <a:off x="3615070" y="159488"/>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A6" w14:textId="77777777" w:rsidR="00413327" w:rsidRDefault="00413327" w:rsidP="007B7B89">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23" o:spid="_x0000_s1236" style="width:559.2pt;height:106pt;mso-position-horizontal-relative:char;mso-position-vertical-relative:line" coordsize="71016,13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">
                <v:rect id="Rectangle 488" o:spid="_x0000_s1237" style="position:absolute;left:2764;top:4253;width:29164;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nBlsQA&#10;AADdAAAADwAAAGRycy9kb3ducmV2LnhtbESPQYvCMBSE78L+h/AWvGm6soqtRllcBPEgqAt7fTbP&#10;pti8lCZq9dcbQfA4zMw3zHTe2kpcqPGlYwVf/QQEce50yYWCv/2yNwbhA7LGyjEpuJGH+eyjM8VM&#10;uytv6bILhYgQ9hkqMCHUmZQ+N2TR911NHL2jayyGKJtC6gavEW4rOUiSkbRYclwwWNPCUH7ana2C&#10;3/O/Wd6d8esNlXd9QLdIByulup/tzwREoDa8w6/2SisYpt8p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pwZbEAAAA3QAAAA8AAAAAAAAAAAAAAAAAmAIAAGRycy9k&#10;b3ducmV2LnhtbFBLBQYAAAAABAAEAPUAAACJAwAAAAA=&#10;" fillcolor="#8db3e2" strokeweight="2pt">
                  <v:textbox>
                    <w:txbxContent>
                      <w:p w:rsidR="001767C7" w:rsidRPr="00915DF5" w:rsidRDefault="001767C7" w:rsidP="002372E7">
                        <w:pPr>
                          <w:rPr>
                            <w:b/>
                            <w:sz w:val="18"/>
                            <w:szCs w:val="18"/>
                          </w:rPr>
                        </w:pPr>
                        <w:proofErr w:type="spellStart"/>
                        <w:r w:rsidRPr="00915DF5">
                          <w:rPr>
                            <w:rFonts w:cs="Arial"/>
                            <w:b/>
                            <w:bCs/>
                            <w:sz w:val="18"/>
                            <w:szCs w:val="18"/>
                            <w:lang w:val="de-DE"/>
                          </w:rPr>
                          <w:t>asram:ApplicableCISHSupplyChainTradeDelivery</w:t>
                        </w:r>
                        <w:proofErr w:type="spellEnd"/>
                      </w:p>
                    </w:txbxContent>
                  </v:textbox>
                </v:rect>
                <v:shape id="AutoShape 489" o:spid="_x0000_s1238" type="#_x0000_t32" style="position:absolute;left:35938;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mp0sIAAADdAAAADwAAAGRycy9kb3ducmV2LnhtbERPy4rCMBTdC/MP4Q64G9MZfFajDIIo&#10;ghYf6PbSXNsyzU1pYq1/bxYDLg/nPVu0phQN1a6wrOC7F4EgTq0uOFNwPq2+xiCcR9ZYWiYFT3Kw&#10;mH90Zhhr++ADNUefiRDCLkYFufdVLKVLczLoerYiDtzN1gZ9gHUmdY2PEG5K+RNFQ2mw4NCQY0XL&#10;nNK/490oaJLLfrSqmnXis0v/sO1Prmh2SnU/298pCE+tf4v/3RutYDAZhP3hTXgC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amp0sIAAADdAAAADwAAAAAAAAAAAAAA&#10;AAChAgAAZHJzL2Rvd25yZXYueG1sUEsFBgAAAAAEAAQA+QAAAJADAAAAAA==&#10;" strokeweight="2pt"/>
                <v:rect id="Rectangle 490" o:spid="_x0000_s1239" style="position:absolute;left:32110;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3gsUA&#10;AADdAAAADwAAAGRycy9kb3ducmV2LnhtbESPQWsCMRSE74L/ITyhN80qbLVboxRBKkihant/bF53&#10;l25etklWY399UxA8DjPzDbNcR9OKMznfWFYwnWQgiEurG64UfJy24wUIH5A1tpZJwZU8rFfDwRIL&#10;bS98oPMxVCJB2BeooA6hK6T0ZU0G/cR2xMn7ss5gSNJVUju8JLhp5SzLHqXBhtNCjR1taiq/j71R&#10;0L3l/ev8Z+9+Pxf9e4n7aMMsKvUwii/PIALFcA/f2jutIH/Kp/D/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sTeCxQAAAN0AAAAPAAAAAAAAAAAAAAAAAJgCAABkcnMv&#10;ZG93bnJldi54bWxQSwUGAAAAAAQABAD1AAAAigMAAAAA&#10;" strokeweight="2pt"/>
                <v:rect id="Rectangle 491" o:spid="_x0000_s1240" style="position:absolute;left:39872;top:8718;width:1679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BYMYA&#10;AADdAAAADwAAAGRycy9kb3ducmV2LnhtbESPQWsCMRCF7wX/Q5hCL6VmV6q2W6NIpSie3G3pedhM&#10;d5duJksSNf57IxR6fLx535u3WEXTixM531lWkI8zEMS11R03Cr4+P55eQPiArLG3TAou5GG1HN0t&#10;sND2zCWdqtCIBGFfoII2hKGQ0tctGfRjOxAn78c6gyFJ10jt8JzgppeTLJtJgx2nhhYHem+p/q2O&#10;Jr2Rx/K72j5e7N5uyi7X7vkQ50o93Mf1G4hAMfwf/6V3WsH0dTqB25qEAL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UBYMYAAADdAAAADwAAAAAAAAAAAAAAAACYAgAAZHJz&#10;L2Rvd25yZXYueG1sUEsFBgAAAAAEAAQA9QAAAIsDAAAAAA==&#10;" filled="f" fillcolor="#8db3e2" strokeweight="2pt">
                  <v:textbox>
                    <w:txbxContent>
                      <w:p w:rsidR="001767C7" w:rsidRPr="00915DF5" w:rsidRDefault="001767C7" w:rsidP="002372E7">
                        <w:pPr>
                          <w:rPr>
                            <w:sz w:val="18"/>
                            <w:szCs w:val="18"/>
                          </w:rPr>
                        </w:pPr>
                        <w:proofErr w:type="spellStart"/>
                        <w:proofErr w:type="gramStart"/>
                        <w:r w:rsidRPr="00915DF5">
                          <w:rPr>
                            <w:rFonts w:cs="Arial"/>
                            <w:bCs/>
                            <w:sz w:val="18"/>
                            <w:szCs w:val="18"/>
                          </w:rPr>
                          <w:t>asram:</w:t>
                        </w:r>
                        <w:proofErr w:type="gramEnd"/>
                        <w:r w:rsidRPr="00915DF5">
                          <w:rPr>
                            <w:rFonts w:cs="Arial"/>
                            <w:bCs/>
                            <w:sz w:val="18"/>
                            <w:szCs w:val="18"/>
                          </w:rPr>
                          <w:t>ShipToCITradeParty</w:t>
                        </w:r>
                        <w:proofErr w:type="spellEnd"/>
                      </w:p>
                    </w:txbxContent>
                  </v:textbox>
                </v:rect>
                <v:shape id="AutoShape 492" o:spid="_x0000_s1241" type="#_x0000_t32" style="position:absolute;left:34024;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s3pcYAAADdAAAADwAAAGRycy9kb3ducmV2LnhtbESP3WrCQBSE7wu+w3IE73Rj/avRVYog&#10;SkFFW+ztIXtMgtmzIbvG+PZuQejlMDPfMPNlYwpRU+Vyywr6vQgEcWJ1zqmCn+919wOE88gaC8uk&#10;4EEOlovW2xxjbe98pPrkUxEg7GJUkHlfxlK6JCODrmdL4uBdbGXQB1mlUld4D3BTyPcoGkuDOYeF&#10;DEtaZZRcTzejoD6c95N1WW8OPj0Pj1/D6S+anVKddvM5A+Gp8f/hV3urFYymowH8vQlP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7N6XGAAAA3QAAAA8AAAAAAAAA&#10;AAAAAAAAoQIAAGRycy9kb3ducmV2LnhtbFBLBQYAAAAABAAEAPkAAACUAwAAAAA=&#10;" strokeweight="2pt"/>
                <v:shape id="AutoShape 493" o:spid="_x0000_s1242" type="#_x0000_t32" style="position:absolute;left:32004;top:6060;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Kv0cYAAADdAAAADwAAAGRycy9kb3ducmV2LnhtbESPQWvCQBSE70L/w/IKvemmEm1NsxEp&#10;iEVQ0YpeH9nXJDT7NmTXmP57VxB6HGbmGyad96YWHbWusqzgdRSBIM6trrhQcPxeDt9BOI+ssbZM&#10;Cv7IwTx7GqSYaHvlPXUHX4gAYZeggtL7JpHS5SUZdCPbEAfvx7YGfZBtIXWL1wA3tRxH0VQarDgs&#10;lNjQZ0n57+FiFHS70/Zt2XSrnS9O8X4dz85oNkq9PPeLDxCeev8ffrS/tILJbBLD/U14Aj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Sr9HGAAAA3QAAAA8AAAAAAAAA&#10;AAAAAAAAoQIAAGRycy9kb3ducmV2LnhtbFBLBQYAAAAABAAEAPkAAACUAwAAAAA=&#10;" strokeweight="2pt"/>
                <v:rect id="Rectangle 494" o:spid="_x0000_s1243" style="position:absolute;left:39872;width:29163;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yZFMYA&#10;AADdAAAADwAAAGRycy9kb3ducmV2LnhtbESPQUvDQBCF74L/YRmhF2k3Kaatsdsiiig9NWnpeciO&#10;STA7G3bXdvvvXUHw+HjzvjdvvY1mEGdyvresIJ9lIIgbq3tuFRwPb9MVCB+QNQ6WScGVPGw3tzdr&#10;LLW9cEXnOrQiQdiXqKALYSyl9E1HBv3MjsTJ+7TOYEjStVI7vCS4GeQ8yxbSYM+pocORXjpqvupv&#10;k97IY3Wq3++vdmdfqz7X7mEfl0pN7uLzE4hAMfwf/6U/tILisSjgd01C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yZFMYAAADdAAAADwAAAAAAAAAAAAAAAACYAgAAZHJz&#10;L2Rvd25yZXYueG1sUEsFBgAAAAAEAAQA9QAAAIsDAAAAAA==&#10;" filled="f" fillcolor="#8db3e2" strokeweight="2pt">
                  <v:textbox>
                    <w:txbxContent>
                      <w:p w:rsidR="001767C7" w:rsidRPr="00915DF5" w:rsidRDefault="001767C7" w:rsidP="002372E7">
                        <w:pPr>
                          <w:rPr>
                            <w:sz w:val="18"/>
                            <w:szCs w:val="18"/>
                          </w:rPr>
                        </w:pPr>
                        <w:proofErr w:type="spellStart"/>
                        <w:proofErr w:type="gramStart"/>
                        <w:r w:rsidRPr="00915DF5">
                          <w:rPr>
                            <w:rFonts w:cs="Arial"/>
                            <w:bCs/>
                            <w:sz w:val="18"/>
                            <w:szCs w:val="18"/>
                          </w:rPr>
                          <w:t>asram</w:t>
                        </w:r>
                        <w:r w:rsidRPr="00915DF5">
                          <w:rPr>
                            <w:sz w:val="18"/>
                            <w:szCs w:val="18"/>
                          </w:rPr>
                          <w:t>:</w:t>
                        </w:r>
                        <w:proofErr w:type="gramEnd"/>
                        <w:r w:rsidRPr="00915DF5">
                          <w:rPr>
                            <w:rFonts w:cs="Arial"/>
                            <w:bCs/>
                            <w:sz w:val="18"/>
                            <w:szCs w:val="18"/>
                          </w:rPr>
                          <w:t>AdditionalReferencedCIReferencedDocument</w:t>
                        </w:r>
                        <w:proofErr w:type="spellEnd"/>
                      </w:p>
                    </w:txbxContent>
                  </v:textbox>
                </v:rect>
                <v:shape id="AutoShape 495" o:spid="_x0000_s1244" type="#_x0000_t32" style="position:absolute;left:35938;top:1594;width:63;height:88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yUPccAAADdAAAADwAAAGRycy9kb3ducmV2LnhtbESP3WrCQBSE7wu+w3KE3tWNJUaNriKF&#10;0FJogz/o7SF7TILZsyG7jenbdwuFXg4z8w2z3g6mET11rrasYDqJQBAXVtdcKjgds6cFCOeRNTaW&#10;ScE3OdhuRg9rTLW98576gy9FgLBLUUHlfZtK6YqKDLqJbYmDd7WdQR9kV0rd4T3ATSOfoyiRBmsO&#10;CxW29FJRcTt8GQV9fv6cZ23/mvvyHO/f4+UFzYdSj+NhtwLhafD/4b/2m1YwW84S+H0TnoD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DJQ9xwAAAN0AAAAPAAAAAAAA&#10;AAAAAAAAAKECAABkcnMvZG93bnJldi54bWxQSwUGAAAAAAQABAD5AAAAlQMAAAAA&#10;" strokeweight="2pt"/>
                <v:shape id="AutoShape 496" o:spid="_x0000_s1245" type="#_x0000_t32" style="position:absolute;left:35938;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AxpscAAADdAAAADwAAAGRycy9kb3ducmV2LnhtbESPQWvCQBSE74L/YXmF3nTTYrRGVymF&#10;YCnUoC32+sg+k2D2bciuSfrvuwXB4zAz3zDr7WBq0VHrKssKnqYRCOLc6ooLBd9f6eQFhPPIGmvL&#10;pOCXHGw349EaE217PlB39IUIEHYJKii9bxIpXV6SQTe1DXHwzrY16INsC6lb7APc1PI5iubSYMVh&#10;ocSG3krKL8erUdBlp/0ibbpd5ovT7PAxW/6g+VTq8WF4XYHwNPh7+NZ+1wriZbyA/zfhCc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QDGmxwAAAN0AAAAPAAAAAAAA&#10;AAAAAAAAAKECAABkcnMvZG93bnJldi54bWxQSwUGAAAAAAQABAD5AAAAlQMAAAAA&#10;" strokeweight="2pt"/>
                <v:group id="Group 497" o:spid="_x0000_s1246" style="position:absolute;left:56671;top:9569;width:1905;height:1663" coordorigin="8985,3960"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VgXMMAAADdAAAADwAAAGRycy9kb3ducmV2LnhtbERPTYvCMBC9L/gfwgje&#10;1rRKl7UaRWQVD7KwKoi3oRnbYjMpTbat/94cBI+P971Y9aYSLTWutKwgHkcgiDOrS84VnE/bz28Q&#10;ziNrrCyTggc5WC0HHwtMte34j9qjz0UIYZeigsL7OpXSZQUZdGNbEwfuZhuDPsAml7rBLoSbSk6i&#10;6EsaLDk0FFjTpqDsfvw3CnYddutp/NMe7rfN43pKfi+HmJQaDfv1HISn3r/FL/deK0hmSZgb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xWBcwwAAAN0AAAAP&#10;AAAAAAAAAAAAAAAAAKoCAABkcnMvZG93bnJldi54bWxQSwUGAAAAAAQABAD6AAAAmgMAAAAA&#10;">
                  <v:rect id="Rectangle 498" o:spid="_x0000_s1247" style="position:absolute;left:8985;top:396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c7hMUA&#10;AADdAAAADwAAAGRycy9kb3ducmV2LnhtbESPQWsCMRSE70L/Q3iF3jRbYatujSKCVBChte39sXnd&#10;Xbp5WZOsxv56UxA8DjPzDTNfRtOKEznfWFbwPMpAEJdWN1wp+PrcDKcgfEDW2FomBRfysFw8DOZY&#10;aHvmDzodQiUShH2BCuoQukJKX9Zk0I9sR5y8H+sMhiRdJbXDc4KbVo6z7EUabDgt1NjRuqby99Ab&#10;Bd0+798mx537+5727yXuog3jqNTTY1y9gggUwz18a2+1gnyWz+D/TX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uExQAAAN0AAAAPAAAAAAAAAAAAAAAAAJgCAABkcnMv&#10;ZG93bnJldi54bWxQSwUGAAAAAAQABAD1AAAAigMAAAAA&#10;" strokeweight="2pt"/>
                  <v:shape id="AutoShape 499" o:spid="_x0000_s1248" type="#_x0000_t32" style="position:absolute;left:9069;top:4085;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ODMAAAADdAAAADwAAAGRycy9kb3ducmV2LnhtbERPTYvCMBC9C/6HMAt703RFXbc2FREW&#10;vFbF89CMbbGZ1Ca12X+/OQgeH+872wXTiif1rrGs4GuegCAurW64UnA5/842IJxH1thaJgV/5GCX&#10;TycZptqOXNDz5CsRQ9ilqKD2vkuldGVNBt3cdsSRu9neoI+wr6TucYzhppWLJFlLgw3Hhho7OtRU&#10;3k+DUVAUj+o6uDDuN7fwvbzopUmGo1KfH2G/BeEp+Lf45T5qBaufddwf38QnIP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xozgzAAAAA3QAAAA8AAAAAAAAAAAAAAAAA&#10;oQIAAGRycy9kb3ducmV2LnhtbFBLBQYAAAAABAAEAPkAAACOAwAAAAA=&#10;" strokeweight="1.25pt"/>
                  <v:shape id="AutoShape 500" o:spid="_x0000_s1249" type="#_x0000_t32" style="position:absolute;left:9139;top:4030;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61GccAAADdAAAADwAAAGRycy9kb3ducmV2LnhtbESPQWvCQBSE74X+h+UVequbCA2auoqo&#10;hR6qEFsPvb1mX5Ng9m3Irknqr3cFweMw880ws8VgatFR6yrLCuJRBII4t7riQsH31/vLBITzyBpr&#10;y6Tgnxws5o8PM0y17Tmjbu8LEUrYpaig9L5JpXR5SQbdyDbEwfuzrUEfZFtI3WIfyk0tx1GUSIMV&#10;h4USG1qVlB/3J6Pg9dT//iQxZ8vtZn3Izl2+Ox4+lXp+GpZvIDwN/h6+0R86cNMkhuub8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XrUZxwAAAN0AAAAPAAAAAAAA&#10;AAAAAAAAAKECAABkcnMvZG93bnJldi54bWxQSwUGAAAAAAQABAD5AAAAlQMAAAAA&#10;" strokeweight="1.25pt"/>
                </v:group>
                <v:group id="Group 501" o:spid="_x0000_s1250" style="position:absolute;left:69111;top:850;width:1905;height:1663" coordorigin="10939,2590"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GdC8YAAADdAAAADwAAAGRycy9kb3ducmV2LnhtbESPT4vCMBTE78J+h/AW&#10;9qZpXRS3GkXEXTyI4B9YvD2aZ1tsXkoT2/rtjSB4HGbmN8xs0ZlSNFS7wrKCeBCBIE6tLjhTcDr+&#10;9icgnEfWWFomBXdysJh/9GaYaNvynpqDz0SAsEtQQe59lUjp0pwMuoGtiIN3sbVBH2SdSV1jG+Cm&#10;lMMoGkuDBYeFHCta5ZReDzej4K/Fdvkdr5vt9bK6n4+j3f82JqW+PrvlFISnzr/Dr/ZGKxj9jI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Z0LxgAAAN0A&#10;AAAPAAAAAAAAAAAAAAAAAKoCAABkcnMvZG93bnJldi54bWxQSwUGAAAAAAQABAD6AAAAnQMAAAAA&#10;">
                  <v:rect id="Rectangle 502" o:spid="_x0000_s1251" style="position:absolute;left:10939;top:259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G08UA&#10;AADdAAAADwAAAGRycy9kb3ducmV2LnhtbESPS2vDMBCE74X8B7GF3hK5KXk5UUIolBZCIc/7Ym1t&#10;U2vlSnKi5tdHhUCPw8x8wyxW0TTiTM7XlhU8DzIQxIXVNZcKjoe3/hSED8gaG8uk4Jc8rJa9hwXm&#10;2l54R+d9KEWCsM9RQRVCm0vpi4oM+oFtiZP3ZZ3BkKQrpXZ4SXDTyGGWjaXBmtNChS29VlR87zuj&#10;oP0cde+Tn427nqbdtsBNtGEYlXp6jOs5iEAx/Ifv7Q+tYDQbv8Df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Q8bTxQAAAN0AAAAPAAAAAAAAAAAAAAAAAJgCAABkcnMv&#10;ZG93bnJldi54bWxQSwUGAAAAAAQABAD1AAAAigMAAAAA&#10;" strokeweight="2pt"/>
                  <v:shape id="AutoShape 503" o:spid="_x0000_s1252" type="#_x0000_t32" style="position:absolute;left:11023;top:2715;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PID8IAAADdAAAADwAAAGRycy9kb3ducmV2LnhtbESPQYvCMBSE7wv+h/AEb2uqVFerUUQQ&#10;vNaVPT+aZ1tsXmqT2vjvNwvCHoeZ+YbZ7oNpxJM6V1tWMJsmIIgLq2suFVy/T58rEM4ja2wsk4IX&#10;OdjvRh9bzLQdOKfnxZciQthlqKDyvs2kdEVFBt3UtsTRu9nOoI+yK6XucIhw08h5kiylwZrjQoUt&#10;HSsq7pfeKMjzR/nTuzAcVrfwlV51apL+rNRkHA4bEJ6C/w+/22etYLFepvD3Jj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1PID8IAAADdAAAADwAAAAAAAAAAAAAA&#10;AAChAgAAZHJzL2Rvd25yZXYueG1sUEsFBgAAAAAEAAQA+QAAAJADAAAAAA==&#10;" strokeweight="1.25pt"/>
                  <v:shape id="AutoShape 504" o:spid="_x0000_s1253" type="#_x0000_t32" style="position:absolute;left:11093;top:2660;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WzGscAAADdAAAADwAAAGRycy9kb3ducmV2LnhtbESPQWvCQBSE74L/YXlCb7pRMLTRVURb&#10;6EELsfXQ2zP7TILZtyG7JtFf3y0Uehxmvhlmue5NJVpqXGlZwXQSgSDOrC45V/D1+TZ+BuE8ssbK&#10;Mim4k4P1ajhYYqJtxym1R5+LUMIuQQWF93UipcsKMugmtiYO3sU2Bn2QTS51g10oN5WcRVEsDZYc&#10;FgqsaVtQdj3ejIL5rTt/x1NON4fX3Sl9tNnH9bRX6mnUbxYgPPX+P/xHv+vAvcRz+H0Tno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ZbMaxwAAAN0AAAAPAAAAAAAA&#10;AAAAAAAAAKECAABkcnMvZG93bnJldi54bWxQSwUGAAAAAAQABAD5AAAAlQMAAAAA&#10;" strokeweight="1.25pt"/>
                </v:group>
                <v:rect id="Rechteck 6216" o:spid="_x0000_s1254" style="position:absolute;top:4465;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k7FsUA&#10;AADdAAAADwAAAGRycy9kb3ducmV2LnhtbESPQWvCQBSE7wX/w/IEL0U3eggluooI0iAFMbaeH9ln&#10;Esy+jdltkv57VxB6HGbmG2a1GUwtOmpdZVnBfBaBIM6trrhQ8H3eTz9AOI+ssbZMCv7IwWY9elth&#10;om3PJ+oyX4gAYZeggtL7JpHS5SUZdDPbEAfvaluDPsi2kLrFPsBNLRdRFEuDFYeFEhvalZTfsl+j&#10;oM+P3eX89SmP75fU8j2977Kfg1KT8bBdgvA0+P/wq51qBfFiHsPz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TsWxQAAAN0AAAAPAAAAAAAAAAAAAAAAAJgCAABkcnMv&#10;ZG93bnJldi54bWxQSwUGAAAAAAQABAD1AAAAigMAAAAA&#10;" filled="f" stroked="f">
                  <v:textbox>
                    <w:txbxContent>
                      <w:p w:rsidR="001767C7" w:rsidRDefault="001767C7" w:rsidP="002C451B">
                        <w:pPr>
                          <w:rPr>
                            <w:rFonts w:cs="Arial"/>
                            <w:b/>
                            <w:sz w:val="24"/>
                            <w:szCs w:val="24"/>
                            <w:lang w:val="de-DE"/>
                          </w:rPr>
                        </w:pPr>
                        <w:r>
                          <w:rPr>
                            <w:rFonts w:cs="Arial"/>
                            <w:b/>
                            <w:sz w:val="24"/>
                            <w:szCs w:val="24"/>
                            <w:lang w:val="de-DE"/>
                          </w:rPr>
                          <w:t>1</w:t>
                        </w:r>
                      </w:p>
                    </w:txbxContent>
                  </v:textbox>
                </v:rect>
                <v:rect id="Rechteck 6218" o:spid="_x0000_s1255" style="position:absolute;left:37001;top:10526;width:2933;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oK/8MA&#10;AADdAAAADwAAAGRycy9kb3ducmV2LnhtbERPTWuDQBC9F/IflgnkUpo1HqQYN6EESqUEQkzieXCn&#10;KnVnjbtV+++7h0CPj/ed7WfTiZEG11pWsFlHIIgrq1uuFVwv7y+vIJxH1thZJgW/5GC/WzxlmGo7&#10;8ZnGwtcihLBLUUHjfZ9K6aqGDLq17YkD92UHgz7AoZZ6wCmEm07GUZRIgy2HhgZ7OjRUfRc/RsFU&#10;ncbycvyQp+cyt3zP74fi9qnUajm/bUF4mv2/+OHOtYIk3oS54U1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oK/8MAAADdAAAADwAAAAAAAAAAAAAAAACYAgAAZHJzL2Rv&#10;d25yZXYueG1sUEsFBgAAAAAEAAQA9QAAAIgDAAAAAA==&#10;" filled="f" stroked="f">
                  <v:textbox>
                    <w:txbxContent>
                      <w:p w:rsidR="001767C7" w:rsidRDefault="001767C7" w:rsidP="002C451B">
                        <w:pPr>
                          <w:rPr>
                            <w:rFonts w:cs="Arial"/>
                            <w:b/>
                            <w:color w:val="C00000"/>
                            <w:sz w:val="24"/>
                            <w:szCs w:val="24"/>
                            <w:lang w:val="de-DE"/>
                          </w:rPr>
                        </w:pPr>
                        <w:r>
                          <w:rPr>
                            <w:rFonts w:cs="Arial"/>
                            <w:b/>
                            <w:color w:val="C00000"/>
                            <w:sz w:val="24"/>
                            <w:szCs w:val="24"/>
                            <w:lang w:val="de-DE"/>
                          </w:rPr>
                          <w:t>1</w:t>
                        </w:r>
                      </w:p>
                    </w:txbxContent>
                  </v:textbox>
                </v:rect>
                <v:rect id="Rechteck 6222" o:spid="_x0000_s1256" style="position:absolute;left:36150;top:1594;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73qMYA&#10;AADdAAAADwAAAGRycy9kb3ducmV2LnhtbESPQWuDQBSE74X8h+UFeil1rYcQbNYQAiFSCqGa5vxw&#10;X1XivjXuVu2/7xYKOQ4z8w2z2c6mEyMNrrWs4CWKQRBXVrdcKziXh+c1COeRNXaWScEPOdhmi4cN&#10;ptpO/EFj4WsRIOxSVNB436dSuqohgy6yPXHwvuxg0Ac51FIPOAW46WQSxytpsOWw0GBP+4aqa/Ft&#10;FEzVabyU70d5errklm/5bV98vin1uJx3ryA8zf4e/m/nWsEqSRL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73qMYAAADdAAAADwAAAAAAAAAAAAAAAACYAgAAZHJz&#10;L2Rvd25yZXYueG1sUEsFBgAAAAAEAAQA9QAAAIsDAAAAAA==&#10;" filled="f" stroked="f">
                  <v:textbox>
                    <w:txbxContent>
                      <w:p w:rsidR="001767C7" w:rsidRDefault="001767C7" w:rsidP="007B7B89">
                        <w:pPr>
                          <w:rPr>
                            <w:rFonts w:cs="Arial"/>
                            <w:b/>
                            <w:sz w:val="24"/>
                            <w:szCs w:val="24"/>
                            <w:lang w:val="de-DE"/>
                          </w:rPr>
                        </w:pPr>
                        <w:r>
                          <w:rPr>
                            <w:rFonts w:cs="Arial"/>
                            <w:b/>
                            <w:sz w:val="24"/>
                            <w:szCs w:val="24"/>
                            <w:lang w:val="de-DE"/>
                          </w:rPr>
                          <w:t>0..*</w:t>
                        </w:r>
                      </w:p>
                    </w:txbxContent>
                  </v:textbox>
                </v:rect>
                <w10:anchorlock/>
              </v:group>
            </w:pict>
          </mc:Fallback>
        </mc:AlternateContent>
      </w:r>
    </w:p>
    <w:p w14:paraId="3B1C6E1D" w14:textId="77777777" w:rsidR="007B7B89" w:rsidRDefault="007B7B89" w:rsidP="007B7B89">
      <w:pPr>
        <w:rPr>
          <w:lang w:val="de-DE"/>
        </w:rPr>
      </w:pPr>
    </w:p>
    <w:p w14:paraId="3B1C6E1E" w14:textId="77777777" w:rsidR="00A07FC2" w:rsidRDefault="00A07FC2" w:rsidP="005A4F81">
      <w:pPr>
        <w:pStyle w:val="berschrift3"/>
      </w:pPr>
      <w:bookmarkStart w:id="42" w:name="_asram:QuotationReferencedCIReferenc"/>
      <w:bookmarkStart w:id="43" w:name="_Toc319064760"/>
      <w:bookmarkEnd w:id="42"/>
      <w:r w:rsidRPr="008023FF">
        <w:t>asram:</w:t>
      </w:r>
      <w:r w:rsidR="00DD329B" w:rsidRPr="005A4F81">
        <w:t>AdditionalReferencedCIReferencedDocument</w:t>
      </w:r>
      <w:bookmarkEnd w:id="43"/>
    </w:p>
    <w:p w14:paraId="3B1C6E1F" w14:textId="77777777" w:rsidR="008A1679" w:rsidRPr="008A1679" w:rsidRDefault="008A1679" w:rsidP="008A1679"/>
    <w:p w14:paraId="3B1C6E20" w14:textId="77777777" w:rsidR="00C95E63" w:rsidRDefault="008A1679" w:rsidP="00C95E63">
      <w:r>
        <w:rPr>
          <w:noProof/>
          <w:lang w:eastAsia="zh-TW"/>
        </w:rPr>
        <mc:AlternateContent>
          <mc:Choice Requires="wpg">
            <w:drawing>
              <wp:inline distT="0" distB="0" distL="0" distR="0" wp14:anchorId="3B1C7104" wp14:editId="3B1C7105">
                <wp:extent cx="7353273" cy="1345994"/>
                <wp:effectExtent l="0" t="0" r="19685" b="6985"/>
                <wp:docPr id="6227" name="Gruppieren 6227"/>
                <wp:cNvGraphicFramePr/>
                <a:graphic xmlns:a="http://schemas.openxmlformats.org/drawingml/2006/main">
                  <a:graphicData uri="http://schemas.microsoft.com/office/word/2010/wordprocessingGroup">
                    <wpg:wgp>
                      <wpg:cNvGrpSpPr/>
                      <wpg:grpSpPr>
                        <a:xfrm>
                          <a:off x="0" y="0"/>
                          <a:ext cx="7353273" cy="1345994"/>
                          <a:chOff x="0" y="0"/>
                          <a:chExt cx="7353273" cy="1345994"/>
                        </a:xfrm>
                      </wpg:grpSpPr>
                      <wps:wsp>
                        <wps:cNvPr id="5937" name="Rectangle 675"/>
                        <wps:cNvSpPr>
                          <a:spLocks noChangeArrowheads="1"/>
                        </wps:cNvSpPr>
                        <wps:spPr bwMode="auto">
                          <a:xfrm>
                            <a:off x="393405" y="425303"/>
                            <a:ext cx="3426242" cy="344621"/>
                          </a:xfrm>
                          <a:prstGeom prst="rect">
                            <a:avLst/>
                          </a:prstGeom>
                          <a:solidFill>
                            <a:srgbClr val="8DB3E2"/>
                          </a:solidFill>
                          <a:ln w="25400">
                            <a:solidFill>
                              <a:srgbClr val="000000"/>
                            </a:solidFill>
                            <a:miter lim="800000"/>
                            <a:headEnd/>
                            <a:tailEnd/>
                          </a:ln>
                        </wps:spPr>
                        <wps:txbx>
                          <w:txbxContent>
                            <w:p w14:paraId="3B1C71A7" w14:textId="77777777" w:rsidR="00413327" w:rsidRPr="00C95E63" w:rsidRDefault="00413327" w:rsidP="00C95E63">
                              <w:pPr>
                                <w:rPr>
                                  <w:b/>
                                  <w:szCs w:val="20"/>
                                </w:rPr>
                              </w:pPr>
                              <w:r w:rsidRPr="00C95E63">
                                <w:rPr>
                                  <w:rFonts w:cs="Arial"/>
                                  <w:b/>
                                  <w:bCs/>
                                  <w:szCs w:val="20"/>
                                  <w:lang w:val="de-DE"/>
                                </w:rPr>
                                <w:t>asram:</w:t>
                              </w:r>
                              <w:r w:rsidRPr="00C95E63">
                                <w:rPr>
                                  <w:rFonts w:cs="Arial"/>
                                  <w:b/>
                                  <w:bCs/>
                                  <w:szCs w:val="20"/>
                                </w:rPr>
                                <w:t>AdditionalReferencedCIReferencedDocument</w:t>
                              </w:r>
                            </w:p>
                          </w:txbxContent>
                        </wps:txbx>
                        <wps:bodyPr rot="0" vert="horz" wrap="square" lIns="91440" tIns="45720" rIns="91440" bIns="45720" anchor="t" anchorCtr="0" upright="1">
                          <a:noAutofit/>
                        </wps:bodyPr>
                      </wps:wsp>
                      <wps:wsp>
                        <wps:cNvPr id="5938" name="AutoShape 676"/>
                        <wps:cNvCnPr>
                          <a:cxnSpLocks noChangeShapeType="1"/>
                        </wps:cNvCnPr>
                        <wps:spPr bwMode="auto">
                          <a:xfrm>
                            <a:off x="4210493" y="159489"/>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9" name="Rectangle 677"/>
                        <wps:cNvSpPr>
                          <a:spLocks noChangeArrowheads="1"/>
                        </wps:cNvSpPr>
                        <wps:spPr bwMode="auto">
                          <a:xfrm>
                            <a:off x="3817088" y="520996"/>
                            <a:ext cx="190488" cy="166281"/>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40" name="Rectangle 678"/>
                        <wps:cNvSpPr>
                          <a:spLocks noChangeArrowheads="1"/>
                        </wps:cNvSpPr>
                        <wps:spPr bwMode="auto">
                          <a:xfrm>
                            <a:off x="4603898" y="871870"/>
                            <a:ext cx="1242616" cy="3446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A8" w14:textId="77777777" w:rsidR="00413327" w:rsidRPr="00915DF5" w:rsidRDefault="00413327" w:rsidP="00C95E63">
                              <w:pPr>
                                <w:rPr>
                                  <w:sz w:val="18"/>
                                  <w:szCs w:val="18"/>
                                </w:rPr>
                              </w:pPr>
                              <w:r w:rsidRPr="0085005D">
                                <w:rPr>
                                  <w:rFonts w:cs="Arial"/>
                                  <w:bCs/>
                                  <w:szCs w:val="20"/>
                                </w:rPr>
                                <w:t>asram:TypeCode</w:t>
                              </w:r>
                            </w:p>
                          </w:txbxContent>
                        </wps:txbx>
                        <wps:bodyPr rot="0" vert="horz" wrap="square" lIns="91440" tIns="45720" rIns="91440" bIns="45720" anchor="t" anchorCtr="0" upright="1">
                          <a:noAutofit/>
                        </wps:bodyPr>
                      </wps:wsp>
                      <wps:wsp>
                        <wps:cNvPr id="5941" name="AutoShape 679"/>
                        <wps:cNvCnPr>
                          <a:cxnSpLocks noChangeShapeType="1"/>
                        </wps:cNvCnPr>
                        <wps:spPr bwMode="auto">
                          <a:xfrm>
                            <a:off x="4008474" y="606056"/>
                            <a:ext cx="2000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2" name="AutoShape 680"/>
                        <wps:cNvCnPr>
                          <a:cxnSpLocks noChangeShapeType="1"/>
                        </wps:cNvCnPr>
                        <wps:spPr bwMode="auto">
                          <a:xfrm>
                            <a:off x="3817088" y="606056"/>
                            <a:ext cx="21588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3" name="Rectangle 681"/>
                        <wps:cNvSpPr>
                          <a:spLocks noChangeArrowheads="1"/>
                        </wps:cNvSpPr>
                        <wps:spPr bwMode="auto">
                          <a:xfrm>
                            <a:off x="4603898" y="0"/>
                            <a:ext cx="2749375" cy="3446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A9" w14:textId="77777777" w:rsidR="00413327" w:rsidRPr="00915DF5" w:rsidRDefault="00413327" w:rsidP="00C95E63">
                              <w:pPr>
                                <w:rPr>
                                  <w:sz w:val="18"/>
                                  <w:szCs w:val="18"/>
                                </w:rPr>
                              </w:pPr>
                              <w:r>
                                <w:rPr>
                                  <w:rFonts w:cs="Arial"/>
                                  <w:bCs/>
                                  <w:szCs w:val="20"/>
                                </w:rPr>
                                <w:t>asram:</w:t>
                              </w:r>
                              <w:r w:rsidRPr="001B2224">
                                <w:rPr>
                                  <w:rFonts w:cs="Arial"/>
                                  <w:bCs/>
                                  <w:szCs w:val="20"/>
                                </w:rPr>
                                <w:t>Issuer Assigned</w:t>
                              </w:r>
                              <w:r>
                                <w:rPr>
                                  <w:rFonts w:cs="Arial"/>
                                  <w:bCs/>
                                  <w:szCs w:val="20"/>
                                </w:rPr>
                                <w:t>Identification</w:t>
                              </w:r>
                              <w:r w:rsidRPr="00020133">
                                <w:rPr>
                                  <w:rFonts w:cs="Arial"/>
                                  <w:bCs/>
                                  <w:szCs w:val="20"/>
                                </w:rPr>
                                <w:t>Identifier</w:t>
                              </w:r>
                            </w:p>
                          </w:txbxContent>
                        </wps:txbx>
                        <wps:bodyPr rot="0" vert="horz" wrap="square" lIns="91440" tIns="45720" rIns="91440" bIns="45720" anchor="t" anchorCtr="0" upright="1">
                          <a:noAutofit/>
                        </wps:bodyPr>
                      </wps:wsp>
                      <wps:wsp>
                        <wps:cNvPr id="5944" name="AutoShape 682"/>
                        <wps:cNvCnPr>
                          <a:cxnSpLocks noChangeShapeType="1"/>
                        </wps:cNvCnPr>
                        <wps:spPr bwMode="auto">
                          <a:xfrm>
                            <a:off x="4210493" y="159489"/>
                            <a:ext cx="6350" cy="88598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5" name="AutoShape 683"/>
                        <wps:cNvCnPr>
                          <a:cxnSpLocks noChangeShapeType="1"/>
                        </wps:cNvCnPr>
                        <wps:spPr bwMode="auto">
                          <a:xfrm>
                            <a:off x="4210493" y="1052624"/>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4" name="Rechteck 6224"/>
                        <wps:cNvSpPr>
                          <a:spLocks noChangeArrowheads="1"/>
                        </wps:cNvSpPr>
                        <wps:spPr bwMode="auto">
                          <a:xfrm>
                            <a:off x="0" y="446568"/>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AA" w14:textId="77777777" w:rsidR="00413327" w:rsidRDefault="00413327" w:rsidP="007B7B89">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25" name="Rechteck 6225"/>
                        <wps:cNvSpPr>
                          <a:spLocks noChangeArrowheads="1"/>
                        </wps:cNvSpPr>
                        <wps:spPr bwMode="auto">
                          <a:xfrm>
                            <a:off x="4178595" y="159489"/>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AB" w14:textId="77777777" w:rsidR="00413327" w:rsidRDefault="00413327" w:rsidP="008A167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26" name="Rechteck 6226"/>
                        <wps:cNvSpPr>
                          <a:spLocks noChangeArrowheads="1"/>
                        </wps:cNvSpPr>
                        <wps:spPr bwMode="auto">
                          <a:xfrm>
                            <a:off x="4178595" y="1052624"/>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AC" w14:textId="77777777" w:rsidR="00413327" w:rsidRDefault="00413327" w:rsidP="008A167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27" o:spid="_x0000_s1257" style="width:579pt;height:106pt;mso-position-horizontal-relative:char;mso-position-vertical-relative:line" coordsize="73532,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">
                <v:rect id="Rectangle 675" o:spid="_x0000_s1258" style="position:absolute;left:3934;top:4253;width:34262;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DAsYA&#10;AADdAAAADwAAAGRycy9kb3ducmV2LnhtbESPQWvCQBSE70L/w/KE3nRjxFpT11AUIfRQ0BZ6fc2+&#10;ZkOzb0N21TS/3i0IHoeZ+YZZ571txJk6XztWMJsmIIhLp2uuFHx+7CfPIHxA1tg4JgV/5CHfPIzW&#10;mGl34QOdj6ESEcI+QwUmhDaT0peGLPqpa4mj9+M6iyHKrpK6w0uE20amSfIkLdYcFwy2tDVU/h5P&#10;VsHu9GX2gzP+7Z3qQX+j267SQqnHcf/6AiJQH+7hW7vQChar+RL+38Qn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yDAsYAAADdAAAADwAAAAAAAAAAAAAAAACYAgAAZHJz&#10;L2Rvd25yZXYueG1sUEsFBgAAAAAEAAQA9QAAAIsDAAAAAA==&#10;" fillcolor="#8db3e2" strokeweight="2pt">
                  <v:textbox>
                    <w:txbxContent>
                      <w:p w:rsidR="001767C7" w:rsidRPr="00C95E63" w:rsidRDefault="001767C7" w:rsidP="00C95E63">
                        <w:pPr>
                          <w:rPr>
                            <w:b/>
                            <w:szCs w:val="20"/>
                          </w:rPr>
                        </w:pPr>
                        <w:proofErr w:type="spellStart"/>
                        <w:r w:rsidRPr="00C95E63">
                          <w:rPr>
                            <w:rFonts w:cs="Arial"/>
                            <w:b/>
                            <w:bCs/>
                            <w:szCs w:val="20"/>
                            <w:lang w:val="de-DE"/>
                          </w:rPr>
                          <w:t>asram</w:t>
                        </w:r>
                        <w:proofErr w:type="spellEnd"/>
                        <w:r w:rsidRPr="00C95E63">
                          <w:rPr>
                            <w:rFonts w:cs="Arial"/>
                            <w:b/>
                            <w:bCs/>
                            <w:szCs w:val="20"/>
                            <w:lang w:val="de-DE"/>
                          </w:rPr>
                          <w:t>:</w:t>
                        </w:r>
                        <w:proofErr w:type="spellStart"/>
                        <w:r w:rsidRPr="00C95E63">
                          <w:rPr>
                            <w:rFonts w:cs="Arial"/>
                            <w:b/>
                            <w:bCs/>
                            <w:szCs w:val="20"/>
                          </w:rPr>
                          <w:t>AdditionalReferencedCIReferencedDocument</w:t>
                        </w:r>
                        <w:proofErr w:type="spellEnd"/>
                      </w:p>
                    </w:txbxContent>
                  </v:textbox>
                </v:rect>
                <v:shape id="AutoShape 676" o:spid="_x0000_s1259" type="#_x0000_t32" style="position:absolute;left:42104;top:159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BAdMQAAADdAAAADwAAAGRycy9kb3ducmV2LnhtbERPTWvCQBC9C/0Pywi96cY2ak2zkVKQ&#10;FkFFK3odstMkNDsbstsk/ffdg+Dx8b7T9WBq0VHrKssKZtMIBHFudcWFgvPXZvICwnlkjbVlUvBH&#10;DtbZwyjFRNuej9SdfCFCCLsEFZTeN4mULi/JoJvahjhw37Y16ANsC6lb7EO4qeVTFC2kwYpDQ4kN&#10;vZeU/5x+jYLucNkvN033cfDFJT5u49UVzU6px/Hw9grC0+Dv4pv7UyuYr57D3PAmPAGZ/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AEB0xAAAAN0AAAAPAAAAAAAAAAAA&#10;AAAAAKECAABkcnMvZG93bnJldi54bWxQSwUGAAAAAAQABAD5AAAAkgMAAAAA&#10;" strokeweight="2pt"/>
                <v:rect id="Rectangle 677" o:spid="_x0000_s1260" style="position:absolute;left:38170;top:5209;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jeJMUA&#10;AADdAAAADwAAAGRycy9kb3ducmV2LnhtbESPQWsCMRSE7wX/Q3hCbzWrxVZXo4ggCiK0tr0/Ns/d&#10;xc3LmmQ17a83hUKPw8x8w8yX0TTiSs7XlhUMBxkI4sLqmksFnx+bpwkIH5A1NpZJwTd5WC56D3PM&#10;tb3xO12PoRQJwj5HBVUIbS6lLyoy6Ae2JU7eyTqDIUlXSu3wluCmkaMse5EGa04LFba0rqg4Hzuj&#10;oD2Mu+3rZe9+vibdW4H7aMMoKvXYj6sZiEAx/If/2jutYDx9nsLv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GN4kxQAAAN0AAAAPAAAAAAAAAAAAAAAAAJgCAABkcnMv&#10;ZG93bnJldi54bWxQSwUGAAAAAAQABAD1AAAAigMAAAAA&#10;" strokeweight="2pt"/>
                <v:rect id="Rectangle 678" o:spid="_x0000_s1261" style="position:absolute;left:46038;top:8718;width:12427;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KsUcUA&#10;AADdAAAADwAAAGRycy9kb3ducmV2LnhtbESPTU/DMAyG70j8h8hIXBBLi8Y+yrIJgRCIEy3TzlZj&#10;2orGqZKwZf8eH5A4Wq/fx483u+xGdaQQB88GylkBirj1duDOwP7z5XYFKiZki6NnMnCmCLvt5cUG&#10;K+tPXNOxSZ0SCMcKDfQpTZXWse3JYZz5iViyLx8cJhlDp23Ak8DdqO+KYqEdDiwXepzoqaf2u/lx&#10;olHm+tC83pz9u3+uh9KG+UdeGnN9lR8fQCXK6X/5r/1mDdyv5+Iv3wgC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qxRxQAAAN0AAAAPAAAAAAAAAAAAAAAAAJgCAABkcnMv&#10;ZG93bnJldi54bWxQSwUGAAAAAAQABAD1AAAAigMAAAAA&#10;" filled="f" fillcolor="#8db3e2" strokeweight="2pt">
                  <v:textbox>
                    <w:txbxContent>
                      <w:p w:rsidR="001767C7" w:rsidRPr="00915DF5" w:rsidRDefault="001767C7" w:rsidP="00C95E63">
                        <w:pPr>
                          <w:rPr>
                            <w:sz w:val="18"/>
                            <w:szCs w:val="18"/>
                          </w:rPr>
                        </w:pPr>
                        <w:proofErr w:type="spellStart"/>
                        <w:proofErr w:type="gramStart"/>
                        <w:r w:rsidRPr="0085005D">
                          <w:rPr>
                            <w:rFonts w:cs="Arial"/>
                            <w:bCs/>
                            <w:szCs w:val="20"/>
                          </w:rPr>
                          <w:t>asram:</w:t>
                        </w:r>
                        <w:proofErr w:type="gramEnd"/>
                        <w:r w:rsidRPr="0085005D">
                          <w:rPr>
                            <w:rFonts w:cs="Arial"/>
                            <w:bCs/>
                            <w:szCs w:val="20"/>
                          </w:rPr>
                          <w:t>TypeCode</w:t>
                        </w:r>
                        <w:proofErr w:type="spellEnd"/>
                      </w:p>
                    </w:txbxContent>
                  </v:textbox>
                </v:rect>
                <v:shape id="AutoShape 679" o:spid="_x0000_s1262" type="#_x0000_t32" style="position:absolute;left:40084;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alMYAAADdAAAADwAAAGRycy9kb3ducmV2LnhtbESP3WrCQBSE7wu+w3IE7+pGSatGVxFB&#10;lEIVf9DbQ/aYBLNnQ3aN6dt3CwUvh5n5hpktWlOKhmpXWFYw6EcgiFOrC84UnE/r9zEI55E1lpZJ&#10;wQ85WMw7bzNMtH3ygZqjz0SAsEtQQe59lUjp0pwMur6tiIN3s7VBH2SdSV3jM8BNKYdR9CkNFhwW&#10;cqxolVN6Pz6MgmZ/2Y3WVbPZ++wSH77iyRXNt1K9brucgvDU+lf4v73VCj4m8QD+3o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8mpTGAAAA3QAAAA8AAAAAAAAA&#10;AAAAAAAAoQIAAGRycy9kb3ducmV2LnhtbFBLBQYAAAAABAAEAPkAAACUAwAAAAA=&#10;" strokeweight="2pt"/>
                <v:shape id="AutoShape 680" o:spid="_x0000_s1263" type="#_x0000_t32" style="position:absolute;left:38170;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E48UAAADdAAAADwAAAGRycy9kb3ducmV2LnhtbESPQWvCQBSE7wX/w/IKvdVNJWpNXUUE&#10;UQQVrej1kX1Ngtm3IbuN8d+7guBxmJlvmPG0NaVoqHaFZQVf3QgEcWp1wZmC4+/i8xuE88gaS8uk&#10;4EYOppPO2xgTba+8p+bgMxEg7BJUkHtfJVK6NCeDrmsr4uD92dqgD7LOpK7xGuCmlL0oGkiDBYeF&#10;HCua55ReDv9GQbM7bYeLqlnufHaK9+t4dEazUerjvZ39gPDU+lf42V5pBf1R3IPHm/AE5O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4E48UAAADdAAAADwAAAAAAAAAA&#10;AAAAAAChAgAAZHJzL2Rvd25yZXYueG1sUEsFBgAAAAAEAAQA+QAAAJMDAAAAAA==&#10;" strokeweight="2pt"/>
                <v:rect id="Rectangle 681" o:spid="_x0000_s1264" style="position:absolute;left:46038;width:27494;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AyJscA&#10;AADdAAAADwAAAGRycy9kb3ducmV2LnhtbESPzWrDMBCE74G+g9hCLqWRnSb9caKEkhJaeord0vNi&#10;bWxTa2UkJVHePioUchxm55ud5TqaXhzJ+c6ygnySgSCure64UfD9tb1/BuEDssbeMik4k4f16ma0&#10;xELbE5d0rEIjEoR9gQraEIZCSl+3ZNBP7ECcvL11BkOSrpHa4SnBTS+nWfYoDXacGlocaNNS/Vsd&#10;THojj+VP9X53tp/2rexy7Wa7+KTU+Da+LkAEiuF6/J/+0ArmL7MH+FuTEC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QMibHAAAA3QAAAA8AAAAAAAAAAAAAAAAAmAIAAGRy&#10;cy9kb3ducmV2LnhtbFBLBQYAAAAABAAEAPUAAACMAwAAAAA=&#10;" filled="f" fillcolor="#8db3e2" strokeweight="2pt">
                  <v:textbox>
                    <w:txbxContent>
                      <w:p w:rsidR="001767C7" w:rsidRPr="00915DF5" w:rsidRDefault="001767C7" w:rsidP="00C95E63">
                        <w:pPr>
                          <w:rPr>
                            <w:sz w:val="18"/>
                            <w:szCs w:val="18"/>
                          </w:rPr>
                        </w:pPr>
                        <w:proofErr w:type="spellStart"/>
                        <w:proofErr w:type="gramStart"/>
                        <w:r>
                          <w:rPr>
                            <w:rFonts w:cs="Arial"/>
                            <w:bCs/>
                            <w:szCs w:val="20"/>
                          </w:rPr>
                          <w:t>asram:</w:t>
                        </w:r>
                        <w:proofErr w:type="gramEnd"/>
                        <w:r w:rsidRPr="001B2224">
                          <w:rPr>
                            <w:rFonts w:cs="Arial"/>
                            <w:bCs/>
                            <w:szCs w:val="20"/>
                          </w:rPr>
                          <w:t>Issuer</w:t>
                        </w:r>
                        <w:proofErr w:type="spellEnd"/>
                        <w:r w:rsidRPr="001B2224">
                          <w:rPr>
                            <w:rFonts w:cs="Arial"/>
                            <w:bCs/>
                            <w:szCs w:val="20"/>
                          </w:rPr>
                          <w:t xml:space="preserve"> </w:t>
                        </w:r>
                        <w:proofErr w:type="spellStart"/>
                        <w:r w:rsidRPr="001B2224">
                          <w:rPr>
                            <w:rFonts w:cs="Arial"/>
                            <w:bCs/>
                            <w:szCs w:val="20"/>
                          </w:rPr>
                          <w:t>Assigned</w:t>
                        </w:r>
                        <w:r>
                          <w:rPr>
                            <w:rFonts w:cs="Arial"/>
                            <w:bCs/>
                            <w:szCs w:val="20"/>
                          </w:rPr>
                          <w:t>Identification</w:t>
                        </w:r>
                        <w:r w:rsidRPr="00020133">
                          <w:rPr>
                            <w:rFonts w:cs="Arial"/>
                            <w:bCs/>
                            <w:szCs w:val="20"/>
                          </w:rPr>
                          <w:t>Identifier</w:t>
                        </w:r>
                        <w:proofErr w:type="spellEnd"/>
                      </w:p>
                    </w:txbxContent>
                  </v:textbox>
                </v:rect>
                <v:shape id="AutoShape 682" o:spid="_x0000_s1265" type="#_x0000_t32" style="position:absolute;left:42104;top:1594;width:64;height:88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s5DMYAAADdAAAADwAAAGRycy9kb3ducmV2LnhtbESPQWvCQBSE7wX/w/KE3uqmEm2TuooI&#10;0iJUiS3p9ZF9TYLZtyG7jfHfuwXB4zAz3zCL1WAa0VPnassKnicRCOLC6ppLBd9f26dXEM4ja2ws&#10;k4ILOVgtRw8LTLU9c0b90ZciQNilqKDyvk2ldEVFBt3EtsTB+7WdQR9kV0rd4TnATSOnUTSXBmsO&#10;CxW2tKmoOB3/jIL+kO9ftm3/fvBlHme7OPlB86nU43hYv4HwNPh7+Nb+0ApmSRzD/5vw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LOQzGAAAA3QAAAA8AAAAAAAAA&#10;AAAAAAAAoQIAAGRycy9kb3ducmV2LnhtbFBLBQYAAAAABAAEAPkAAACUAwAAAAA=&#10;" strokeweight="2pt"/>
                <v:shape id="AutoShape 683" o:spid="_x0000_s1266" type="#_x0000_t32" style="position:absolute;left:42104;top:1052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ecl8YAAADdAAAADwAAAGRycy9kb3ducmV2LnhtbESPQWvCQBSE70L/w/IKvemmEm1NsxEp&#10;iEVQ0YpeH9nXJDT7NmTXmP57VxB6HGbmGyad96YWHbWusqzgdRSBIM6trrhQcPxeDt9BOI+ssbZM&#10;Cv7IwTx7GqSYaHvlPXUHX4gAYZeggtL7JpHS5SUZdCPbEAfvx7YGfZBtIXWL1wA3tRxH0VQarDgs&#10;lNjQZ0n57+FiFHS70/Zt2XSrnS9O8X4dz85oNkq9PPeLDxCeev8ffrS/tILJLJ7A/U14Aj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HnJfGAAAA3QAAAA8AAAAAAAAA&#10;AAAAAAAAoQIAAGRycy9kb3ducmV2LnhtbFBLBQYAAAAABAAEAPkAAACUAwAAAAA=&#10;" strokeweight="2pt"/>
                <v:rect id="Rechteck 6224" o:spid="_x0000_s1267" style="position:absolute;top:4465;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vKR8YA&#10;AADdAAAADwAAAGRycy9kb3ducmV2LnhtbESP3WrCQBSE7wXfYTmCN6KbhiIluooI0lAK0vhzfcge&#10;k2D2bMyuSfr23UKhl8PMfMOst4OpRUetqywreFlEIIhzqysuFJxPh/kbCOeRNdaWScE3OdhuxqM1&#10;Jtr2/EVd5gsRIOwSVFB63yRSurwkg25hG+Lg3Wxr0AfZFlK32Ae4qWUcRUtpsOKwUGJD+5Lye/Y0&#10;Cvr82F1Pn+/yOLumlh/pY59dPpSaTobdCoSnwf+H/9qpVrCM41f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vKR8YAAADdAAAADwAAAAAAAAAAAAAAAACYAgAAZHJz&#10;L2Rvd25yZXYueG1sUEsFBgAAAAAEAAQA9QAAAIsDAAAAAA==&#10;" filled="f" stroked="f">
                  <v:textbox>
                    <w:txbxContent>
                      <w:p w:rsidR="001767C7" w:rsidRDefault="001767C7" w:rsidP="007B7B89">
                        <w:pPr>
                          <w:rPr>
                            <w:rFonts w:cs="Arial"/>
                            <w:b/>
                            <w:sz w:val="24"/>
                            <w:szCs w:val="24"/>
                            <w:lang w:val="de-DE"/>
                          </w:rPr>
                        </w:pPr>
                        <w:r>
                          <w:rPr>
                            <w:rFonts w:cs="Arial"/>
                            <w:b/>
                            <w:sz w:val="24"/>
                            <w:szCs w:val="24"/>
                            <w:lang w:val="de-DE"/>
                          </w:rPr>
                          <w:t>0..*</w:t>
                        </w:r>
                      </w:p>
                    </w:txbxContent>
                  </v:textbox>
                </v:rect>
                <v:rect id="Rechteck 6225" o:spid="_x0000_s1268" style="position:absolute;left:41785;top:1594;width:501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dv3MYA&#10;AADdAAAADwAAAGRycy9kb3ducmV2LnhtbESP3WrCQBSE7wXfYTmCN6KbBioluooI0lAK0vhzfcge&#10;k2D2bMyuSfr23UKhl8PMfMOst4OpRUetqywreFlEIIhzqysuFJxPh/kbCOeRNdaWScE3OdhuxqM1&#10;Jtr2/EVd5gsRIOwSVFB63yRSurwkg25hG+Lg3Wxr0AfZFlK32Ae4qWUcRUtpsOKwUGJD+5Lye/Y0&#10;Cvr82F1Pn+/yOLumlh/pY59dPpSaTobdCoSnwf+H/9qpVrCM41f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dv3MYAAADdAAAADwAAAAAAAAAAAAAAAACYAgAAZHJz&#10;L2Rvd25yZXYueG1sUEsFBgAAAAAEAAQA9QAAAIsDAAAAAA==&#10;" filled="f" stroked="f">
                  <v:textbox>
                    <w:txbxContent>
                      <w:p w:rsidR="001767C7" w:rsidRDefault="001767C7" w:rsidP="008A1679">
                        <w:pPr>
                          <w:rPr>
                            <w:rFonts w:cs="Arial"/>
                            <w:b/>
                            <w:sz w:val="24"/>
                            <w:szCs w:val="24"/>
                            <w:lang w:val="de-DE"/>
                          </w:rPr>
                        </w:pPr>
                        <w:r>
                          <w:rPr>
                            <w:rFonts w:cs="Arial"/>
                            <w:b/>
                            <w:sz w:val="24"/>
                            <w:szCs w:val="24"/>
                            <w:lang w:val="de-DE"/>
                          </w:rPr>
                          <w:t>0..1</w:t>
                        </w:r>
                      </w:p>
                    </w:txbxContent>
                  </v:textbox>
                </v:rect>
                <v:rect id="Rechteck 6226" o:spid="_x0000_s1269" style="position:absolute;left:41785;top:10526;width:501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Xxq8YA&#10;AADdAAAADwAAAGRycy9kb3ducmV2LnhtbESPT2uDQBTE74V8h+UFeinNGg9STFYpgVIpgVDz5/xw&#10;X1XqvjXuRs237xYKPQ4z8xtmm8+mEyMNrrWsYL2KQBBXVrdcKzgd355fQDiPrLGzTAru5CDPFg9b&#10;TLWd+JPG0tciQNilqKDxvk+ldFVDBt3K9sTB+7KDQR/kUEs94BTgppNxFCXSYMthocGedg1V3+XN&#10;KJiqw3g57t/l4elSWL4W1115/lDqcTm/bkB4mv1/+K9daAVJHCfw+yY8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Xxq8YAAADdAAAADwAAAAAAAAAAAAAAAACYAgAAZHJz&#10;L2Rvd25yZXYueG1sUEsFBgAAAAAEAAQA9QAAAIsDAAAAAA==&#10;" filled="f" stroked="f">
                  <v:textbox>
                    <w:txbxContent>
                      <w:p w:rsidR="001767C7" w:rsidRDefault="001767C7" w:rsidP="008A1679">
                        <w:pPr>
                          <w:rPr>
                            <w:rFonts w:cs="Arial"/>
                            <w:b/>
                            <w:sz w:val="24"/>
                            <w:szCs w:val="24"/>
                            <w:lang w:val="de-DE"/>
                          </w:rPr>
                        </w:pPr>
                        <w:r>
                          <w:rPr>
                            <w:rFonts w:cs="Arial"/>
                            <w:b/>
                            <w:sz w:val="24"/>
                            <w:szCs w:val="24"/>
                            <w:lang w:val="de-DE"/>
                          </w:rPr>
                          <w:t>0..1</w:t>
                        </w:r>
                      </w:p>
                    </w:txbxContent>
                  </v:textbox>
                </v:rect>
                <w10:anchorlock/>
              </v:group>
            </w:pict>
          </mc:Fallback>
        </mc:AlternateContent>
      </w:r>
    </w:p>
    <w:p w14:paraId="3B1C6E21" w14:textId="77777777" w:rsidR="00C95E63" w:rsidRDefault="00C95E63" w:rsidP="00C95E63"/>
    <w:p w14:paraId="3B1C6E22" w14:textId="77777777" w:rsidR="007B7B89" w:rsidRDefault="007B7B89">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E2A" w14:textId="77777777" w:rsidTr="007B7B89">
        <w:trPr>
          <w:cantSplit/>
          <w:trHeight w:val="329"/>
          <w:tblHeader/>
        </w:trPr>
        <w:tc>
          <w:tcPr>
            <w:tcW w:w="1050" w:type="pct"/>
            <w:shd w:val="clear" w:color="auto" w:fill="FFFFCC"/>
            <w:vAlign w:val="center"/>
          </w:tcPr>
          <w:p w14:paraId="3B1C6E23" w14:textId="77777777" w:rsidR="0065314E" w:rsidRPr="0065314E" w:rsidRDefault="0065314E" w:rsidP="008A1679">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E24" w14:textId="77777777" w:rsidR="0065314E" w:rsidRPr="0065314E" w:rsidRDefault="0065314E" w:rsidP="008A1679">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E25" w14:textId="77777777" w:rsidR="0065314E" w:rsidRPr="0065314E" w:rsidRDefault="0065314E" w:rsidP="008A1679">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E26" w14:textId="77777777" w:rsidR="0065314E" w:rsidRPr="0065314E" w:rsidRDefault="0065314E" w:rsidP="008A1679">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E27" w14:textId="77777777" w:rsidR="0065314E" w:rsidRPr="0065314E" w:rsidRDefault="0065314E" w:rsidP="008A1679">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E28" w14:textId="77777777" w:rsidR="0065314E" w:rsidRPr="0065314E" w:rsidRDefault="0065314E" w:rsidP="008A1679">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E29" w14:textId="77777777" w:rsidR="0065314E" w:rsidRPr="0065314E" w:rsidRDefault="0065314E" w:rsidP="008A1679">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E34" w14:textId="77777777" w:rsidTr="008A1679">
        <w:trPr>
          <w:cantSplit/>
          <w:trHeight w:val="318"/>
        </w:trPr>
        <w:tc>
          <w:tcPr>
            <w:tcW w:w="1050" w:type="pct"/>
            <w:shd w:val="clear" w:color="auto" w:fill="92D050"/>
            <w:vAlign w:val="center"/>
          </w:tcPr>
          <w:p w14:paraId="3B1C6E2B" w14:textId="77777777" w:rsidR="0065314E" w:rsidRPr="0065314E" w:rsidRDefault="0065314E" w:rsidP="008A1679">
            <w:pPr>
              <w:rPr>
                <w:rFonts w:eastAsia="Times New Roman" w:cs="Arial"/>
                <w:color w:val="000000"/>
                <w:sz w:val="16"/>
                <w:szCs w:val="20"/>
                <w:highlight w:val="yellow"/>
                <w:lang w:eastAsia="de-DE"/>
              </w:rPr>
            </w:pPr>
            <w:r w:rsidRPr="0065314E">
              <w:rPr>
                <w:rFonts w:eastAsia="Times New Roman" w:cs="Arial"/>
                <w:bCs/>
                <w:color w:val="000000"/>
                <w:sz w:val="16"/>
                <w:szCs w:val="20"/>
                <w:lang w:eastAsia="de-DE"/>
              </w:rPr>
              <w:t>asram:</w:t>
            </w:r>
            <w:r w:rsidRPr="0065314E">
              <w:rPr>
                <w:rFonts w:cs="Arial"/>
                <w:bCs/>
                <w:sz w:val="16"/>
                <w:szCs w:val="20"/>
              </w:rPr>
              <w:t>IdentificationIdentifier</w:t>
            </w:r>
          </w:p>
        </w:tc>
        <w:tc>
          <w:tcPr>
            <w:tcW w:w="450" w:type="pct"/>
            <w:shd w:val="clear" w:color="auto" w:fill="92D050"/>
            <w:vAlign w:val="center"/>
          </w:tcPr>
          <w:p w14:paraId="3B1C6E2C" w14:textId="77777777" w:rsidR="0065314E" w:rsidRPr="0065314E" w:rsidRDefault="0065314E" w:rsidP="008A1679">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2D" w14:textId="77777777" w:rsidR="0065314E" w:rsidRPr="0065314E" w:rsidRDefault="0065314E" w:rsidP="008A1679">
            <w:pPr>
              <w:rPr>
                <w:rFonts w:eastAsia="Times New Roman" w:cs="Arial"/>
                <w:color w:val="000000"/>
                <w:sz w:val="16"/>
                <w:szCs w:val="20"/>
                <w:lang w:eastAsia="de-DE"/>
              </w:rPr>
            </w:pPr>
            <w:r w:rsidRPr="0065314E">
              <w:rPr>
                <w:rFonts w:eastAsia="Times New Roman" w:cs="Arial"/>
                <w:color w:val="000000"/>
                <w:sz w:val="16"/>
                <w:szCs w:val="20"/>
                <w:lang w:eastAsia="de-DE"/>
              </w:rPr>
              <w:t>35</w:t>
            </w:r>
          </w:p>
        </w:tc>
        <w:tc>
          <w:tcPr>
            <w:tcW w:w="350" w:type="pct"/>
            <w:shd w:val="clear" w:color="auto" w:fill="92D050"/>
            <w:vAlign w:val="center"/>
          </w:tcPr>
          <w:p w14:paraId="3B1C6E2E" w14:textId="77777777" w:rsidR="0065314E" w:rsidRPr="0065314E" w:rsidRDefault="0065314E" w:rsidP="008A1679">
            <w:pPr>
              <w:rPr>
                <w:rFonts w:eastAsia="Times New Roman" w:cs="Arial"/>
                <w:color w:val="000000"/>
                <w:sz w:val="16"/>
                <w:szCs w:val="20"/>
                <w:lang w:eastAsia="de-DE"/>
              </w:rPr>
            </w:pPr>
            <w:r w:rsidRPr="0065314E">
              <w:rPr>
                <w:rFonts w:eastAsia="Times New Roman" w:cs="Arial"/>
                <w:color w:val="000000"/>
                <w:sz w:val="16"/>
                <w:szCs w:val="20"/>
                <w:lang w:eastAsia="de-DE"/>
              </w:rPr>
              <w:t>5</w:t>
            </w:r>
          </w:p>
        </w:tc>
        <w:tc>
          <w:tcPr>
            <w:tcW w:w="950" w:type="pct"/>
            <w:shd w:val="clear" w:color="auto" w:fill="92D050"/>
            <w:vAlign w:val="center"/>
          </w:tcPr>
          <w:p w14:paraId="3B1C6E2F" w14:textId="77777777" w:rsidR="0065314E" w:rsidRPr="0065314E" w:rsidRDefault="0065314E" w:rsidP="008A1679">
            <w:pPr>
              <w:rPr>
                <w:rFonts w:eastAsia="Times New Roman" w:cs="Arial"/>
                <w:color w:val="000000"/>
                <w:sz w:val="16"/>
                <w:szCs w:val="20"/>
                <w:lang w:eastAsia="de-DE"/>
              </w:rPr>
            </w:pPr>
            <w:r w:rsidRPr="0065314E">
              <w:rPr>
                <w:rFonts w:eastAsia="Times New Roman" w:cs="Arial"/>
                <w:color w:val="000000"/>
                <w:sz w:val="16"/>
                <w:szCs w:val="20"/>
                <w:lang w:eastAsia="de-DE"/>
              </w:rPr>
              <w:t>4501003</w:t>
            </w:r>
          </w:p>
        </w:tc>
        <w:tc>
          <w:tcPr>
            <w:tcW w:w="300" w:type="pct"/>
            <w:shd w:val="clear" w:color="auto" w:fill="92D050"/>
            <w:vAlign w:val="center"/>
          </w:tcPr>
          <w:p w14:paraId="3B1C6E30" w14:textId="77777777" w:rsidR="0065314E" w:rsidRPr="0065314E" w:rsidRDefault="0065314E" w:rsidP="008A1679">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31" w14:textId="77777777" w:rsidR="0065314E" w:rsidRPr="0065314E" w:rsidRDefault="0065314E" w:rsidP="008A1679">
            <w:pPr>
              <w:rPr>
                <w:rFonts w:eastAsia="Times New Roman" w:cs="Arial"/>
                <w:color w:val="000000"/>
                <w:sz w:val="16"/>
                <w:szCs w:val="20"/>
                <w:lang w:eastAsia="de-DE"/>
              </w:rPr>
            </w:pPr>
            <w:r w:rsidRPr="0065314E">
              <w:rPr>
                <w:rFonts w:eastAsia="Times New Roman" w:cs="Arial"/>
                <w:color w:val="000000"/>
                <w:sz w:val="16"/>
                <w:szCs w:val="20"/>
                <w:lang w:eastAsia="de-DE"/>
              </w:rPr>
              <w:t>If “asram:TypeCode” is equal to Value "389", the following assignment is valid:</w:t>
            </w:r>
          </w:p>
          <w:p w14:paraId="3B1C6E32" w14:textId="77777777" w:rsidR="0065314E" w:rsidRPr="0065314E" w:rsidRDefault="0065314E" w:rsidP="008A1679">
            <w:pPr>
              <w:rPr>
                <w:rFonts w:eastAsia="Times New Roman" w:cs="Arial"/>
                <w:color w:val="000000"/>
                <w:sz w:val="16"/>
                <w:szCs w:val="20"/>
                <w:lang w:eastAsia="de-DE"/>
              </w:rPr>
            </w:pPr>
          </w:p>
          <w:p w14:paraId="3B1C6E33" w14:textId="77777777" w:rsidR="0065314E" w:rsidRPr="0065314E" w:rsidRDefault="0065314E" w:rsidP="008A1679">
            <w:pPr>
              <w:rPr>
                <w:rFonts w:eastAsia="Times New Roman" w:cs="Arial"/>
                <w:color w:val="000000"/>
                <w:sz w:val="16"/>
                <w:szCs w:val="20"/>
                <w:lang w:eastAsia="de-DE"/>
              </w:rPr>
            </w:pPr>
            <w:r w:rsidRPr="0065314E">
              <w:rPr>
                <w:rFonts w:eastAsia="Times New Roman" w:cs="Arial"/>
                <w:color w:val="000000"/>
                <w:sz w:val="16"/>
                <w:szCs w:val="20"/>
                <w:lang w:eastAsia="de-DE"/>
              </w:rPr>
              <w:t>InvoiceNumber: Specific number of the invoice</w:t>
            </w:r>
          </w:p>
        </w:tc>
      </w:tr>
    </w:tbl>
    <w:p w14:paraId="3B1C6E35" w14:textId="77777777" w:rsidR="00B01E3F" w:rsidRDefault="00B01E3F" w:rsidP="005A65E8"/>
    <w:p w14:paraId="3B1C6E36" w14:textId="77777777" w:rsidR="008948CB" w:rsidRDefault="008948CB" w:rsidP="008948CB"/>
    <w:p w14:paraId="3B1C6E37" w14:textId="77777777" w:rsidR="00B968DC" w:rsidRPr="00B01E3F" w:rsidRDefault="001A7310" w:rsidP="005A4F81">
      <w:pPr>
        <w:pStyle w:val="berschrift3"/>
      </w:pPr>
      <w:bookmarkStart w:id="44" w:name="_Toc319064761"/>
      <w:r w:rsidRPr="001B2224">
        <w:t>asram:</w:t>
      </w:r>
      <w:r w:rsidRPr="005A4F81">
        <w:t>ShipToCITradeParty</w:t>
      </w:r>
      <w:bookmarkEnd w:id="44"/>
    </w:p>
    <w:p w14:paraId="3B1C6E38" w14:textId="77777777" w:rsidR="007B1D50" w:rsidRDefault="007B1D50" w:rsidP="008A1679"/>
    <w:p w14:paraId="3B1C6E39" w14:textId="77777777" w:rsidR="007B1D50" w:rsidRDefault="008A1679" w:rsidP="008A1679">
      <w:r>
        <w:rPr>
          <w:noProof/>
          <w:lang w:eastAsia="zh-TW"/>
        </w:rPr>
        <mc:AlternateContent>
          <mc:Choice Requires="wpg">
            <w:drawing>
              <wp:inline distT="0" distB="0" distL="0" distR="0" wp14:anchorId="3B1C7106" wp14:editId="3B1C7107">
                <wp:extent cx="4903544" cy="495389"/>
                <wp:effectExtent l="0" t="0" r="11430" b="0"/>
                <wp:docPr id="6230" name="Gruppieren 6230"/>
                <wp:cNvGraphicFramePr/>
                <a:graphic xmlns:a="http://schemas.openxmlformats.org/drawingml/2006/main">
                  <a:graphicData uri="http://schemas.microsoft.com/office/word/2010/wordprocessingGroup">
                    <wpg:wgp>
                      <wpg:cNvGrpSpPr/>
                      <wpg:grpSpPr>
                        <a:xfrm>
                          <a:off x="0" y="0"/>
                          <a:ext cx="4903544" cy="495389"/>
                          <a:chOff x="0" y="0"/>
                          <a:chExt cx="4903544" cy="495389"/>
                        </a:xfrm>
                      </wpg:grpSpPr>
                      <wps:wsp>
                        <wps:cNvPr id="5929" name="Rectangle 167"/>
                        <wps:cNvSpPr>
                          <a:spLocks noChangeArrowheads="1"/>
                        </wps:cNvSpPr>
                        <wps:spPr bwMode="auto">
                          <a:xfrm>
                            <a:off x="255181" y="0"/>
                            <a:ext cx="1952625" cy="344805"/>
                          </a:xfrm>
                          <a:prstGeom prst="rect">
                            <a:avLst/>
                          </a:prstGeom>
                          <a:solidFill>
                            <a:srgbClr val="8DB3E2"/>
                          </a:solidFill>
                          <a:ln w="25400">
                            <a:solidFill>
                              <a:srgbClr val="000000"/>
                            </a:solidFill>
                            <a:miter lim="800000"/>
                            <a:headEnd/>
                            <a:tailEnd/>
                          </a:ln>
                        </wps:spPr>
                        <wps:txbx>
                          <w:txbxContent>
                            <w:p w14:paraId="3B1C71AD" w14:textId="77777777" w:rsidR="00413327" w:rsidRPr="00E35B4B" w:rsidRDefault="00413327" w:rsidP="00B01E3F">
                              <w:pPr>
                                <w:rPr>
                                  <w:szCs w:val="24"/>
                                </w:rPr>
                              </w:pPr>
                              <w:r w:rsidRPr="00B01E3F">
                                <w:rPr>
                                  <w:rFonts w:cs="Arial"/>
                                  <w:b/>
                                  <w:bCs/>
                                  <w:szCs w:val="20"/>
                                </w:rPr>
                                <w:t>asram:ShipToCITradeParty</w:t>
                              </w:r>
                            </w:p>
                          </w:txbxContent>
                        </wps:txbx>
                        <wps:bodyPr rot="0" vert="horz" wrap="square" lIns="91440" tIns="45720" rIns="91440" bIns="45720" anchor="t" anchorCtr="0" upright="1">
                          <a:noAutofit/>
                        </wps:bodyPr>
                      </wps:wsp>
                      <wps:wsp>
                        <wps:cNvPr id="5930" name="AutoShape 168"/>
                        <wps:cNvCnPr>
                          <a:cxnSpLocks noChangeShapeType="1"/>
                        </wps:cNvCnPr>
                        <wps:spPr bwMode="auto">
                          <a:xfrm>
                            <a:off x="2413591"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31" name="Rectangle 169"/>
                        <wps:cNvSpPr>
                          <a:spLocks noChangeArrowheads="1"/>
                        </wps:cNvSpPr>
                        <wps:spPr bwMode="auto">
                          <a:xfrm>
                            <a:off x="2987749" y="0"/>
                            <a:ext cx="19157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AE" w14:textId="77777777" w:rsidR="00413327" w:rsidRPr="00E35B4B" w:rsidRDefault="00413327" w:rsidP="00B01E3F">
                              <w:r>
                                <w:rPr>
                                  <w:rFonts w:cs="Arial"/>
                                  <w:bCs/>
                                  <w:szCs w:val="20"/>
                                </w:rPr>
                                <w:t>asram:Identification</w:t>
                              </w:r>
                              <w:r w:rsidRPr="00020133">
                                <w:rPr>
                                  <w:rFonts w:cs="Arial"/>
                                  <w:bCs/>
                                  <w:szCs w:val="20"/>
                                </w:rPr>
                                <w:t>Identifier</w:t>
                              </w:r>
                            </w:p>
                          </w:txbxContent>
                        </wps:txbx>
                        <wps:bodyPr rot="0" vert="horz" wrap="square" lIns="91440" tIns="45720" rIns="91440" bIns="45720" anchor="t" anchorCtr="0" upright="1">
                          <a:noAutofit/>
                        </wps:bodyPr>
                      </wps:wsp>
                      <wps:wsp>
                        <wps:cNvPr id="5932" name="Rectangle 170"/>
                        <wps:cNvSpPr>
                          <a:spLocks noChangeArrowheads="1"/>
                        </wps:cNvSpPr>
                        <wps:spPr bwMode="auto">
                          <a:xfrm>
                            <a:off x="2222205"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33" name="AutoShape 171"/>
                        <wps:cNvCnPr>
                          <a:cxnSpLocks noChangeShapeType="1"/>
                        </wps:cNvCnPr>
                        <wps:spPr bwMode="auto">
                          <a:xfrm>
                            <a:off x="2211572"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8" name="Rechteck 6228"/>
                        <wps:cNvSpPr>
                          <a:spLocks noChangeArrowheads="1"/>
                        </wps:cNvSpPr>
                        <wps:spPr bwMode="auto">
                          <a:xfrm>
                            <a:off x="0" y="10633"/>
                            <a:ext cx="293370" cy="293370"/>
                          </a:xfrm>
                          <a:prstGeom prst="rect">
                            <a:avLst/>
                          </a:prstGeom>
                          <a:noFill/>
                          <a:ln>
                            <a:noFill/>
                          </a:ln>
                          <a:extLst/>
                        </wps:spPr>
                        <wps:txbx>
                          <w:txbxContent>
                            <w:p w14:paraId="3B1C71AF" w14:textId="77777777" w:rsidR="00413327" w:rsidRDefault="00413327" w:rsidP="008A167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29" name="Rechteck 6229"/>
                        <wps:cNvSpPr>
                          <a:spLocks noChangeArrowheads="1"/>
                        </wps:cNvSpPr>
                        <wps:spPr bwMode="auto">
                          <a:xfrm>
                            <a:off x="2583712" y="202019"/>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B0" w14:textId="77777777" w:rsidR="00413327" w:rsidRDefault="00413327" w:rsidP="008A1679">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30" o:spid="_x0000_s1270" style="width:386.1pt;height:39pt;mso-position-horizontal-relative:char;mso-position-vertical-relative:line" coordsize="49035,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">
                <v:rect id="Rectangle 167" o:spid="_x0000_s1271" style="position:absolute;left:2551;width:195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kNsMA&#10;AADdAAAADwAAAGRycy9kb3ducmV2LnhtbESPQYvCMBSE7wv+h/AEb2tqQdlWo4giiIcF3QWvz+bZ&#10;FJuX0kSt/vqNIOxxmJlvmNmis7W4UesrxwpGwwQEceF0xaWC35/N5xcIH5A11o5JwYM8LOa9jxnm&#10;2t15T7dDKEWEsM9RgQmhyaX0hSGLfuga4uidXWsxRNmWUrd4j3BbyzRJJtJixXHBYEMrQ8XlcLUK&#10;1tej2Tyd8btvqp76hG6VpVulBv1uOQURqAv/4Xd7qxWMszSD15v4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YkNsMAAADdAAAADwAAAAAAAAAAAAAAAACYAgAAZHJzL2Rv&#10;d25yZXYueG1sUEsFBgAAAAAEAAQA9QAAAIgDAAAAAA==&#10;" fillcolor="#8db3e2" strokeweight="2pt">
                  <v:textbox>
                    <w:txbxContent>
                      <w:p w:rsidR="001767C7" w:rsidRPr="00E35B4B" w:rsidRDefault="001767C7" w:rsidP="00B01E3F">
                        <w:pPr>
                          <w:rPr>
                            <w:szCs w:val="24"/>
                          </w:rPr>
                        </w:pPr>
                        <w:proofErr w:type="spellStart"/>
                        <w:proofErr w:type="gramStart"/>
                        <w:r w:rsidRPr="00B01E3F">
                          <w:rPr>
                            <w:rFonts w:cs="Arial"/>
                            <w:b/>
                            <w:bCs/>
                            <w:szCs w:val="20"/>
                          </w:rPr>
                          <w:t>asram:</w:t>
                        </w:r>
                        <w:proofErr w:type="gramEnd"/>
                        <w:r w:rsidRPr="00B01E3F">
                          <w:rPr>
                            <w:rFonts w:cs="Arial"/>
                            <w:b/>
                            <w:bCs/>
                            <w:szCs w:val="20"/>
                          </w:rPr>
                          <w:t>ShipToCITradeParty</w:t>
                        </w:r>
                        <w:proofErr w:type="spellEnd"/>
                      </w:p>
                    </w:txbxContent>
                  </v:textbox>
                </v:rect>
                <v:shape id="AutoShape 168" o:spid="_x0000_s1272" type="#_x0000_t32" style="position:absolute;left:24135;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ZMcsQAAADdAAAADwAAAGRycy9kb3ducmV2LnhtbERPTWvCQBC9C/0Pywi96cY2ak2zkVKQ&#10;FkFFK3odstMkNDsbstsk/ffdg+Dx8b7T9WBq0VHrKssKZtMIBHFudcWFgvPXZvICwnlkjbVlUvBH&#10;DtbZwyjFRNuej9SdfCFCCLsEFZTeN4mULi/JoJvahjhw37Y16ANsC6lb7EO4qeVTFC2kwYpDQ4kN&#10;vZeU/5x+jYLucNkvN033cfDFJT5u49UVzU6px/Hw9grC0+Dv4pv7UyuYr57D/vAmPAGZ/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dkxyxAAAAN0AAAAPAAAAAAAAAAAA&#10;AAAAAKECAABkcnMvZG93bnJldi54bWxQSwUGAAAAAAQABAD5AAAAkgMAAAAA&#10;" strokeweight="2pt"/>
                <v:rect id="Rectangle 169" o:spid="_x0000_s1273" style="position:absolute;left:29877;width:191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6t8cA&#10;AADdAAAADwAAAGRycy9kb3ducmV2LnhtbESPzU7DMBCE70i8g7VIvSDqpD9QQt2qAlVUPZGAel7F&#10;SxIRryPbbd23x5WQOI5m55ud5TqaXpzI+c6ygnycgSCure64UfD1uX1YgPABWWNvmRRcyMN6dXuz&#10;xELbM5d0qkIjEoR9gQraEIZCSl+3ZNCP7UCcvG/rDIYkXSO1w3OCm15OsuxRGuw4NbQ40GtL9U91&#10;NOmNPJaH6v3+Yvf2rexy7WYf8Ump0V3cvIAIFMP/8V96pxXMn6c5XNckB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IerfHAAAA3QAAAA8AAAAAAAAAAAAAAAAAmAIAAGRy&#10;cy9kb3ducmV2LnhtbFBLBQYAAAAABAAEAPUAAACMAwAAAAA=&#10;" filled="f" fillcolor="#8db3e2" strokeweight="2pt">
                  <v:textbox>
                    <w:txbxContent>
                      <w:p w:rsidR="001767C7" w:rsidRPr="00E35B4B" w:rsidRDefault="001767C7" w:rsidP="00B01E3F">
                        <w:proofErr w:type="spellStart"/>
                        <w:proofErr w:type="gramStart"/>
                        <w:r>
                          <w:rPr>
                            <w:rFonts w:cs="Arial"/>
                            <w:bCs/>
                            <w:szCs w:val="20"/>
                          </w:rPr>
                          <w:t>asram:</w:t>
                        </w:r>
                        <w:proofErr w:type="gramEnd"/>
                        <w:r>
                          <w:rPr>
                            <w:rFonts w:cs="Arial"/>
                            <w:bCs/>
                            <w:szCs w:val="20"/>
                          </w:rPr>
                          <w:t>Identification</w:t>
                        </w:r>
                        <w:r w:rsidRPr="00020133">
                          <w:rPr>
                            <w:rFonts w:cs="Arial"/>
                            <w:bCs/>
                            <w:szCs w:val="20"/>
                          </w:rPr>
                          <w:t>Identifier</w:t>
                        </w:r>
                        <w:proofErr w:type="spellEnd"/>
                      </w:p>
                    </w:txbxContent>
                  </v:textbox>
                </v:rect>
                <v:rect id="Rectangle 170" o:spid="_x0000_s1274" style="position:absolute;left:22222;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xMVcYA&#10;AADdAAAADwAAAGRycy9kb3ducmV2LnhtbESPQWsCMRSE7wX/Q3hCbzXrFqvdGkUEaUEEte39sXnd&#10;Xdy8rElW0/56Uyj0OMzMN8x8GU0rLuR8Y1nBeJSBIC6tbrhS8PG+eZiB8AFZY2uZFHyTh+VicDfH&#10;QtsrH+hyDJVIEPYFKqhD6AopfVmTQT+yHXHyvqwzGJJ0ldQOrwluWpln2ZM02HBaqLGjdU3l6dgb&#10;Bd1u0r9Oz1v38znr9yVuow15VOp+GFcvIALF8B/+a79pBZPnxxx+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xMVcYAAADdAAAADwAAAAAAAAAAAAAAAACYAgAAZHJz&#10;L2Rvd25yZXYueG1sUEsFBgAAAAAEAAQA9QAAAIsDAAAAAA==&#10;" strokeweight="2pt"/>
                <v:shape id="AutoShape 171" o:spid="_x0000_s1275" type="#_x0000_t32" style="position:absolute;left:22115;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TSBcYAAADdAAAADwAAAGRycy9kb3ducmV2LnhtbESP3WrCQBSE7wXfYTmCd3XjT7VGVxFB&#10;lEIbtMXeHrLHJJg9G7JrjG/fLRS8HGbmG2a5bk0pGqpdYVnBcBCBIE6tLjhT8P21e3kD4TyyxtIy&#10;KXiQg/Wq21lirO2dj9ScfCYChF2MCnLvq1hKl+Zk0A1sRRy8i60N+iDrTOoa7wFuSjmKoqk0WHBY&#10;yLGibU7p9XQzCprk/DnbVc0+8dl5cnyfzH/QfCjV77WbBQhPrX+G/9sHreB1Ph7D35vw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k0gXGAAAA3QAAAA8AAAAAAAAA&#10;AAAAAAAAoQIAAGRycy9kb3ducmV2LnhtbFBLBQYAAAAABAAEAPkAAACUAwAAAAA=&#10;" strokeweight="2pt"/>
                <v:rect id="Rechteck 6228" o:spid="_x0000_s1276" style="position:absolute;top:10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bAQsIA&#10;AADdAAAADwAAAGRycy9kb3ducmV2LnhtbERPy4rCMBTdC/MP4Q7MRjS1C5FqlEEYLMOAWB/rS3Nt&#10;i81NbTJt/XuzEFweznu1GUwtOmpdZVnBbBqBIM6trrhQcDr+TBYgnEfWWFsmBQ9ysFl/jFaYaNvz&#10;gbrMFyKEsEtQQel9k0jp8pIMuqltiAN3ta1BH2BbSN1iH8JNLeMomkuDFYeGEhvalpTfsn+joM/3&#10;3eX4t5P78SW1fE/v2+z8q9TX5/C9BOFp8G/xy51qBfM4DnPDm/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BsBCwgAAAN0AAAAPAAAAAAAAAAAAAAAAAJgCAABkcnMvZG93&#10;bnJldi54bWxQSwUGAAAAAAQABAD1AAAAhwMAAAAA&#10;" filled="f" stroked="f">
                  <v:textbox>
                    <w:txbxContent>
                      <w:p w:rsidR="001767C7" w:rsidRDefault="001767C7" w:rsidP="008A1679">
                        <w:pPr>
                          <w:rPr>
                            <w:rFonts w:cs="Arial"/>
                            <w:b/>
                            <w:color w:val="C00000"/>
                            <w:sz w:val="24"/>
                            <w:szCs w:val="24"/>
                            <w:lang w:val="de-DE"/>
                          </w:rPr>
                        </w:pPr>
                        <w:r>
                          <w:rPr>
                            <w:rFonts w:cs="Arial"/>
                            <w:b/>
                            <w:color w:val="C00000"/>
                            <w:sz w:val="24"/>
                            <w:szCs w:val="24"/>
                            <w:lang w:val="de-DE"/>
                          </w:rPr>
                          <w:t>1</w:t>
                        </w:r>
                      </w:p>
                    </w:txbxContent>
                  </v:textbox>
                </v:rect>
                <v:rect id="Rechteck 6229" o:spid="_x0000_s1277" style="position:absolute;left:25837;top:2020;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pl2cYA&#10;AADdAAAADwAAAGRycy9kb3ducmV2LnhtbESPT2vCQBTE7wW/w/IEL0U3zUHa6CoiSIMUpPHP+ZF9&#10;JsHs25hdk/jtu4VCj8PM/IZZrgdTi45aV1lW8DaLQBDnVldcKDgdd9N3EM4ja6wtk4InOVivRi9L&#10;TLTt+Zu6zBciQNglqKD0vkmkdHlJBt3MNsTBu9rWoA+yLaRusQ9wU8s4iubSYMVhocSGtiXlt+xh&#10;FPT5obscvz7l4fWSWr6n92123is1GQ+bBQhPg/8P/7VTrWAexx/w+yY8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pl2cYAAADdAAAADwAAAAAAAAAAAAAAAACYAgAAZHJz&#10;L2Rvd25yZXYueG1sUEsFBgAAAAAEAAQA9QAAAIsDAAAAAA==&#10;" filled="f" stroked="f">
                  <v:textbox>
                    <w:txbxContent>
                      <w:p w:rsidR="001767C7" w:rsidRDefault="001767C7" w:rsidP="008A1679">
                        <w:pPr>
                          <w:rPr>
                            <w:rFonts w:cs="Arial"/>
                            <w:b/>
                            <w:sz w:val="24"/>
                            <w:szCs w:val="24"/>
                            <w:lang w:val="de-DE"/>
                          </w:rPr>
                        </w:pPr>
                        <w:r>
                          <w:rPr>
                            <w:rFonts w:cs="Arial"/>
                            <w:b/>
                            <w:sz w:val="24"/>
                            <w:szCs w:val="24"/>
                            <w:lang w:val="de-DE"/>
                          </w:rPr>
                          <w:t>0..*</w:t>
                        </w:r>
                      </w:p>
                    </w:txbxContent>
                  </v:textbox>
                </v:rect>
                <w10:anchorlock/>
              </v:group>
            </w:pict>
          </mc:Fallback>
        </mc:AlternateContent>
      </w:r>
    </w:p>
    <w:p w14:paraId="3B1C6E3A" w14:textId="77777777" w:rsidR="008A1679" w:rsidRDefault="008A1679" w:rsidP="008A1679"/>
    <w:p w14:paraId="3B1C6E3B" w14:textId="77777777" w:rsidR="008A1679" w:rsidRDefault="008A1679" w:rsidP="008A1679"/>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E43" w14:textId="77777777" w:rsidTr="008A1679">
        <w:trPr>
          <w:cantSplit/>
          <w:trHeight w:val="329"/>
          <w:tblHeader/>
        </w:trPr>
        <w:tc>
          <w:tcPr>
            <w:tcW w:w="1050" w:type="pct"/>
            <w:shd w:val="clear" w:color="auto" w:fill="FFFFCC"/>
            <w:vAlign w:val="center"/>
          </w:tcPr>
          <w:p w14:paraId="3B1C6E3C" w14:textId="77777777" w:rsidR="0065314E" w:rsidRPr="0065314E" w:rsidRDefault="0065314E" w:rsidP="008A1679">
            <w:pPr>
              <w:jc w:val="cente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E3D" w14:textId="77777777" w:rsidR="0065314E" w:rsidRPr="0065314E" w:rsidRDefault="0065314E" w:rsidP="008A1679">
            <w:pPr>
              <w:jc w:val="cente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E3E" w14:textId="77777777" w:rsidR="0065314E" w:rsidRPr="0065314E" w:rsidRDefault="0065314E" w:rsidP="008A1679">
            <w:pPr>
              <w:jc w:val="cente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E3F" w14:textId="77777777" w:rsidR="0065314E" w:rsidRPr="0065314E" w:rsidRDefault="0065314E" w:rsidP="008A1679">
            <w:pPr>
              <w:jc w:val="cente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E40" w14:textId="77777777" w:rsidR="0065314E" w:rsidRPr="0065314E" w:rsidRDefault="0065314E" w:rsidP="008A1679">
            <w:pPr>
              <w:jc w:val="cente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E41" w14:textId="77777777" w:rsidR="0065314E" w:rsidRPr="0065314E" w:rsidRDefault="0065314E" w:rsidP="008A1679">
            <w:pPr>
              <w:jc w:val="cente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E42" w14:textId="77777777" w:rsidR="0065314E" w:rsidRPr="0065314E" w:rsidRDefault="0065314E" w:rsidP="008A1679">
            <w:pPr>
              <w:jc w:val="cente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E4B" w14:textId="77777777" w:rsidTr="00890E51">
        <w:trPr>
          <w:cantSplit/>
          <w:trHeight w:val="340"/>
        </w:trPr>
        <w:tc>
          <w:tcPr>
            <w:tcW w:w="1050" w:type="pct"/>
            <w:shd w:val="clear" w:color="auto" w:fill="C00000"/>
            <w:vAlign w:val="center"/>
          </w:tcPr>
          <w:p w14:paraId="3B1C6E44" w14:textId="77777777" w:rsidR="00890E51" w:rsidRPr="00890E51" w:rsidRDefault="0065314E" w:rsidP="0016758D">
            <w:pPr>
              <w:rPr>
                <w:rFonts w:eastAsia="Times New Roman" w:cs="Arial"/>
                <w:color w:val="FFFFFF" w:themeColor="background1"/>
                <w:sz w:val="16"/>
                <w:szCs w:val="20"/>
                <w:lang w:eastAsia="de-DE"/>
              </w:rPr>
            </w:pPr>
            <w:r w:rsidRPr="00890E51">
              <w:rPr>
                <w:rFonts w:eastAsia="Times New Roman" w:cs="Arial"/>
                <w:bCs/>
                <w:color w:val="FFFFFF" w:themeColor="background1"/>
                <w:sz w:val="16"/>
                <w:szCs w:val="20"/>
                <w:lang w:eastAsia="de-DE"/>
              </w:rPr>
              <w:t>asram:</w:t>
            </w:r>
            <w:r w:rsidRPr="00890E51">
              <w:rPr>
                <w:rFonts w:cs="Arial"/>
                <w:bCs/>
                <w:color w:val="FFFFFF" w:themeColor="background1"/>
                <w:sz w:val="16"/>
                <w:szCs w:val="20"/>
              </w:rPr>
              <w:t>IdentificationIdentifier</w:t>
            </w:r>
          </w:p>
        </w:tc>
        <w:tc>
          <w:tcPr>
            <w:tcW w:w="450" w:type="pct"/>
            <w:shd w:val="clear" w:color="auto" w:fill="C00000"/>
            <w:vAlign w:val="center"/>
          </w:tcPr>
          <w:p w14:paraId="3B1C6E45" w14:textId="77777777" w:rsidR="0065314E" w:rsidRPr="00890E51" w:rsidRDefault="0065314E" w:rsidP="0016758D">
            <w:pPr>
              <w:rPr>
                <w:rFonts w:eastAsia="Times New Roman" w:cs="Arial"/>
                <w:color w:val="FFFFFF" w:themeColor="background1"/>
                <w:sz w:val="16"/>
                <w:szCs w:val="20"/>
                <w:lang w:eastAsia="de-DE"/>
              </w:rPr>
            </w:pPr>
            <w:r w:rsidRPr="00890E51">
              <w:rPr>
                <w:rFonts w:eastAsia="Times New Roman" w:cs="Arial"/>
                <w:color w:val="FFFFFF" w:themeColor="background1"/>
                <w:sz w:val="16"/>
                <w:szCs w:val="20"/>
                <w:lang w:eastAsia="de-DE"/>
              </w:rPr>
              <w:t>String</w:t>
            </w:r>
          </w:p>
        </w:tc>
        <w:tc>
          <w:tcPr>
            <w:tcW w:w="400" w:type="pct"/>
            <w:shd w:val="clear" w:color="auto" w:fill="C00000"/>
            <w:vAlign w:val="center"/>
          </w:tcPr>
          <w:p w14:paraId="3B1C6E46" w14:textId="77777777" w:rsidR="0065314E" w:rsidRPr="00890E51" w:rsidRDefault="0065314E" w:rsidP="0016758D">
            <w:pPr>
              <w:rPr>
                <w:rFonts w:eastAsia="Times New Roman" w:cs="Arial"/>
                <w:color w:val="FFFFFF" w:themeColor="background1"/>
                <w:sz w:val="16"/>
                <w:szCs w:val="20"/>
                <w:lang w:eastAsia="de-DE"/>
              </w:rPr>
            </w:pPr>
            <w:r w:rsidRPr="00890E51">
              <w:rPr>
                <w:rFonts w:eastAsia="Times New Roman" w:cs="Arial"/>
                <w:color w:val="FFFFFF" w:themeColor="background1"/>
                <w:sz w:val="16"/>
                <w:szCs w:val="20"/>
                <w:lang w:eastAsia="de-DE"/>
              </w:rPr>
              <w:t>20</w:t>
            </w:r>
          </w:p>
        </w:tc>
        <w:tc>
          <w:tcPr>
            <w:tcW w:w="350" w:type="pct"/>
            <w:shd w:val="clear" w:color="auto" w:fill="C00000"/>
            <w:vAlign w:val="center"/>
          </w:tcPr>
          <w:p w14:paraId="3B1C6E47" w14:textId="77777777" w:rsidR="0065314E" w:rsidRPr="00890E51" w:rsidRDefault="0065314E" w:rsidP="0016758D">
            <w:pPr>
              <w:rPr>
                <w:rFonts w:eastAsia="Times New Roman" w:cs="Arial"/>
                <w:color w:val="FFFFFF" w:themeColor="background1"/>
                <w:sz w:val="16"/>
                <w:szCs w:val="20"/>
                <w:lang w:eastAsia="de-DE"/>
              </w:rPr>
            </w:pPr>
            <w:r w:rsidRPr="00890E51">
              <w:rPr>
                <w:rFonts w:eastAsia="Times New Roman" w:cs="Arial"/>
                <w:color w:val="FFFFFF" w:themeColor="background1"/>
                <w:sz w:val="16"/>
                <w:szCs w:val="20"/>
                <w:lang w:eastAsia="de-DE"/>
              </w:rPr>
              <w:t>5</w:t>
            </w:r>
          </w:p>
        </w:tc>
        <w:tc>
          <w:tcPr>
            <w:tcW w:w="950" w:type="pct"/>
            <w:shd w:val="clear" w:color="auto" w:fill="C00000"/>
            <w:vAlign w:val="center"/>
          </w:tcPr>
          <w:p w14:paraId="3B1C6E48" w14:textId="77777777" w:rsidR="0065314E" w:rsidRPr="00890E51" w:rsidRDefault="0065314E" w:rsidP="0016758D">
            <w:pPr>
              <w:rPr>
                <w:rFonts w:eastAsia="Times New Roman" w:cs="Arial"/>
                <w:color w:val="FFFFFF" w:themeColor="background1"/>
                <w:sz w:val="16"/>
                <w:szCs w:val="20"/>
                <w:lang w:eastAsia="de-DE"/>
              </w:rPr>
            </w:pPr>
            <w:r w:rsidRPr="00890E51">
              <w:rPr>
                <w:rFonts w:eastAsia="Times New Roman" w:cs="Arial"/>
                <w:color w:val="FFFFFF" w:themeColor="background1"/>
                <w:sz w:val="16"/>
                <w:szCs w:val="20"/>
                <w:lang w:eastAsia="de-DE"/>
              </w:rPr>
              <w:t>TOF</w:t>
            </w:r>
          </w:p>
        </w:tc>
        <w:tc>
          <w:tcPr>
            <w:tcW w:w="300" w:type="pct"/>
            <w:shd w:val="clear" w:color="auto" w:fill="C00000"/>
            <w:vAlign w:val="center"/>
          </w:tcPr>
          <w:p w14:paraId="3B1C6E49" w14:textId="77777777" w:rsidR="0065314E" w:rsidRPr="00890E51" w:rsidRDefault="0065314E" w:rsidP="0016758D">
            <w:pPr>
              <w:rPr>
                <w:rFonts w:eastAsia="Times New Roman" w:cs="Arial"/>
                <w:color w:val="FFFFFF" w:themeColor="background1"/>
                <w:sz w:val="16"/>
                <w:szCs w:val="20"/>
                <w:lang w:eastAsia="de-DE"/>
              </w:rPr>
            </w:pPr>
            <w:r w:rsidRPr="00890E51">
              <w:rPr>
                <w:rFonts w:eastAsia="Times New Roman" w:cs="Arial"/>
                <w:color w:val="FFFFFF" w:themeColor="background1"/>
                <w:sz w:val="16"/>
                <w:szCs w:val="20"/>
                <w:lang w:eastAsia="de-DE"/>
              </w:rPr>
              <w:t>M</w:t>
            </w:r>
          </w:p>
        </w:tc>
        <w:tc>
          <w:tcPr>
            <w:tcW w:w="1500" w:type="pct"/>
            <w:shd w:val="clear" w:color="auto" w:fill="C00000"/>
            <w:vAlign w:val="center"/>
          </w:tcPr>
          <w:p w14:paraId="3B1C6E4A" w14:textId="77777777" w:rsidR="0065314E" w:rsidRPr="00890E51" w:rsidRDefault="0065314E" w:rsidP="0016758D">
            <w:pPr>
              <w:rPr>
                <w:rFonts w:eastAsia="Times New Roman" w:cs="Arial"/>
                <w:color w:val="FFFFFF" w:themeColor="background1"/>
                <w:sz w:val="16"/>
                <w:szCs w:val="20"/>
                <w:lang w:eastAsia="de-DE"/>
              </w:rPr>
            </w:pPr>
            <w:r w:rsidRPr="00890E51">
              <w:rPr>
                <w:rFonts w:eastAsia="Times New Roman" w:cs="Arial"/>
                <w:color w:val="FFFFFF" w:themeColor="background1"/>
                <w:sz w:val="16"/>
                <w:szCs w:val="20"/>
                <w:lang w:eastAsia="de-DE"/>
              </w:rPr>
              <w:t>CustomerPlantCode: Buyer Corporate Group Identifier for M2M (EDI with suppliers).</w:t>
            </w:r>
          </w:p>
        </w:tc>
      </w:tr>
    </w:tbl>
    <w:p w14:paraId="3B1C6E4C" w14:textId="77777777" w:rsidR="007B1D50" w:rsidRDefault="007B1D50" w:rsidP="007233B5"/>
    <w:p w14:paraId="3B1C6E4D" w14:textId="77777777" w:rsidR="007233B5" w:rsidRDefault="007233B5">
      <w:r>
        <w:br w:type="page"/>
      </w:r>
    </w:p>
    <w:p w14:paraId="3B1C6E4E" w14:textId="77777777" w:rsidR="001A7310" w:rsidRDefault="00C11C50" w:rsidP="005A4F81">
      <w:pPr>
        <w:pStyle w:val="berschrift2"/>
        <w:ind w:left="709" w:hanging="709"/>
      </w:pPr>
      <w:bookmarkStart w:id="45" w:name="_asram:CISIFLSupplyChainTradeLineIte"/>
      <w:bookmarkStart w:id="46" w:name="_asram:IncludedCISIFLSupplyChainTrad"/>
      <w:bookmarkStart w:id="47" w:name="_Toc319064762"/>
      <w:bookmarkEnd w:id="45"/>
      <w:bookmarkEnd w:id="46"/>
      <w:r w:rsidRPr="00C11C50">
        <w:t>asram:</w:t>
      </w:r>
      <w:r w:rsidRPr="005A4F81">
        <w:t>IncludedCISIFLSupplyChainTradeLineItem</w:t>
      </w:r>
      <w:bookmarkEnd w:id="47"/>
    </w:p>
    <w:p w14:paraId="3B1C6E4F" w14:textId="77777777" w:rsidR="009817F0" w:rsidRPr="009817F0" w:rsidRDefault="009817F0" w:rsidP="009817F0"/>
    <w:p w14:paraId="3B1C6E50" w14:textId="77777777" w:rsidR="007B1D50" w:rsidRDefault="009817F0" w:rsidP="009817F0">
      <w:r>
        <w:rPr>
          <w:noProof/>
          <w:lang w:eastAsia="zh-TW"/>
        </w:rPr>
        <mc:AlternateContent>
          <mc:Choice Requires="wpg">
            <w:drawing>
              <wp:inline distT="0" distB="0" distL="0" distR="0" wp14:anchorId="3B1C7108" wp14:editId="3B1C7109">
                <wp:extent cx="7271784" cy="2164700"/>
                <wp:effectExtent l="0" t="0" r="24765" b="7620"/>
                <wp:docPr id="5946" name="Gruppieren 5946"/>
                <wp:cNvGraphicFramePr/>
                <a:graphic xmlns:a="http://schemas.openxmlformats.org/drawingml/2006/main">
                  <a:graphicData uri="http://schemas.microsoft.com/office/word/2010/wordprocessingGroup">
                    <wpg:wgp>
                      <wpg:cNvGrpSpPr/>
                      <wpg:grpSpPr>
                        <a:xfrm>
                          <a:off x="0" y="0"/>
                          <a:ext cx="7271784" cy="2164700"/>
                          <a:chOff x="0" y="0"/>
                          <a:chExt cx="7271784" cy="2164700"/>
                        </a:xfrm>
                      </wpg:grpSpPr>
                      <wpg:grpSp>
                        <wpg:cNvPr id="5897" name="Group 509"/>
                        <wpg:cNvGrpSpPr>
                          <a:grpSpLocks/>
                        </wpg:cNvGrpSpPr>
                        <wpg:grpSpPr bwMode="auto">
                          <a:xfrm>
                            <a:off x="6985591" y="1765005"/>
                            <a:ext cx="190500" cy="166370"/>
                            <a:chOff x="6283" y="5431"/>
                            <a:chExt cx="300" cy="262"/>
                          </a:xfrm>
                        </wpg:grpSpPr>
                        <wps:wsp>
                          <wps:cNvPr id="5898" name="Rectangle 51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99" name="AutoShape 51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00" name="AutoShape 51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01" name="Group 513"/>
                        <wpg:cNvGrpSpPr>
                          <a:grpSpLocks/>
                        </wpg:cNvGrpSpPr>
                        <wpg:grpSpPr bwMode="auto">
                          <a:xfrm>
                            <a:off x="7081284" y="1222744"/>
                            <a:ext cx="190500" cy="166370"/>
                            <a:chOff x="6283" y="5431"/>
                            <a:chExt cx="300" cy="262"/>
                          </a:xfrm>
                        </wpg:grpSpPr>
                        <wps:wsp>
                          <wps:cNvPr id="5902" name="Rectangle 51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03" name="AutoShape 51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04" name="AutoShape 51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05" name="Rectangle 517"/>
                        <wps:cNvSpPr>
                          <a:spLocks noChangeArrowheads="1"/>
                        </wps:cNvSpPr>
                        <wps:spPr bwMode="auto">
                          <a:xfrm>
                            <a:off x="4178596" y="1669312"/>
                            <a:ext cx="28073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B1" w14:textId="77777777" w:rsidR="00413327" w:rsidRPr="00971A02" w:rsidRDefault="00413327" w:rsidP="00971A02">
                              <w:pPr>
                                <w:rPr>
                                  <w:sz w:val="18"/>
                                  <w:szCs w:val="18"/>
                                </w:rPr>
                              </w:pPr>
                              <w:r w:rsidRPr="00971A02">
                                <w:rPr>
                                  <w:rFonts w:cs="Arial"/>
                                  <w:bCs/>
                                  <w:sz w:val="18"/>
                                  <w:szCs w:val="18"/>
                                  <w:lang w:val="de-DE"/>
                                </w:rPr>
                                <w:t>asram:SpecifiedCISIFLSupplyChainTradeDelivery</w:t>
                              </w:r>
                            </w:p>
                          </w:txbxContent>
                        </wps:txbx>
                        <wps:bodyPr rot="0" vert="horz" wrap="square" lIns="91440" tIns="45720" rIns="91440" bIns="45720" anchor="t" anchorCtr="0" upright="1">
                          <a:noAutofit/>
                        </wps:bodyPr>
                      </wps:wsp>
                      <wps:wsp>
                        <wps:cNvPr id="5906" name="AutoShape 518"/>
                        <wps:cNvCnPr>
                          <a:cxnSpLocks noChangeShapeType="1"/>
                        </wps:cNvCnPr>
                        <wps:spPr bwMode="auto">
                          <a:xfrm>
                            <a:off x="3785191" y="187133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907" name="Group 519"/>
                        <wpg:cNvGrpSpPr>
                          <a:grpSpLocks/>
                        </wpg:cNvGrpSpPr>
                        <wpg:grpSpPr bwMode="auto">
                          <a:xfrm>
                            <a:off x="6985591" y="95693"/>
                            <a:ext cx="190500" cy="166370"/>
                            <a:chOff x="6283" y="5431"/>
                            <a:chExt cx="300" cy="262"/>
                          </a:xfrm>
                        </wpg:grpSpPr>
                        <wps:wsp>
                          <wps:cNvPr id="5908" name="Rectangle 52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09" name="AutoShape 52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10" name="AutoShape 52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11" name="AutoShape 523"/>
                        <wps:cNvCnPr>
                          <a:cxnSpLocks noChangeShapeType="1"/>
                        </wps:cNvCnPr>
                        <wps:spPr bwMode="auto">
                          <a:xfrm>
                            <a:off x="3551275" y="1105786"/>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2" name="Rectangle 524"/>
                        <wps:cNvSpPr>
                          <a:spLocks noChangeArrowheads="1"/>
                        </wps:cNvSpPr>
                        <wps:spPr bwMode="auto">
                          <a:xfrm>
                            <a:off x="3806456" y="1350335"/>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B2" w14:textId="77777777" w:rsidR="00413327" w:rsidRPr="002F612C" w:rsidRDefault="00413327" w:rsidP="00E91582">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913" name="AutoShape 525"/>
                        <wps:cNvCnPr>
                          <a:cxnSpLocks noChangeShapeType="1"/>
                        </wps:cNvCnPr>
                        <wps:spPr bwMode="auto">
                          <a:xfrm>
                            <a:off x="3785191"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4" name="Rectangle 526"/>
                        <wps:cNvSpPr>
                          <a:spLocks noChangeArrowheads="1"/>
                        </wps:cNvSpPr>
                        <wps:spPr bwMode="auto">
                          <a:xfrm>
                            <a:off x="404038" y="925033"/>
                            <a:ext cx="2978150" cy="345440"/>
                          </a:xfrm>
                          <a:prstGeom prst="rect">
                            <a:avLst/>
                          </a:prstGeom>
                          <a:solidFill>
                            <a:srgbClr val="8DB3E2"/>
                          </a:solidFill>
                          <a:ln w="25400">
                            <a:solidFill>
                              <a:srgbClr val="000000"/>
                            </a:solidFill>
                            <a:miter lim="800000"/>
                            <a:headEnd/>
                            <a:tailEnd/>
                          </a:ln>
                        </wps:spPr>
                        <wps:txbx>
                          <w:txbxContent>
                            <w:p w14:paraId="3B1C71B3" w14:textId="77777777" w:rsidR="00413327" w:rsidRPr="00971A02" w:rsidRDefault="00413327" w:rsidP="00C11C50">
                              <w:pPr>
                                <w:rPr>
                                  <w:sz w:val="18"/>
                                  <w:szCs w:val="18"/>
                                </w:rPr>
                              </w:pPr>
                              <w:r w:rsidRPr="00971A02">
                                <w:rPr>
                                  <w:b/>
                                  <w:sz w:val="18"/>
                                  <w:szCs w:val="18"/>
                                </w:rPr>
                                <w:t>asram:IncludedCISIFLSupplyChainTradeLineItem</w:t>
                              </w:r>
                            </w:p>
                          </w:txbxContent>
                        </wps:txbx>
                        <wps:bodyPr rot="0" vert="horz" wrap="square" lIns="91440" tIns="45720" rIns="91440" bIns="45720" anchor="t" anchorCtr="0" upright="1">
                          <a:noAutofit/>
                        </wps:bodyPr>
                      </wps:wsp>
                      <wps:wsp>
                        <wps:cNvPr id="5915" name="Rectangle 527"/>
                        <wps:cNvSpPr>
                          <a:spLocks noChangeArrowheads="1"/>
                        </wps:cNvSpPr>
                        <wps:spPr bwMode="auto">
                          <a:xfrm>
                            <a:off x="3402419" y="10207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16" name="Rectangle 528"/>
                        <wps:cNvSpPr>
                          <a:spLocks noChangeArrowheads="1"/>
                        </wps:cNvSpPr>
                        <wps:spPr bwMode="auto">
                          <a:xfrm>
                            <a:off x="4178596" y="563526"/>
                            <a:ext cx="21602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B4" w14:textId="77777777" w:rsidR="00413327" w:rsidRPr="00971A02" w:rsidRDefault="00413327" w:rsidP="00E91582">
                              <w:pPr>
                                <w:rPr>
                                  <w:sz w:val="18"/>
                                  <w:szCs w:val="18"/>
                                </w:rPr>
                              </w:pPr>
                              <w:r w:rsidRPr="00971A02">
                                <w:rPr>
                                  <w:rFonts w:cs="Arial"/>
                                  <w:bCs/>
                                  <w:sz w:val="18"/>
                                  <w:szCs w:val="18"/>
                                  <w:lang w:val="de-DE"/>
                                </w:rPr>
                                <w:t xml:space="preserve">asram:SpecifiedCITradeProduct  </w:t>
                              </w:r>
                            </w:p>
                          </w:txbxContent>
                        </wps:txbx>
                        <wps:bodyPr rot="0" vert="horz" wrap="square" lIns="91440" tIns="45720" rIns="91440" bIns="45720" anchor="t" anchorCtr="0" upright="1">
                          <a:noAutofit/>
                        </wps:bodyPr>
                      </wps:wsp>
                      <wps:wsp>
                        <wps:cNvPr id="5917" name="AutoShape 529"/>
                        <wps:cNvCnPr>
                          <a:cxnSpLocks noChangeShapeType="1"/>
                        </wps:cNvCnPr>
                        <wps:spPr bwMode="auto">
                          <a:xfrm>
                            <a:off x="3785191" y="754912"/>
                            <a:ext cx="38417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8" name="AutoShape 530"/>
                        <wps:cNvCnPr>
                          <a:cxnSpLocks noChangeShapeType="1"/>
                        </wps:cNvCnPr>
                        <wps:spPr bwMode="auto">
                          <a:xfrm>
                            <a:off x="3391786" y="1105786"/>
                            <a:ext cx="21590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19" name="Rectangle 531"/>
                        <wps:cNvSpPr>
                          <a:spLocks noChangeArrowheads="1"/>
                        </wps:cNvSpPr>
                        <wps:spPr bwMode="auto">
                          <a:xfrm>
                            <a:off x="4178596" y="0"/>
                            <a:ext cx="28086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B5" w14:textId="77777777" w:rsidR="00413327" w:rsidRPr="00971A02" w:rsidRDefault="00413327" w:rsidP="00E91582">
                              <w:pPr>
                                <w:rPr>
                                  <w:sz w:val="18"/>
                                  <w:szCs w:val="18"/>
                                </w:rPr>
                              </w:pPr>
                              <w:r w:rsidRPr="00971A02">
                                <w:rPr>
                                  <w:rFonts w:cs="Arial"/>
                                  <w:bCs/>
                                  <w:sz w:val="18"/>
                                  <w:szCs w:val="18"/>
                                </w:rPr>
                                <w:t>asram:AssociatedCIDocumentLineDocument</w:t>
                              </w:r>
                            </w:p>
                          </w:txbxContent>
                        </wps:txbx>
                        <wps:bodyPr rot="0" vert="horz" wrap="square" lIns="91440" tIns="45720" rIns="91440" bIns="45720" anchor="t" anchorCtr="0" upright="1">
                          <a:noAutofit/>
                        </wps:bodyPr>
                      </wps:wsp>
                      <wps:wsp>
                        <wps:cNvPr id="5920" name="Rectangle 532"/>
                        <wps:cNvSpPr>
                          <a:spLocks noChangeArrowheads="1"/>
                        </wps:cNvSpPr>
                        <wps:spPr bwMode="auto">
                          <a:xfrm>
                            <a:off x="4178596" y="1127051"/>
                            <a:ext cx="29025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B6" w14:textId="77777777" w:rsidR="00413327" w:rsidRPr="00971A02" w:rsidRDefault="00413327" w:rsidP="00971A02">
                              <w:pPr>
                                <w:rPr>
                                  <w:sz w:val="18"/>
                                  <w:szCs w:val="18"/>
                                </w:rPr>
                              </w:pPr>
                              <w:r w:rsidRPr="00971A02">
                                <w:rPr>
                                  <w:rFonts w:cs="Arial"/>
                                  <w:bCs/>
                                  <w:sz w:val="18"/>
                                  <w:szCs w:val="18"/>
                                </w:rPr>
                                <w:t>asram:SpecifiedCISIFLSupplyChainTradeAgreement</w:t>
                              </w:r>
                            </w:p>
                          </w:txbxContent>
                        </wps:txbx>
                        <wps:bodyPr rot="0" vert="horz" wrap="square" lIns="91440" tIns="45720" rIns="91440" bIns="45720" anchor="t" anchorCtr="0" upright="1">
                          <a:noAutofit/>
                        </wps:bodyPr>
                      </wps:wsp>
                      <wps:wsp>
                        <wps:cNvPr id="5921" name="AutoShape 533"/>
                        <wps:cNvCnPr>
                          <a:cxnSpLocks noChangeShapeType="1"/>
                        </wps:cNvCnPr>
                        <wps:spPr bwMode="auto">
                          <a:xfrm>
                            <a:off x="3795824" y="148856"/>
                            <a:ext cx="0" cy="172339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22" name="AutoShape 534"/>
                        <wps:cNvCnPr>
                          <a:cxnSpLocks noChangeShapeType="1"/>
                        </wps:cNvCnPr>
                        <wps:spPr bwMode="auto">
                          <a:xfrm>
                            <a:off x="3785191"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923" name="Group 535"/>
                        <wpg:cNvGrpSpPr>
                          <a:grpSpLocks/>
                        </wpg:cNvGrpSpPr>
                        <wpg:grpSpPr bwMode="auto">
                          <a:xfrm>
                            <a:off x="6347638" y="648586"/>
                            <a:ext cx="190500" cy="166370"/>
                            <a:chOff x="6283" y="5431"/>
                            <a:chExt cx="300" cy="262"/>
                          </a:xfrm>
                        </wpg:grpSpPr>
                        <wps:wsp>
                          <wps:cNvPr id="5924" name="Rectangle 53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25" name="AutoShape 53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26" name="AutoShape 53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928" name="Rechteck 5928"/>
                        <wps:cNvSpPr>
                          <a:spLocks noChangeArrowheads="1"/>
                        </wps:cNvSpPr>
                        <wps:spPr bwMode="auto">
                          <a:xfrm>
                            <a:off x="0" y="978195"/>
                            <a:ext cx="466725" cy="293370"/>
                          </a:xfrm>
                          <a:prstGeom prst="rect">
                            <a:avLst/>
                          </a:prstGeom>
                          <a:noFill/>
                          <a:ln>
                            <a:noFill/>
                          </a:ln>
                          <a:extLst/>
                        </wps:spPr>
                        <wps:txbx>
                          <w:txbxContent>
                            <w:p w14:paraId="3B1C71B7" w14:textId="77777777" w:rsidR="00413327" w:rsidRDefault="00413327" w:rsidP="007233B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934" name="Rechteck 5934"/>
                        <wps:cNvSpPr>
                          <a:spLocks noChangeArrowheads="1"/>
                        </wps:cNvSpPr>
                        <wps:spPr bwMode="auto">
                          <a:xfrm>
                            <a:off x="3891517" y="148856"/>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B8" w14:textId="77777777" w:rsidR="00413327" w:rsidRDefault="00413327" w:rsidP="007233B5">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5935" name="Rechteck 5935"/>
                        <wps:cNvSpPr>
                          <a:spLocks noChangeArrowheads="1"/>
                        </wps:cNvSpPr>
                        <wps:spPr bwMode="auto">
                          <a:xfrm>
                            <a:off x="3795824" y="765544"/>
                            <a:ext cx="466725" cy="293370"/>
                          </a:xfrm>
                          <a:prstGeom prst="rect">
                            <a:avLst/>
                          </a:prstGeom>
                          <a:noFill/>
                          <a:ln>
                            <a:noFill/>
                          </a:ln>
                          <a:extLst/>
                        </wps:spPr>
                        <wps:txbx>
                          <w:txbxContent>
                            <w:p w14:paraId="3B1C71B9" w14:textId="77777777" w:rsidR="00413327" w:rsidRDefault="00413327" w:rsidP="007233B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936" name="Rechteck 5936"/>
                        <wps:cNvSpPr>
                          <a:spLocks noChangeArrowheads="1"/>
                        </wps:cNvSpPr>
                        <wps:spPr bwMode="auto">
                          <a:xfrm>
                            <a:off x="3795824" y="187133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BA" w14:textId="77777777" w:rsidR="00413327" w:rsidRDefault="00413327" w:rsidP="009817F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946" o:spid="_x0000_s1278" style="width:572.6pt;height:170.45pt;mso-position-horizontal-relative:char;mso-position-vertical-relative:line" coordsize="72717,2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">
                <v:group id="Group 509" o:spid="_x0000_s1279" style="position:absolute;left:69855;top:1765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JBKccAAADdAAAADwAAAGRycy9kb3ducmV2LnhtbESPQWvCQBSE7wX/w/IK&#10;vTWbKFZNs4qILT2IoBaKt0f2mYRk34bsNon/vlso9DjMzDdMthlNI3rqXGVZQRLFIIhzqysuFHxe&#10;3p6XIJxH1thYJgV3crBZTx4yTLUd+ET92RciQNilqKD0vk2ldHlJBl1kW+Lg3Wxn0AfZFVJ3OAS4&#10;aeQ0jl+kwYrDQokt7UrK6/O3UfA+4LCdJfv+UN929+tlfvw6JKTU0+O4fQXhafT/4b/2h1YwX64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QJBKccAAADd&#10;AAAADwAAAAAAAAAAAAAAAACqAgAAZHJzL2Rvd25yZXYueG1sUEsFBgAAAAAEAAQA+gAAAJ4DAAAA&#10;AA==&#10;">
                  <v:rect id="Rectangle 510" o:spid="_x0000_s128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MrGMIA&#10;AADdAAAADwAAAGRycy9kb3ducmV2LnhtbERPXWvCMBR9H/gfwh34NtMJbl01ighjgghT5/ulubbF&#10;5qYmqWb79cuD4OPhfM8W0bTiSs43lhW8jjIQxKXVDVcKfg6fLzkIH5A1tpZJwS95WMwHTzMstL3x&#10;jq77UIkUwr5ABXUIXSGlL2sy6Ee2I07cyTqDIUFXSe3wlsJNK8dZ9iYNNpwaauxoVVN53vdGQbed&#10;9F/vl437O+b9d4mbaMM4KjV8jsspiEAxPMR391ormOQfaW56k56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ysYwgAAAN0AAAAPAAAAAAAAAAAAAAAAAJgCAABkcnMvZG93&#10;bnJldi54bWxQSwUGAAAAAAQABAD1AAAAhwMAAAAA&#10;" strokeweight="2pt"/>
                  <v:shape id="AutoShape 511" o:spid="_x0000_s128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YYK8IAAADdAAAADwAAAGRycy9kb3ducmV2LnhtbESPQYvCMBSE7wv+h/AEb2vq4rq1GkUW&#10;BK9V2fOjebbF5qU2qY3/3iwIHoeZ+YZZb4NpxJ06V1tWMJsmIIgLq2suFZxP+88UhPPIGhvLpOBB&#10;Drab0ccaM20Hzul+9KWIEHYZKqi8bzMpXVGRQTe1LXH0LrYz6KPsSqk7HCLcNPIrSRbSYM1xocKW&#10;fisqrsfeKMjzW/nXuzDs0kv4mZ/13CT9QanJOOxWIDwF/w6/2get4DtdLuH/TXwCcvM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YYK8IAAADdAAAADwAAAAAAAAAAAAAA&#10;AAChAgAAZHJzL2Rvd25yZXYueG1sUEsFBgAAAAAEAAQA+QAAAJADAAAAAA==&#10;" strokeweight="1.25pt"/>
                  <v:shape id="AutoShape 512" o:spid="_x0000_s128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31IsQAAADdAAAADwAAAGRycy9kb3ducmV2LnhtbERPS2vCQBC+F/wPywje6sZCpY2uIn2A&#10;B1uIrQdvY3ZMgtnZkF2T2F/fORR6/Pjey/XgatVRGyrPBmbTBBRx7m3FhYHvr/f7J1AhIlusPZOB&#10;GwVYr0Z3S0yt7zmjbh8LJSEcUjRQxtikWoe8JIdh6hti4c6+dRgFtoW2LfYS7mr9kCRz7bBiaSix&#10;oZeS8sv+6gw8XvvTcT7jbPPx9nrIfrr883LYGTMZD5sFqEhD/Bf/ubdWfM+J7Jc38gT0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zfUixAAAAN0AAAAPAAAAAAAAAAAA&#10;AAAAAKECAABkcnMvZG93bnJldi54bWxQSwUGAAAAAAQABAD5AAAAkgMAAAAA&#10;" strokeweight="1.25pt"/>
                </v:group>
                <v:group id="Group 513" o:spid="_x0000_s1283" style="position:absolute;left:70812;top:1222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ObcxgAAAN0A&#10;AAAPAAAAAAAAAAAAAAAAAKoCAABkcnMvZG93bnJldi54bWxQSwUGAAAAAAQABAD6AAAAnQMAAAAA&#10;">
                  <v:rect id="Rectangle 514" o:spid="_x0000_s128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CG6MUA&#10;AADdAAAADwAAAGRycy9kb3ducmV2LnhtbESPQWsCMRSE7wX/Q3iCt5p1wapbo0ihWBChtfX+2Lzu&#10;Lm5e1iSraX+9KQg9DjPzDbNcR9OKCznfWFYwGWcgiEurG64UfH2+Ps5B+ICssbVMCn7Iw3o1eFhi&#10;oe2VP+hyCJVIEPYFKqhD6AopfVmTQT+2HXHyvq0zGJJ0ldQOrwluWpln2ZM02HBaqLGjl5rK06E3&#10;Crr9tN/Ozjv3e5z37yXuog15VGo0jJtnEIFi+A/f229awXSR5fD3Jj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0IboxQAAAN0AAAAPAAAAAAAAAAAAAAAAAJgCAABkcnMv&#10;ZG93bnJldi54bWxQSwUGAAAAAAQABAD1AAAAigMAAAAA&#10;" strokeweight="2pt"/>
                  <v:shape id="AutoShape 515" o:spid="_x0000_s128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W128MAAADdAAAADwAAAGRycy9kb3ducmV2LnhtbESPQWsCMRSE70L/Q3iF3jSpVWu3RpGC&#10;4HVVen5snrtLNy/rJuum/94IgsdhZr5hVptoG3GlzteONbxPFAjiwpmaSw2n4268BOEDssHGMWn4&#10;Jw+b9ctohZlxA+d0PYRSJAj7DDVUIbSZlL6oyKKfuJY4eWfXWQxJdqU0HQ4Jbhs5VWohLdacFips&#10;6aei4u/QWw15fil/ex+H7fIcP2cnM7Oq32v99hq33yACxfAMP9p7o2H+pT7g/iY9Abm+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ltdvDAAAA3QAAAA8AAAAAAAAAAAAA&#10;AAAAoQIAAGRycy9kb3ducmV2LnhtbFBLBQYAAAAABAAEAPkAAACRAwAAAAA=&#10;" strokeweight="1.25pt"/>
                  <v:shape id="AutoShape 516" o:spid="_x0000_s128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bzIcgAAADdAAAADwAAAGRycy9kb3ducmV2LnhtbESPQWvCQBSE74X+h+UVvNWNxUqNriLV&#10;Qg8qJNWDt9fsaxLMvg3ZNUn99d2C4HGY+WaY+bI3lWipcaVlBaNhBII4s7rkXMHh6+P5DYTzyBor&#10;y6TglxwsF48Pc4y17TihNvW5CCXsYlRQeF/HUrqsIINuaGvi4P3YxqAPssmlbrAL5aaSL1E0kQZL&#10;DgsF1vReUHZOL0bB66X7Pk1GnKx2m/UxubbZ/nzcKjV46lczEJ56fw/f6E8duGk0hv834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bzIcgAAADdAAAADwAAAAAA&#10;AAAAAAAAAAChAgAAZHJzL2Rvd25yZXYueG1sUEsFBgAAAAAEAAQA+QAAAJYDAAAAAA==&#10;" strokeweight="1.25pt"/>
                </v:group>
                <v:rect id="Rectangle 517" o:spid="_x0000_s1287" style="position:absolute;left:41785;top:16693;width:2807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2CcYA&#10;AADdAAAADwAAAGRycy9kb3ducmV2LnhtbESPQWsCMRCF74L/IYzQS6nZLdrWrVHEIhZP3W3pediM&#10;u0s3kyVJNf57Uyh4fLx535u3XEfTixM531lWkE8zEMS11R03Cr4+dw8vIHxA1thbJgUX8rBejUdL&#10;LLQ9c0mnKjQiQdgXqKANYSik9HVLBv3UDsTJO1pnMCTpGqkdnhPc9PIxy56kwY5TQ4sDbVuqf6pf&#10;k97IY/ld7e8v9mDfyi7XbvYRn5W6m8TNK4hAMdyO/9PvWsF8kc3hb01C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2CcYAAADdAAAADwAAAAAAAAAAAAAAAACYAgAAZHJz&#10;L2Rvd25yZXYueG1sUEsFBgAAAAAEAAQA9QAAAIsDAAAAAA==&#10;" filled="f" fillcolor="#8db3e2" strokeweight="2pt">
                  <v:textbox>
                    <w:txbxContent>
                      <w:p w:rsidR="001767C7" w:rsidRPr="00971A02" w:rsidRDefault="001767C7" w:rsidP="00971A02">
                        <w:pPr>
                          <w:rPr>
                            <w:sz w:val="18"/>
                            <w:szCs w:val="18"/>
                          </w:rPr>
                        </w:pPr>
                        <w:proofErr w:type="spellStart"/>
                        <w:r w:rsidRPr="00971A02">
                          <w:rPr>
                            <w:rFonts w:cs="Arial"/>
                            <w:bCs/>
                            <w:sz w:val="18"/>
                            <w:szCs w:val="18"/>
                            <w:lang w:val="de-DE"/>
                          </w:rPr>
                          <w:t>asram:SpecifiedCISIFLSupplyChainTradeDelivery</w:t>
                        </w:r>
                        <w:proofErr w:type="spellEnd"/>
                      </w:p>
                    </w:txbxContent>
                  </v:textbox>
                </v:rect>
                <v:shape id="AutoShape 518" o:spid="_x0000_s1288" type="#_x0000_t32" style="position:absolute;left:37851;top:18713;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7IMUAAADdAAAADwAAAGRycy9kb3ducmV2LnhtbESPQYvCMBSE74L/ITzBm6aKumvXKCKI&#10;IqjoLu710bxti81LaWKt/94Iwh6HmfmGmS0aU4iaKpdbVjDoRyCIE6tzThX8fK97nyCcR9ZYWCYF&#10;D3KwmLdbM4y1vfOJ6rNPRYCwi1FB5n0ZS+mSjAy6vi2Jg/dnK4M+yCqVusJ7gJtCDqNoIg3mHBYy&#10;LGmVUXI934yC+ng5fKzLenP06WV02o2mv2j2SnU7zfILhKfG/4ff7a1WMJ5GE3i9C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r+7IMUAAADdAAAADwAAAAAAAAAA&#10;AAAAAAChAgAAZHJzL2Rvd25yZXYueG1sUEsFBgAAAAAEAAQA+QAAAJMDAAAAAA==&#10;" strokeweight="2pt"/>
                <v:group id="Group 519" o:spid="_x0000_s1289" style="position:absolute;left:69855;top:95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bM8YAAADdAAAADwAAAGRycy9kb3ducmV2LnhtbESPQWvCQBSE74X+h+UV&#10;etNNKtqauoqIigcpNAri7ZF9JsHs25DdJvHfu4LQ4zAz3zCzRW8q0VLjSssK4mEEgjizuuRcwfGw&#10;GXyBcB5ZY2WZFNzIwWL++jLDRNuOf6lNfS4ChF2CCgrv60RKlxVk0A1tTRy8i20M+iCbXOoGuwA3&#10;lfyIook0WHJYKLCmVUHZNf0zCrYddstRvG7318vqdj6Mf077mJR6f+uX3yA89f4//GzvtILxNPq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6dszxgAAAN0A&#10;AAAPAAAAAAAAAAAAAAAAAKoCAABkcnMvZG93bnJldi54bWxQSwUGAAAAAAQABAD6AAAAnQMAAAAA&#10;">
                  <v:rect id="Rectangle 520" o:spid="_x0000_s129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ixAsIA&#10;AADdAAAADwAAAGRycy9kb3ducmV2LnhtbERPy2oCMRTdC/2HcAvdaaaCj06NUgSxIIKPdn+Z3M4M&#10;ndyMSUajX28WgsvDec8W0TTiTM7XlhW8DzIQxIXVNZcKfo6r/hSED8gaG8uk4EoeFvOX3gxzbS+8&#10;p/MhlCKFsM9RQRVCm0vpi4oM+oFtiRP3Z53BkKArpXZ4SeGmkcMsG0uDNaeGCltaVlT8HzqjoN2O&#10;uvXktHG332m3K3ATbRhGpd5e49cniEAxPMUP97dWMPrI0tz0Jj0BOb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OLECwgAAAN0AAAAPAAAAAAAAAAAAAAAAAJgCAABkcnMvZG93&#10;bnJldi54bWxQSwUGAAAAAAQABAD1AAAAhwMAAAAA&#10;" strokeweight="2pt"/>
                  <v:shape id="AutoShape 521" o:spid="_x0000_s129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2CMcIAAADdAAAADwAAAGRycy9kb3ducmV2LnhtbESPQYvCMBSE7wv7H8ITvK2J4rraNYoI&#10;gteq7PnRPNuyzUu3SW3892ZB8DjMzDfMehttI27U+dqxhulEgSAunKm51HA5Hz6WIHxANtg4Jg13&#10;8rDdvL+tMTNu4Jxup1CKBGGfoYYqhDaT0hcVWfQT1xIn7+o6iyHJrpSmwyHBbSNnSi2kxZrTQoUt&#10;7Ssqfk+91ZDnf+VP7+OwW17j1/xi5lb1R63Ho7j7BhEohlf42T4aDZ8rtYL/N+kJyM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I2CMcIAAADdAAAADwAAAAAAAAAAAAAA&#10;AAChAgAAZHJzL2Rvd25yZXYueG1sUEsFBgAAAAAEAAQA+QAAAJADAAAAAA==&#10;" strokeweight="1.25pt"/>
                  <v:shape id="AutoShape 522" o:spid="_x0000_s129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Rj/8UAAADdAAAADwAAAGRycy9kb3ducmV2LnhtbERPTUvDQBC9F/wPywi9tZsULBq7LUUr&#10;9GCFVHvwNmbHJDQ7G7LbJPbXOwfB4+N9rzaja1RPXag9G0jnCSjiwtuaSwMf7y+ze1AhIltsPJOB&#10;HwqwWd9MVphZP3BO/TGWSkI4ZGigirHNtA5FRQ7D3LfEwn37zmEU2JXadjhIuGv0IkmW2mHN0lBh&#10;S08VFefjxRm4uwxfn8uU8+1h93zKr33xdj69GjO9HbePoCKN8V/8595b8T2ksl/eyBP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hRj/8UAAADdAAAADwAAAAAAAAAA&#10;AAAAAAChAgAAZHJzL2Rvd25yZXYueG1sUEsFBgAAAAAEAAQA+QAAAJMDAAAAAA==&#10;" strokeweight="1.25pt"/>
                </v:group>
                <v:shape id="AutoShape 523" o:spid="_x0000_s1293" type="#_x0000_t32" style="position:absolute;left:35512;top:11057;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1icYAAADdAAAADwAAAGRycy9kb3ducmV2LnhtbESP3WrCQBSE7wu+w3IE7+omRatGV5GC&#10;tAhV/EFvD9ljEsyeDdk1xrd3CwUvh5n5hpktWlOKhmpXWFYQ9yMQxKnVBWcKjofV+xiE88gaS8uk&#10;4EEOFvPO2wwTbe+8o2bvMxEg7BJUkHtfJVK6NCeDrm8r4uBdbG3QB1lnUtd4D3BTyo8o+pQGCw4L&#10;OVb0lVN63d+MgmZ72oxWVfO99dlpsFsPJmc0v0r1uu1yCsJT61/h//aPVjCcxDH8vQ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PtYnGAAAA3QAAAA8AAAAAAAAA&#10;AAAAAAAAoQIAAGRycy9kb3ducmV2LnhtbFBLBQYAAAAABAAEAPkAAACUAwAAAAA=&#10;" strokeweight="2pt"/>
                <v:rect id="Rectangle 524" o:spid="_x0000_s1294" style="position:absolute;left:38064;top:1350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AXsQA&#10;AADdAAAADwAAAGRycy9kb3ducmV2LnhtbESPT4vCMBTE78J+h/AW9qaJ/4pWoyyCsKAeVhe8Pppn&#10;W2xeuk3U+u2NIHgcZuY3zHzZ2kpcqfGlYw39ngJBnDlTcq7h77DuTkD4gGywckwa7uRhufjozDE1&#10;7sa/dN2HXEQI+xQ1FCHUqZQ+K8ii77maOHon11gMUTa5NA3eItxWcqBUIi2WHBcKrGlVUHbeX6wG&#10;TEbmf3cabg+bS4LTvFXr8VFp/fXZfs9ABGrDO/xq/xgN42l/AM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FgF7EAAAA3QAAAA8AAAAAAAAAAAAAAAAAmAIAAGRycy9k&#10;b3ducmV2LnhtbFBLBQYAAAAABAAEAPUAAACJAwAAAAA=&#10;" stroked="f">
                  <v:textbox>
                    <w:txbxContent>
                      <w:p w:rsidR="001767C7" w:rsidRPr="002F612C" w:rsidRDefault="001767C7" w:rsidP="00E91582">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shape id="AutoShape 525" o:spid="_x0000_s1295" type="#_x0000_t32" style="position:absolute;left:37851;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GOZcYAAADdAAAADwAAAGRycy9kb3ducmV2LnhtbESP3WrCQBSE7wXfYTmCd3XjT7VGVxFB&#10;lEIbtMXeHrLHJJg9G7JrjG/fLRS8HGbmG2a5bk0pGqpdYVnBcBCBIE6tLjhT8P21e3kD4TyyxtIy&#10;KXiQg/Wq21lirO2dj9ScfCYChF2MCnLvq1hKl+Zk0A1sRRy8i60N+iDrTOoa7wFuSjmKoqk0WHBY&#10;yLGibU7p9XQzCprk/DnbVc0+8dl5cnyfzH/QfCjV77WbBQhPrX+G/9sHreB1PhzD35vw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RjmXGAAAA3QAAAA8AAAAAAAAA&#10;AAAAAAAAoQIAAGRycy9kb3ducmV2LnhtbFBLBQYAAAAABAAEAPkAAACUAwAAAAA=&#10;" strokeweight="2pt"/>
                <v:rect id="Rectangle 526" o:spid="_x0000_s1296" style="position:absolute;left:4040;top:9250;width:29781;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BFcYA&#10;AADdAAAADwAAAGRycy9kb3ducmV2LnhtbESPQWvCQBSE70L/w/IK3szGYEuNrqEoAemhUFvo9TX7&#10;zIZm34bsGqO/visIPQ4z8w2zLkbbioF63zhWME9SEMSV0w3XCr4+y9kLCB+QNbaOScGFPBSbh8ka&#10;c+3O/EHDIdQiQtjnqMCE0OVS+sqQRZ+4jjh6R9dbDFH2tdQ9niPctjJL02dpseG4YLCjraHq93Cy&#10;Cnanb1NenfFv79Rc9Q+67TLbKzV9HF9XIAKN4T98b++1gqflfAG3N/E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tBFcYAAADdAAAADwAAAAAAAAAAAAAAAACYAgAAZHJz&#10;L2Rvd25yZXYueG1sUEsFBgAAAAAEAAQA9QAAAIsDAAAAAA==&#10;" fillcolor="#8db3e2" strokeweight="2pt">
                  <v:textbox>
                    <w:txbxContent>
                      <w:p w:rsidR="001767C7" w:rsidRPr="00971A02" w:rsidRDefault="001767C7" w:rsidP="00C11C50">
                        <w:pPr>
                          <w:rPr>
                            <w:sz w:val="18"/>
                            <w:szCs w:val="18"/>
                          </w:rPr>
                        </w:pPr>
                        <w:proofErr w:type="spellStart"/>
                        <w:proofErr w:type="gramStart"/>
                        <w:r w:rsidRPr="00971A02">
                          <w:rPr>
                            <w:b/>
                            <w:sz w:val="18"/>
                            <w:szCs w:val="18"/>
                          </w:rPr>
                          <w:t>asram:</w:t>
                        </w:r>
                        <w:proofErr w:type="gramEnd"/>
                        <w:r w:rsidRPr="00971A02">
                          <w:rPr>
                            <w:b/>
                            <w:sz w:val="18"/>
                            <w:szCs w:val="18"/>
                          </w:rPr>
                          <w:t>IncludedCISIFLSupplyChainTradeLineItem</w:t>
                        </w:r>
                        <w:proofErr w:type="spellEnd"/>
                      </w:p>
                    </w:txbxContent>
                  </v:textbox>
                </v:rect>
                <v:rect id="Rectangle 527" o:spid="_x0000_s1297" style="position:absolute;left:34024;top:10207;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CIQcUA&#10;AADdAAAADwAAAGRycy9kb3ducmV2LnhtbESPQWsCMRSE74L/ITyhN80qbLVboxRBKkihant/bF53&#10;l25etklWY399UxA8DjPzDbNcR9OKMznfWFYwnWQgiEurG64UfJy24wUIH5A1tpZJwZU8rFfDwRIL&#10;bS98oPMxVCJB2BeooA6hK6T0ZU0G/cR2xMn7ss5gSNJVUju8JLhp5SzLHqXBhtNCjR1taiq/j71R&#10;0L3l/ev8Z+9+Pxf9e4n7aMMsKvUwii/PIALFcA/f2jutIH+a5vD/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4IhBxQAAAN0AAAAPAAAAAAAAAAAAAAAAAJgCAABkcnMv&#10;ZG93bnJldi54bWxQSwUGAAAAAAQABAD1AAAAigMAAAAA&#10;" strokeweight="2pt"/>
                <v:rect id="Rectangle 528" o:spid="_x0000_s1298" style="position:absolute;left:41785;top:5635;width:216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S+o8YA&#10;AADdAAAADwAAAGRycy9kb3ducmV2LnhtbESPQWsCMRCF7wX/QxjBi9TsSmvbrVHEUiyeutvS87CZ&#10;7i5uJksSNf77RhB6fLx535u3XEfTixM531lWkM8yEMS11R03Cr6/3u+fQfiArLG3TAou5GG9Gt0t&#10;sdD2zCWdqtCIBGFfoII2hKGQ0tctGfQzOxAn79c6gyFJ10jt8JzgppfzLFtIgx2nhhYH2rZUH6qj&#10;SW/ksfypdtOL3du3ssu1e/iMT0pNxnHzCiJQDP/Ht/SHVvD4ki/g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S+o8YAAADdAAAADwAAAAAAAAAAAAAAAACYAgAAZHJz&#10;L2Rvd25yZXYueG1sUEsFBgAAAAAEAAQA9QAAAIsDAAAAAA==&#10;" filled="f" fillcolor="#8db3e2" strokeweight="2pt">
                  <v:textbox>
                    <w:txbxContent>
                      <w:p w:rsidR="001767C7" w:rsidRPr="00971A02" w:rsidRDefault="001767C7" w:rsidP="00E91582">
                        <w:pPr>
                          <w:rPr>
                            <w:sz w:val="18"/>
                            <w:szCs w:val="18"/>
                          </w:rPr>
                        </w:pPr>
                        <w:proofErr w:type="spellStart"/>
                        <w:r w:rsidRPr="00971A02">
                          <w:rPr>
                            <w:rFonts w:cs="Arial"/>
                            <w:bCs/>
                            <w:sz w:val="18"/>
                            <w:szCs w:val="18"/>
                            <w:lang w:val="de-DE"/>
                          </w:rPr>
                          <w:t>asram:SpecifiedCITradeProduct</w:t>
                        </w:r>
                        <w:proofErr w:type="spellEnd"/>
                        <w:r w:rsidRPr="00971A02">
                          <w:rPr>
                            <w:rFonts w:cs="Arial"/>
                            <w:bCs/>
                            <w:sz w:val="18"/>
                            <w:szCs w:val="18"/>
                            <w:lang w:val="de-DE"/>
                          </w:rPr>
                          <w:t xml:space="preserve">  </w:t>
                        </w:r>
                      </w:p>
                    </w:txbxContent>
                  </v:textbox>
                </v:rect>
                <v:shape id="AutoShape 529" o:spid="_x0000_s1299" type="#_x0000_t32" style="position:absolute;left:37851;top:7549;width:384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qIZscAAADdAAAADwAAAGRycy9kb3ducmV2LnhtbESPQWvCQBSE7wX/w/KE3upGSRuNrlKE&#10;oBRaiYpeH9lnEpp9G7LbmP77bqHQ4zAz3zCrzWAa0VPnassKppMIBHFhdc2lgvMpe5qDcB5ZY2OZ&#10;FHyTg8169LDCVNs759QffSkChF2KCirv21RKV1Rk0E1sSxy8m+0M+iC7UuoO7wFuGjmLohdpsOaw&#10;UGFL24qKz+OXUdAfLh9J1va7gy8vcf4WL65o3pV6HA+vSxCeBv8f/mvvtYLnxTSB3zfh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KohmxwAAAN0AAAAPAAAAAAAA&#10;AAAAAAAAAKECAABkcnMvZG93bnJldi54bWxQSwUGAAAAAAQABAD5AAAAlQMAAAAA&#10;" strokeweight="2pt"/>
                <v:shape id="AutoShape 530" o:spid="_x0000_s1300" type="#_x0000_t32" style="position:absolute;left:33917;top:11057;width:2159;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UcFMQAAADdAAAADwAAAGRycy9kb3ducmV2LnhtbERPy2rCQBTdF/yH4Qru6kRJW42OQYTQ&#10;UmjFB7q9ZK5JMHMnZMYk/fvOotDl4bzX6WBq0VHrKssKZtMIBHFudcWFgvMpe16AcB5ZY22ZFPyQ&#10;g3Qzelpjom3PB+qOvhAhhF2CCkrvm0RKl5dk0E1tQxy4m20N+gDbQuoW+xBuajmPoldpsOLQUGJD&#10;u5Ly+/FhFHT7y/db1nTve19c4sNnvLyi+VJqMh62KxCeBv8v/nN/aAUvy1mYG96EJ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tRwUxAAAAN0AAAAPAAAAAAAAAAAA&#10;AAAAAKECAABkcnMvZG93bnJldi54bWxQSwUGAAAAAAQABAD5AAAAkgMAAAAA&#10;" strokeweight="2pt"/>
                <v:rect id="Rectangle 531" o:spid="_x0000_s1301" style="position:absolute;left:41785;width:2808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q0cYA&#10;AADdAAAADwAAAGRycy9kb3ducmV2LnhtbESPT2sCMRDF7wW/QxjBi9TsSv+5NYpYisVTd1t6HjbT&#10;3cXNZEmixm/fCEKPjzfv9+Yt19H04kTOd5YV5LMMBHFtdceNgu+v9/sXED4ga+wtk4ILeVivRndL&#10;LLQ9c0mnKjQiQdgXqKANYSik9HVLBv3MDsTJ+7XOYEjSNVI7PCe46eU8y56kwY5TQ4sDbVuqD9XR&#10;pDfyWP5Uu+nF7u1b2eXaPXzGZ6Um47h5BREohv/jW/pDK3hc5Au4rkkI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sq0cYAAADdAAAADwAAAAAAAAAAAAAAAACYAgAAZHJz&#10;L2Rvd25yZXYueG1sUEsFBgAAAAAEAAQA9QAAAIsDAAAAAA==&#10;" filled="f" fillcolor="#8db3e2" strokeweight="2pt">
                  <v:textbox>
                    <w:txbxContent>
                      <w:p w:rsidR="001767C7" w:rsidRPr="00971A02" w:rsidRDefault="001767C7" w:rsidP="00E91582">
                        <w:pPr>
                          <w:rPr>
                            <w:sz w:val="18"/>
                            <w:szCs w:val="18"/>
                          </w:rPr>
                        </w:pPr>
                        <w:proofErr w:type="gramStart"/>
                        <w:r w:rsidRPr="00971A02">
                          <w:rPr>
                            <w:rFonts w:cs="Arial"/>
                            <w:bCs/>
                            <w:sz w:val="18"/>
                            <w:szCs w:val="18"/>
                          </w:rPr>
                          <w:t>asram:</w:t>
                        </w:r>
                        <w:proofErr w:type="gramEnd"/>
                        <w:r w:rsidRPr="00971A02">
                          <w:rPr>
                            <w:rFonts w:cs="Arial"/>
                            <w:bCs/>
                            <w:sz w:val="18"/>
                            <w:szCs w:val="18"/>
                          </w:rPr>
                          <w:t>AssociatedCIDocumentLineDocument</w:t>
                        </w:r>
                      </w:p>
                    </w:txbxContent>
                  </v:textbox>
                </v:rect>
                <v:rect id="Rectangle 532" o:spid="_x0000_s1302" style="position:absolute;left:41785;top:11270;width:290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1J8cUA&#10;AADdAAAADwAAAGRycy9kb3ducmV2LnhtbESPTU/DMAyG70j8h8hIXBBLO8E+yrIJgRCIEy3TzlZj&#10;2orGqZKwZf8eH5A4Wq/fx483u+xGdaQQB88GylkBirj1duDOwP7z5XYFKiZki6NnMnCmCLvt5cUG&#10;K+tPXNOxSZ0SCMcKDfQpTZXWse3JYZz5iViyLx8cJhlDp23Ak8DdqOdFsdAOB5YLPU701FP73fw4&#10;0ShzfWheb87+3T/XQ2nD3UdeGnN9lR8fQCXK6X/5r/1mDdyv5+Iv3wgC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XUnxxQAAAN0AAAAPAAAAAAAAAAAAAAAAAJgCAABkcnMv&#10;ZG93bnJldi54bWxQSwUGAAAAAAQABAD1AAAAigMAAAAA&#10;" filled="f" fillcolor="#8db3e2" strokeweight="2pt">
                  <v:textbox>
                    <w:txbxContent>
                      <w:p w:rsidR="001767C7" w:rsidRPr="00971A02" w:rsidRDefault="001767C7" w:rsidP="00971A02">
                        <w:pPr>
                          <w:rPr>
                            <w:sz w:val="18"/>
                            <w:szCs w:val="18"/>
                          </w:rPr>
                        </w:pPr>
                        <w:proofErr w:type="spellStart"/>
                        <w:proofErr w:type="gramStart"/>
                        <w:r w:rsidRPr="00971A02">
                          <w:rPr>
                            <w:rFonts w:cs="Arial"/>
                            <w:bCs/>
                            <w:sz w:val="18"/>
                            <w:szCs w:val="18"/>
                          </w:rPr>
                          <w:t>asram:</w:t>
                        </w:r>
                        <w:proofErr w:type="gramEnd"/>
                        <w:r w:rsidRPr="00971A02">
                          <w:rPr>
                            <w:rFonts w:cs="Arial"/>
                            <w:bCs/>
                            <w:sz w:val="18"/>
                            <w:szCs w:val="18"/>
                          </w:rPr>
                          <w:t>SpecifiedCISIFLSupplyChainTradeAgreement</w:t>
                        </w:r>
                        <w:proofErr w:type="spellEnd"/>
                      </w:p>
                    </w:txbxContent>
                  </v:textbox>
                </v:rect>
                <v:shape id="AutoShape 533" o:spid="_x0000_s1303" type="#_x0000_t32" style="position:absolute;left:37958;top:1488;width:0;height:172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N/NMcAAADdAAAADwAAAGRycy9kb3ducmV2LnhtbESPW2vCQBSE3wv+h+UUfKsbQ3oxuoZS&#10;CIrQihf09ZA9TYLZsyG7xvTfu4VCH4eZ+YZZZINpRE+dqy0rmE4iEMSF1TWXCo6H/OkNhPPIGhvL&#10;pOCHHGTL0cMCU21vvKN+70sRIOxSVFB536ZSuqIig25iW+LgfdvOoA+yK6Xu8BbgppFxFL1IgzWH&#10;hQpb+qiouOyvRkG/PX295m2/2vrylOw2yeyM5lOp8ePwPgfhafD/4b/2Wit4nsVT+H0Tn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4380xwAAAN0AAAAPAAAAAAAA&#10;AAAAAAAAAKECAABkcnMvZG93bnJldi54bWxQSwUGAAAAAAQABAD5AAAAlQMAAAAA&#10;" strokeweight="2pt"/>
                <v:shape id="AutoShape 534" o:spid="_x0000_s1304" type="#_x0000_t32" style="position:absolute;left:37851;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HhQ8YAAADdAAAADwAAAGRycy9kb3ducmV2LnhtbESP3WrCQBSE7wt9h+UI3tWNQVuNriKC&#10;KEIVf9DbQ/aYhGbPhuwa49u7hUIvh5n5hpnOW1OKhmpXWFbQ70UgiFOrC84UnE+rjxEI55E1lpZJ&#10;wZMczGfvb1NMtH3wgZqjz0SAsEtQQe59lUjp0pwMup6tiIN3s7VBH2SdSV3jI8BNKeMo+pQGCw4L&#10;OVa0zCn9Od6NgmZ/2X2tqma999llcNgOxlc030p1O+1iAsJT6//Df+2NVjAcxzH8vglPQM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x4UPGAAAA3QAAAA8AAAAAAAAA&#10;AAAAAAAAoQIAAGRycy9kb3ducmV2LnhtbFBLBQYAAAAABAAEAPkAAACUAwAAAAA=&#10;" strokeweight="2pt"/>
                <v:group id="Group 535" o:spid="_x0000_s1305" style="position:absolute;left:63476;top:648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2eBUMYAAADdAAAADwAAAGRycy9kb3ducmV2LnhtbESPT4vCMBTE78J+h/AW&#10;9qZpFcWtRhFxlz2I4B9YvD2aZ1tsXkoT2/rtjSB4HGbmN8x82ZlSNFS7wrKCeBCBIE6tLjhTcDr+&#10;9KcgnEfWWFomBXdysFx89OaYaNvynpqDz0SAsEtQQe59lUjp0pwMuoGtiIN3sbVBH2SdSV1jG+Cm&#10;lMMomkiDBYeFHCta55ReDzej4LfFdjWKN832elnfz8fx7n8bk1Jfn91qBsJT59/hV/tPKxh/D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Z4FQxgAAAN0A&#10;AAAPAAAAAAAAAAAAAAAAAKoCAABkcnMvZG93bnJldi54bWxQSwUGAAAAAAQABAD6AAAAnQMAAAAA&#10;">
                  <v:rect id="Rectangle 536" o:spid="_x0000_s130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DnZ8YA&#10;AADdAAAADwAAAGRycy9kb3ducmV2LnhtbESPQWsCMRSE7wX/Q3hCbzXrUqvdGkUEaUEEte39sXnd&#10;Xdy8rElW0/56Uyj0OMzMN8x8GU0rLuR8Y1nBeJSBIC6tbrhS8PG+eZiB8AFZY2uZFHyTh+VicDfH&#10;QtsrH+hyDJVIEPYFKqhD6AopfVmTQT+yHXHyvqwzGJJ0ldQOrwluWpln2ZM02HBaqLGjdU3l6dgb&#10;Bd1u0r9Oz1v38znr9yVuow15VOp+GFcvIALF8B/+a79pBZPn/BF+36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DnZ8YAAADdAAAADwAAAAAAAAAAAAAAAACYAgAAZHJz&#10;L2Rvd25yZXYueG1sUEsFBgAAAAAEAAQA9QAAAIsDAAAAAA==&#10;" strokeweight="2pt"/>
                  <v:shape id="AutoShape 537" o:spid="_x0000_s130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XUVMIAAADdAAAADwAAAGRycy9kb3ducmV2LnhtbESPQYvCMBSE78L+h/CEvWmq6Kpdo4gg&#10;eK1bPD+aZ1u2eek2qc3+eyMIHoeZ+YbZ7oNpxJ06V1tWMJsmIIgLq2suFeQ/p8kahPPIGhvLpOCf&#10;HOx3H6MtptoOnNH94ksRIexSVFB536ZSuqIig25qW+Lo3Wxn0EfZlVJ3OES4aeQ8Sb6kwZrjQoUt&#10;HSsqfi+9UZBlf+W1d2E4rG9htcj1wiT9WanPcTh8g/AU/Dv8ap+1guVmvoTnm/gE5O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nXUVMIAAADdAAAADwAAAAAAAAAAAAAA&#10;AAChAgAAZHJzL2Rvd25yZXYueG1sUEsFBgAAAAAEAAQA+QAAAJADAAAAAA==&#10;" strokeweight="1.25pt"/>
                  <v:shape id="AutoShape 538" o:spid="_x0000_s130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2UrccAAADdAAAADwAAAGRycy9kb3ducmV2LnhtbESPQWvCQBSE7wX/w/IEb3Wj0NBGVxG1&#10;4EELsfXQ2zP7TILZtyG7JtFf3y0UehxmvhlmvuxNJVpqXGlZwWQcgSDOrC45V/D1+f78CsJ5ZI2V&#10;ZVJwJwfLxeBpjom2HafUHn0uQgm7BBUU3teJlC4ryKAb25o4eBfbGPRBNrnUDXah3FRyGkWxNFhy&#10;WCiwpnVB2fV4Mwpebt35O55wujpsN6f00WYf19NeqdGwX81AeOr9f/iP3unAvU1j+H0TnoB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3ZStxwAAAN0AAAAPAAAAAAAA&#10;AAAAAAAAAKECAABkcnMvZG93bnJldi54bWxQSwUGAAAAAAQABAD5AAAAlQMAAAAA&#10;" strokeweight="1.25pt"/>
                </v:group>
                <v:rect id="Rechteck 5928" o:spid="_x0000_s1309" style="position:absolute;top:9781;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FHMMA&#10;AADdAAAADwAAAGRycy9kb3ducmV2LnhtbERPTWvCQBC9C/0PyxS8SN1UqNjUVYoghiKIifU8ZKdJ&#10;aHY2Ztck/nv3IHh8vO/lejC16Kh1lWUF79MIBHFudcWFglO2fVuAcB5ZY22ZFNzIwXr1MlpirG3P&#10;R+pSX4gQwi5GBaX3TSyly0sy6Ka2IQ7cn20N+gDbQuoW+xBuajmLork0WHFoKLGhTUn5f3o1Cvr8&#10;0J2z/U4eJufE8iW5bNLfH6XGr8P3FwhPg3+KH+5EK/j4nIW54U1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eFHMMAAADdAAAADwAAAAAAAAAAAAAAAACYAgAAZHJzL2Rv&#10;d25yZXYueG1sUEsFBgAAAAAEAAQA9QAAAIgDAAAAAA==&#10;" filled="f" stroked="f">
                  <v:textbox>
                    <w:txbxContent>
                      <w:p w:rsidR="001767C7" w:rsidRDefault="001767C7" w:rsidP="007233B5">
                        <w:pPr>
                          <w:rPr>
                            <w:rFonts w:cs="Arial"/>
                            <w:b/>
                            <w:color w:val="C00000"/>
                            <w:sz w:val="24"/>
                            <w:szCs w:val="24"/>
                            <w:lang w:val="de-DE"/>
                          </w:rPr>
                        </w:pPr>
                        <w:r>
                          <w:rPr>
                            <w:rFonts w:cs="Arial"/>
                            <w:b/>
                            <w:color w:val="C00000"/>
                            <w:sz w:val="24"/>
                            <w:szCs w:val="24"/>
                            <w:lang w:val="de-DE"/>
                          </w:rPr>
                          <w:t>1..*</w:t>
                        </w:r>
                      </w:p>
                    </w:txbxContent>
                  </v:textbox>
                </v:rect>
                <v:rect id="Rechteck 5934" o:spid="_x0000_s1310" style="position:absolute;left:38915;top:1488;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MZxMcA&#10;AADdAAAADwAAAGRycy9kb3ducmV2LnhtbESPW2vCQBSE3wv9D8sR+lJ005todJUiSEMRxHh5PmSP&#10;SWj2bMyuSfz3bqHQx2FmvmHmy95UoqXGlZYVvIwiEMSZ1SXnCg779XACwnlkjZVlUnAjB8vF48Mc&#10;Y2073lGb+lwECLsYFRTe17GULivIoBvZmjh4Z9sY9EE2udQNdgFuKvkaRWNpsOSwUGBNq4Kyn/Rq&#10;FHTZtj3tN19y+3xKLF+Syyo9fiv1NOg/ZyA89f4//NdOtIKP6ds7/L4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DGcTHAAAA3QAAAA8AAAAAAAAAAAAAAAAAmAIAAGRy&#10;cy9kb3ducmV2LnhtbFBLBQYAAAAABAAEAPUAAACMAwAAAAA=&#10;" filled="f" stroked="f">
                  <v:textbox>
                    <w:txbxContent>
                      <w:p w:rsidR="001767C7" w:rsidRDefault="001767C7" w:rsidP="007233B5">
                        <w:pPr>
                          <w:rPr>
                            <w:rFonts w:cs="Arial"/>
                            <w:b/>
                            <w:sz w:val="24"/>
                            <w:szCs w:val="24"/>
                            <w:lang w:val="de-DE"/>
                          </w:rPr>
                        </w:pPr>
                        <w:r>
                          <w:rPr>
                            <w:rFonts w:cs="Arial"/>
                            <w:b/>
                            <w:sz w:val="24"/>
                            <w:szCs w:val="24"/>
                            <w:lang w:val="de-DE"/>
                          </w:rPr>
                          <w:t>1</w:t>
                        </w:r>
                      </w:p>
                    </w:txbxContent>
                  </v:textbox>
                </v:rect>
                <v:rect id="Rechteck 5935" o:spid="_x0000_s1311" style="position:absolute;left:37958;top:7655;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8X8cA&#10;AADdAAAADwAAAGRycy9kb3ducmV2LnhtbESPQWvCQBSE74L/YXlCL1I3bbG0qasUoTSIIE3U8yP7&#10;TILZtzG7TeK/7xYEj8PMfMMsVoOpRUetqywreJpFIIhzqysuFOyzr8c3EM4ja6wtk4IrOVgtx6MF&#10;xtr2/ENd6gsRIOxiVFB638RSurwkg25mG+LgnWxr0AfZFlK32Ae4qeVzFL1KgxWHhRIbWpeUn9Nf&#10;o6DPd90x237L3fSYWL4kl3V62Cj1MBk+P0B4Gvw9fGsnWsH8/WUO/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PvF/HAAAA3QAAAA8AAAAAAAAAAAAAAAAAmAIAAGRy&#10;cy9kb3ducmV2LnhtbFBLBQYAAAAABAAEAPUAAACMAwAAAAA=&#10;" filled="f" stroked="f">
                  <v:textbox>
                    <w:txbxContent>
                      <w:p w:rsidR="001767C7" w:rsidRDefault="001767C7" w:rsidP="007233B5">
                        <w:pPr>
                          <w:rPr>
                            <w:rFonts w:cs="Arial"/>
                            <w:b/>
                            <w:color w:val="C00000"/>
                            <w:sz w:val="24"/>
                            <w:szCs w:val="24"/>
                            <w:lang w:val="de-DE"/>
                          </w:rPr>
                        </w:pPr>
                        <w:r>
                          <w:rPr>
                            <w:rFonts w:cs="Arial"/>
                            <w:b/>
                            <w:color w:val="C00000"/>
                            <w:sz w:val="24"/>
                            <w:szCs w:val="24"/>
                            <w:lang w:val="de-DE"/>
                          </w:rPr>
                          <w:t>1..*</w:t>
                        </w:r>
                      </w:p>
                    </w:txbxContent>
                  </v:textbox>
                </v:rect>
                <v:rect id="Rechteck 5936" o:spid="_x0000_s1312" style="position:absolute;left:37958;top:18713;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0iKMcA&#10;AADdAAAADwAAAGRycy9kb3ducmV2LnhtbESPQWvCQBSE74L/YXlCL1I3bVHa1FWKUBpEkCbq+ZF9&#10;JsHs25jdJvHfdwtCj8PMfMMs14OpRUetqywreJpFIIhzqysuFByyz8dXEM4ja6wtk4IbOVivxqMl&#10;xtr2/E1d6gsRIOxiVFB638RSurwkg25mG+LgnW1r0AfZFlK32Ae4qeVzFC2kwYrDQokNbUrKL+mP&#10;UdDn++6U7b7kfnpKLF+T6yY9bpV6mAwf7yA8Df4/fG8nWsH87WUB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dIijHAAAA3QAAAA8AAAAAAAAAAAAAAAAAmAIAAGRy&#10;cy9kb3ducmV2LnhtbFBLBQYAAAAABAAEAPUAAACMAwAAAAA=&#10;" filled="f" stroked="f">
                  <v:textbox>
                    <w:txbxContent>
                      <w:p w:rsidR="001767C7" w:rsidRDefault="001767C7" w:rsidP="009817F0">
                        <w:pPr>
                          <w:rPr>
                            <w:rFonts w:cs="Arial"/>
                            <w:b/>
                            <w:sz w:val="24"/>
                            <w:szCs w:val="24"/>
                            <w:lang w:val="de-DE"/>
                          </w:rPr>
                        </w:pPr>
                        <w:r>
                          <w:rPr>
                            <w:rFonts w:cs="Arial"/>
                            <w:b/>
                            <w:sz w:val="24"/>
                            <w:szCs w:val="24"/>
                            <w:lang w:val="de-DE"/>
                          </w:rPr>
                          <w:t>0..*</w:t>
                        </w:r>
                      </w:p>
                    </w:txbxContent>
                  </v:textbox>
                </v:rect>
                <w10:anchorlock/>
              </v:group>
            </w:pict>
          </mc:Fallback>
        </mc:AlternateContent>
      </w:r>
    </w:p>
    <w:p w14:paraId="3B1C6E51" w14:textId="77777777" w:rsidR="009817F0" w:rsidRDefault="009817F0" w:rsidP="009817F0"/>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5A574F" w:rsidRPr="001E1B02" w14:paraId="3B1C6E53" w14:textId="77777777" w:rsidTr="009817F0">
        <w:trPr>
          <w:cantSplit/>
          <w:trHeight w:val="329"/>
          <w:tblHeader/>
        </w:trPr>
        <w:tc>
          <w:tcPr>
            <w:tcW w:w="5000" w:type="pct"/>
            <w:shd w:val="clear" w:color="auto" w:fill="FFFFCC"/>
            <w:vAlign w:val="center"/>
          </w:tcPr>
          <w:p w14:paraId="3B1C6E52" w14:textId="77777777" w:rsidR="005A574F" w:rsidRPr="0065314E" w:rsidRDefault="005A574F" w:rsidP="009817F0">
            <w:pPr>
              <w:rPr>
                <w:rFonts w:eastAsia="Times New Roman"/>
                <w:b/>
                <w:bCs/>
                <w:color w:val="000000"/>
                <w:lang w:eastAsia="de-DE"/>
              </w:rPr>
            </w:pPr>
            <w:r w:rsidRPr="0065314E">
              <w:rPr>
                <w:rFonts w:eastAsia="Times New Roman"/>
                <w:b/>
                <w:bCs/>
                <w:color w:val="000000"/>
                <w:lang w:eastAsia="de-DE"/>
              </w:rPr>
              <w:t>Explanation</w:t>
            </w:r>
          </w:p>
        </w:tc>
      </w:tr>
      <w:tr w:rsidR="005A574F" w14:paraId="3B1C6E55" w14:textId="77777777" w:rsidTr="009817F0">
        <w:trPr>
          <w:cantSplit/>
          <w:trHeight w:val="340"/>
        </w:trPr>
        <w:tc>
          <w:tcPr>
            <w:tcW w:w="5000" w:type="pct"/>
            <w:vAlign w:val="center"/>
          </w:tcPr>
          <w:p w14:paraId="3B1C6E54" w14:textId="77777777" w:rsidR="005A574F" w:rsidRPr="0065314E" w:rsidRDefault="005A574F" w:rsidP="009817F0">
            <w:r w:rsidRPr="0065314E">
              <w:rPr>
                <w:rFonts w:cs="Arial"/>
                <w:b/>
                <w:bCs/>
                <w:szCs w:val="20"/>
              </w:rPr>
              <w:t>“</w:t>
            </w:r>
            <w:r w:rsidR="00C11C50" w:rsidRPr="0065314E">
              <w:rPr>
                <w:rFonts w:cs="Arial"/>
                <w:b/>
                <w:bCs/>
                <w:szCs w:val="20"/>
              </w:rPr>
              <w:t>asram:IncludedCISIFLSupplyChainTradeLineItem</w:t>
            </w:r>
            <w:r w:rsidRPr="0065314E">
              <w:rPr>
                <w:rFonts w:cs="Arial"/>
                <w:b/>
                <w:bCs/>
                <w:szCs w:val="20"/>
              </w:rPr>
              <w:t xml:space="preserve">” </w:t>
            </w:r>
            <w:r w:rsidRPr="0065314E">
              <w:rPr>
                <w:rFonts w:cs="Arial"/>
                <w:bCs/>
                <w:szCs w:val="20"/>
              </w:rPr>
              <w:t>contains message information about the material data.</w:t>
            </w:r>
          </w:p>
        </w:tc>
      </w:tr>
    </w:tbl>
    <w:p w14:paraId="3B1C6E56" w14:textId="77777777" w:rsidR="006F0B97" w:rsidRDefault="006F0B97" w:rsidP="005A574F">
      <w:pPr>
        <w:rPr>
          <w:b/>
          <w:bCs/>
          <w:sz w:val="30"/>
          <w:szCs w:val="30"/>
        </w:rPr>
      </w:pPr>
    </w:p>
    <w:p w14:paraId="3B1C6E57" w14:textId="77777777" w:rsidR="005A574F" w:rsidRDefault="003A1997" w:rsidP="005A4F81">
      <w:pPr>
        <w:pStyle w:val="berschrift3"/>
      </w:pPr>
      <w:bookmarkStart w:id="48" w:name="_asram:AssociatedCIDocumentLineDocum"/>
      <w:bookmarkStart w:id="49" w:name="_Toc319064763"/>
      <w:bookmarkEnd w:id="48"/>
      <w:r w:rsidRPr="0005210E">
        <w:t>asram:</w:t>
      </w:r>
      <w:r w:rsidR="00EA12CD" w:rsidRPr="00B01E3F">
        <w:t>AssociatedCIDocumentLine</w:t>
      </w:r>
      <w:r w:rsidRPr="00B01E3F">
        <w:t>Document</w:t>
      </w:r>
      <w:bookmarkEnd w:id="49"/>
    </w:p>
    <w:p w14:paraId="3B1C6E58" w14:textId="77777777" w:rsidR="00CC7051" w:rsidRPr="00CC7051" w:rsidRDefault="00CC7051" w:rsidP="00CC7051"/>
    <w:p w14:paraId="3B1C6E59" w14:textId="77777777" w:rsidR="00CC7051" w:rsidRDefault="00CC7051" w:rsidP="00CC7051">
      <w:pPr>
        <w:rPr>
          <w:sz w:val="30"/>
          <w:szCs w:val="30"/>
        </w:rPr>
      </w:pPr>
      <w:r>
        <w:rPr>
          <w:noProof/>
          <w:lang w:eastAsia="zh-TW"/>
        </w:rPr>
        <mc:AlternateContent>
          <mc:Choice Requires="wpg">
            <w:drawing>
              <wp:inline distT="0" distB="0" distL="0" distR="0" wp14:anchorId="3B1C710A" wp14:editId="3B1C710B">
                <wp:extent cx="6418314" cy="1356626"/>
                <wp:effectExtent l="0" t="0" r="20955" b="0"/>
                <wp:docPr id="5967" name="Gruppieren 5967"/>
                <wp:cNvGraphicFramePr/>
                <a:graphic xmlns:a="http://schemas.openxmlformats.org/drawingml/2006/main">
                  <a:graphicData uri="http://schemas.microsoft.com/office/word/2010/wordprocessingGroup">
                    <wpg:wgp>
                      <wpg:cNvGrpSpPr/>
                      <wpg:grpSpPr>
                        <a:xfrm>
                          <a:off x="0" y="0"/>
                          <a:ext cx="6418314" cy="1356626"/>
                          <a:chOff x="0" y="0"/>
                          <a:chExt cx="6418314" cy="1356626"/>
                        </a:xfrm>
                      </wpg:grpSpPr>
                      <wps:wsp>
                        <wps:cNvPr id="5879" name="Rectangle 378"/>
                        <wps:cNvSpPr>
                          <a:spLocks noChangeArrowheads="1"/>
                        </wps:cNvSpPr>
                        <wps:spPr bwMode="auto">
                          <a:xfrm>
                            <a:off x="287079" y="414670"/>
                            <a:ext cx="3343275" cy="344805"/>
                          </a:xfrm>
                          <a:prstGeom prst="rect">
                            <a:avLst/>
                          </a:prstGeom>
                          <a:solidFill>
                            <a:srgbClr val="8DB3E2"/>
                          </a:solidFill>
                          <a:ln w="25400">
                            <a:solidFill>
                              <a:srgbClr val="000000"/>
                            </a:solidFill>
                            <a:miter lim="800000"/>
                            <a:headEnd/>
                            <a:tailEnd/>
                          </a:ln>
                        </wps:spPr>
                        <wps:txbx>
                          <w:txbxContent>
                            <w:p w14:paraId="3B1C71BB" w14:textId="77777777" w:rsidR="00413327" w:rsidRPr="003A1997" w:rsidRDefault="00413327" w:rsidP="00CC7051">
                              <w:pPr>
                                <w:rPr>
                                  <w:rFonts w:cs="Arial"/>
                                  <w:b/>
                                  <w:bCs/>
                                  <w:szCs w:val="20"/>
                                </w:rPr>
                              </w:pPr>
                              <w:r w:rsidRPr="003A1997">
                                <w:rPr>
                                  <w:rFonts w:cs="Arial"/>
                                  <w:b/>
                                  <w:bCs/>
                                  <w:szCs w:val="20"/>
                                </w:rPr>
                                <w:t>asram:</w:t>
                              </w:r>
                              <w:r>
                                <w:rPr>
                                  <w:rFonts w:cs="Arial"/>
                                  <w:b/>
                                  <w:bCs/>
                                  <w:szCs w:val="20"/>
                                </w:rPr>
                                <w:t>AssociatedCIDocumentLine</w:t>
                              </w:r>
                              <w:r w:rsidRPr="003A1997">
                                <w:rPr>
                                  <w:rFonts w:cs="Arial"/>
                                  <w:b/>
                                  <w:bCs/>
                                  <w:szCs w:val="20"/>
                                </w:rPr>
                                <w:t>Document</w:t>
                              </w:r>
                            </w:p>
                          </w:txbxContent>
                        </wps:txbx>
                        <wps:bodyPr rot="0" vert="horz" wrap="square" lIns="91440" tIns="45720" rIns="91440" bIns="45720" anchor="t" anchorCtr="0" upright="1">
                          <a:noAutofit/>
                        </wps:bodyPr>
                      </wps:wsp>
                      <wpg:grpSp>
                        <wpg:cNvPr id="5880" name="Group 379"/>
                        <wpg:cNvGrpSpPr>
                          <a:grpSpLocks/>
                        </wpg:cNvGrpSpPr>
                        <wpg:grpSpPr bwMode="auto">
                          <a:xfrm>
                            <a:off x="6134986" y="956931"/>
                            <a:ext cx="190500" cy="166370"/>
                            <a:chOff x="6283" y="5431"/>
                            <a:chExt cx="300" cy="262"/>
                          </a:xfrm>
                        </wpg:grpSpPr>
                        <wps:wsp>
                          <wps:cNvPr id="5881" name="Rectangle 38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82" name="AutoShape 38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83" name="AutoShape 38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85" name="AutoShape 384"/>
                        <wps:cNvCnPr>
                          <a:cxnSpLocks noChangeShapeType="1"/>
                        </wps:cNvCnPr>
                        <wps:spPr bwMode="auto">
                          <a:xfrm>
                            <a:off x="4029740" y="15948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6" name="Rectangle 385"/>
                        <wps:cNvSpPr>
                          <a:spLocks noChangeArrowheads="1"/>
                        </wps:cNvSpPr>
                        <wps:spPr bwMode="auto">
                          <a:xfrm>
                            <a:off x="3646968" y="52099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87" name="Rectangle 386"/>
                        <wps:cNvSpPr>
                          <a:spLocks noChangeArrowheads="1"/>
                        </wps:cNvSpPr>
                        <wps:spPr bwMode="auto">
                          <a:xfrm>
                            <a:off x="4423144" y="871870"/>
                            <a:ext cx="17049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BC" w14:textId="77777777" w:rsidR="00413327" w:rsidRPr="000B6F81" w:rsidRDefault="00413327" w:rsidP="00CC7051">
                              <w:r w:rsidRPr="00D56F2B">
                                <w:rPr>
                                  <w:rFonts w:cs="Arial"/>
                                  <w:bCs/>
                                  <w:szCs w:val="20"/>
                                  <w:lang w:val="de-DE"/>
                                </w:rPr>
                                <w:t>asram:</w:t>
                              </w:r>
                              <w:r>
                                <w:t>Included</w:t>
                              </w:r>
                              <w:r>
                                <w:rPr>
                                  <w:rFonts w:cs="Arial"/>
                                  <w:bCs/>
                                  <w:szCs w:val="20"/>
                                </w:rPr>
                                <w:t>CI</w:t>
                              </w:r>
                              <w:r w:rsidRPr="003A1997">
                                <w:rPr>
                                  <w:rFonts w:cs="Arial"/>
                                  <w:bCs/>
                                  <w:szCs w:val="20"/>
                                </w:rPr>
                                <w:t>Note</w:t>
                              </w:r>
                            </w:p>
                          </w:txbxContent>
                        </wps:txbx>
                        <wps:bodyPr rot="0" vert="horz" wrap="square" lIns="91440" tIns="45720" rIns="91440" bIns="45720" anchor="t" anchorCtr="0" upright="1">
                          <a:noAutofit/>
                        </wps:bodyPr>
                      </wps:wsp>
                      <wps:wsp>
                        <wps:cNvPr id="5888" name="AutoShape 387"/>
                        <wps:cNvCnPr>
                          <a:cxnSpLocks noChangeShapeType="1"/>
                        </wps:cNvCnPr>
                        <wps:spPr bwMode="auto">
                          <a:xfrm>
                            <a:off x="3838354"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9" name="AutoShape 388"/>
                        <wps:cNvCnPr>
                          <a:cxnSpLocks noChangeShapeType="1"/>
                        </wps:cNvCnPr>
                        <wps:spPr bwMode="auto">
                          <a:xfrm>
                            <a:off x="3636335"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90" name="Rectangle 389"/>
                        <wps:cNvSpPr>
                          <a:spLocks noChangeArrowheads="1"/>
                        </wps:cNvSpPr>
                        <wps:spPr bwMode="auto">
                          <a:xfrm>
                            <a:off x="4423144" y="0"/>
                            <a:ext cx="19951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BD" w14:textId="77777777" w:rsidR="00413327" w:rsidRPr="000B6F81" w:rsidRDefault="00413327" w:rsidP="00CC7051">
                              <w:pPr>
                                <w:rPr>
                                  <w:szCs w:val="20"/>
                                </w:rPr>
                              </w:pPr>
                              <w:r w:rsidRPr="00D56F2B">
                                <w:rPr>
                                  <w:rFonts w:cs="Arial"/>
                                  <w:bCs/>
                                  <w:szCs w:val="20"/>
                                  <w:lang w:val="de-DE"/>
                                </w:rPr>
                                <w:t>asram:</w:t>
                              </w:r>
                              <w:r>
                                <w:rPr>
                                  <w:rFonts w:cs="Arial"/>
                                  <w:bCs/>
                                  <w:szCs w:val="20"/>
                                  <w:lang w:val="de-DE"/>
                                </w:rPr>
                                <w:t>PublicationDate</w:t>
                              </w:r>
                              <w:r w:rsidRPr="003A1997">
                                <w:rPr>
                                  <w:rFonts w:cs="Arial"/>
                                  <w:bCs/>
                                  <w:szCs w:val="20"/>
                                  <w:lang w:val="de-DE"/>
                                </w:rPr>
                                <w:t>Time</w:t>
                              </w:r>
                            </w:p>
                          </w:txbxContent>
                        </wps:txbx>
                        <wps:bodyPr rot="0" vert="horz" wrap="square" lIns="91440" tIns="45720" rIns="91440" bIns="45720" anchor="t" anchorCtr="0" upright="1">
                          <a:noAutofit/>
                        </wps:bodyPr>
                      </wps:wsp>
                      <wps:wsp>
                        <wps:cNvPr id="5891" name="AutoShape 390"/>
                        <wps:cNvCnPr>
                          <a:cxnSpLocks noChangeShapeType="1"/>
                        </wps:cNvCnPr>
                        <wps:spPr bwMode="auto">
                          <a:xfrm>
                            <a:off x="4029740" y="159489"/>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92" name="AutoShape 391"/>
                        <wps:cNvCnPr>
                          <a:cxnSpLocks noChangeShapeType="1"/>
                        </wps:cNvCnPr>
                        <wps:spPr bwMode="auto">
                          <a:xfrm>
                            <a:off x="4029740" y="105262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47" name="Rechteck 5947"/>
                        <wps:cNvSpPr>
                          <a:spLocks noChangeArrowheads="1"/>
                        </wps:cNvSpPr>
                        <wps:spPr bwMode="auto">
                          <a:xfrm>
                            <a:off x="0" y="414670"/>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BE" w14:textId="77777777" w:rsidR="00413327" w:rsidRDefault="00413327" w:rsidP="00CC7051">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5948" name="Rechteck 5948"/>
                        <wps:cNvSpPr>
                          <a:spLocks noChangeArrowheads="1"/>
                        </wps:cNvSpPr>
                        <wps:spPr bwMode="auto">
                          <a:xfrm>
                            <a:off x="4029740" y="180754"/>
                            <a:ext cx="466725" cy="293370"/>
                          </a:xfrm>
                          <a:prstGeom prst="rect">
                            <a:avLst/>
                          </a:prstGeom>
                          <a:noFill/>
                          <a:ln>
                            <a:noFill/>
                          </a:ln>
                          <a:extLst/>
                        </wps:spPr>
                        <wps:txbx>
                          <w:txbxContent>
                            <w:p w14:paraId="3B1C71BF" w14:textId="77777777" w:rsidR="00413327" w:rsidRDefault="00413327" w:rsidP="00CC705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966" name="Rechteck 5966"/>
                        <wps:cNvSpPr>
                          <a:spLocks noChangeArrowheads="1"/>
                        </wps:cNvSpPr>
                        <wps:spPr bwMode="auto">
                          <a:xfrm>
                            <a:off x="4061637" y="1063256"/>
                            <a:ext cx="466725" cy="293370"/>
                          </a:xfrm>
                          <a:prstGeom prst="rect">
                            <a:avLst/>
                          </a:prstGeom>
                          <a:noFill/>
                          <a:ln>
                            <a:noFill/>
                          </a:ln>
                          <a:extLst/>
                        </wps:spPr>
                        <wps:txbx>
                          <w:txbxContent>
                            <w:p w14:paraId="3B1C71C0" w14:textId="77777777" w:rsidR="00413327" w:rsidRDefault="00413327" w:rsidP="00CC705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967" o:spid="_x0000_s1313" style="width:505.4pt;height:106.8pt;mso-position-horizontal-relative:char;mso-position-vertical-relative:line" coordsize="64183,13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">
                <v:rect id="Rectangle 378" o:spid="_x0000_s1314" style="position:absolute;left:2870;top:4146;width:3343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QEtsUA&#10;AADdAAAADwAAAGRycy9kb3ducmV2LnhtbESPQWvCQBSE7wX/w/IEb81GwdakriJKQHoo1ApeX7PP&#10;bDD7NmTXGP313UKhx2FmvmGW68E2oqfO144VTJMUBHHpdM2VguNX8bwA4QOyxsYxKbiTh/Vq9LTE&#10;XLsbf1J/CJWIEPY5KjAhtLmUvjRk0SeuJY7e2XUWQ5RdJXWHtwi3jZyl6Yu0WHNcMNjS1lB5OVyt&#10;gt31ZIqHM/79g+qH/ka3zWZ7pSbjYfMGItAQ/sN/7b1WMF+8ZvD7Jj4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AS2xQAAAN0AAAAPAAAAAAAAAAAAAAAAAJgCAABkcnMv&#10;ZG93bnJldi54bWxQSwUGAAAAAAQABAD1AAAAigMAAAAA&#10;" fillcolor="#8db3e2" strokeweight="2pt">
                  <v:textbox>
                    <w:txbxContent>
                      <w:p w:rsidR="001767C7" w:rsidRPr="003A1997" w:rsidRDefault="001767C7" w:rsidP="00CC7051">
                        <w:pPr>
                          <w:rPr>
                            <w:rFonts w:cs="Arial"/>
                            <w:b/>
                            <w:bCs/>
                            <w:szCs w:val="20"/>
                          </w:rPr>
                        </w:pPr>
                        <w:proofErr w:type="gramStart"/>
                        <w:r w:rsidRPr="003A1997">
                          <w:rPr>
                            <w:rFonts w:cs="Arial"/>
                            <w:b/>
                            <w:bCs/>
                            <w:szCs w:val="20"/>
                          </w:rPr>
                          <w:t>asram:</w:t>
                        </w:r>
                        <w:proofErr w:type="gramEnd"/>
                        <w:r>
                          <w:rPr>
                            <w:rFonts w:cs="Arial"/>
                            <w:b/>
                            <w:bCs/>
                            <w:szCs w:val="20"/>
                          </w:rPr>
                          <w:t>AssociatedCIDocumentLine</w:t>
                        </w:r>
                        <w:r w:rsidRPr="003A1997">
                          <w:rPr>
                            <w:rFonts w:cs="Arial"/>
                            <w:b/>
                            <w:bCs/>
                            <w:szCs w:val="20"/>
                          </w:rPr>
                          <w:t>Document</w:t>
                        </w:r>
                      </w:p>
                    </w:txbxContent>
                  </v:textbox>
                </v:rect>
                <v:group id="Group 379" o:spid="_x0000_s1315" style="position:absolute;left:61349;top:9569;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zJPgMQAAADdAAAA&#10;DwAAAAAAAAAAAAAAAACqAgAAZHJzL2Rvd25yZXYueG1sUEsFBgAAAAAEAAQA+gAAAJsDAAAAAA==&#10;">
                  <v:rect id="Rectangle 380" o:spid="_x0000_s131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AUWMUA&#10;AADdAAAADwAAAGRycy9kb3ducmV2LnhtbESPQWsCMRSE7wX/Q3iCt5pVsF1Wo4hQKkihtXp/bJ67&#10;i5uXNclq9Nc3hUKPw8x8wyxW0bTiSs43lhVMxhkI4tLqhisFh++35xyED8gaW8uk4E4eVsvB0wIL&#10;bW/8Rdd9qESCsC9QQR1CV0jpy5oM+rHtiJN3ss5gSNJVUju8Jbhp5TTLXqTBhtNCjR1tairP+94o&#10;6D5m/fvrZecex7z/LHEXbZhGpUbDuJ6DCBTDf/ivvdUKZnk+gd836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BRYxQAAAN0AAAAPAAAAAAAAAAAAAAAAAJgCAABkcnMv&#10;ZG93bnJldi54bWxQSwUGAAAAAAQABAD1AAAAigMAAAAA&#10;" strokeweight="2pt"/>
                  <v:shape id="AutoShape 381" o:spid="_x0000_s131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sch8IAAADdAAAADwAAAGRycy9kb3ducmV2LnhtbESPQYvCMBSE74L/IbyFvdl0RddSjSKC&#10;4LWueH40z7Zs89JtUhv//UYQPA4z8w2z2QXTijv1rrGs4CtJQRCXVjdcKbj8HGcZCOeRNbaWScGD&#10;HOy208kGc21HLuh+9pWIEHY5Kqi973IpXVmTQZfYjjh6N9sb9FH2ldQ9jhFuWjlP029psOG4UGNH&#10;h5rK3/NgFBTFX3UdXBj32S2sFhe9MOlwUurzI+zXIDwF/w6/2ietYJllc3i+iU9Ab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Rsch8IAAADdAAAADwAAAAAAAAAAAAAA&#10;AAChAgAAZHJzL2Rvd25yZXYueG1sUEsFBgAAAAAEAAQA+QAAAJADAAAAAA==&#10;" strokeweight="1.25pt"/>
                  <v:shape id="AutoShape 382" o:spid="_x0000_s131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1nksgAAADdAAAADwAAAGRycy9kb3ducmV2LnhtbESPT2vCQBTE74V+h+UVvNWNlkqIriJq&#10;wUMtxD8Hb6/Z1ySYfRuyaxL99F2h0OMw85thZoveVKKlxpWWFYyGEQjizOqScwXHw8drDMJ5ZI2V&#10;ZVJwIweL+fPTDBNtO06p3ftchBJ2CSoovK8TKV1WkEE3tDVx8H5sY9AH2eRSN9iFclPJcRRNpMGS&#10;w0KBNa0Kyi77q1Hwfu2+z5MRp8vdZn1K7232dTl9KjV46ZdTEJ56/x/+o7c6cHH8Bo834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C1nksgAAADdAAAADwAAAAAA&#10;AAAAAAAAAAChAgAAZHJzL2Rvd25yZXYueG1sUEsFBgAAAAAEAAQA+QAAAJYDAAAAAA==&#10;" strokeweight="1.25pt"/>
                </v:group>
                <v:shape id="AutoShape 384" o:spid="_x0000_s1319" type="#_x0000_t32" style="position:absolute;left:40297;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8pkMcAAADdAAAADwAAAGRycy9kb3ducmV2LnhtbESP3WrCQBSE7wt9h+UI3tWNRW2MbkIR&#10;pKWg4g96e8gek9Ds2ZDdxvTtu4LQy2FmvmGWWW9q0VHrKssKxqMIBHFudcWFgtNx/RKDcB5ZY22Z&#10;FPySgyx9flpiou2N99QdfCEChF2CCkrvm0RKl5dk0I1sQxy8q20N+iDbQuoWbwFuavkaRTNpsOKw&#10;UGJDq5Ly78OPUdDtztu3ddN97Hxxnuy/JvMLmo1Sw0H/vgDhqff/4Uf7UyuYxvEU7m/CE5Dp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XymQxwAAAN0AAAAPAAAAAAAA&#10;AAAAAAAAAKECAABkcnMvZG93bnJldi54bWxQSwUGAAAAAAQABAD5AAAAlQMAAAAA&#10;" strokeweight="2pt"/>
                <v:rect id="Rectangle 385" o:spid="_x0000_s1320" style="position:absolute;left:36469;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mMLMUA&#10;AADdAAAADwAAAGRycy9kb3ducmV2LnhtbESPQWsCMRSE7wX/Q3hCbzWroF1WoxShKIhgtb0/Ns/d&#10;pZuXbZLV1F9vCgWPw8x8wyxW0bTiQs43lhWMRxkI4tLqhisFn6f3lxyED8gaW8uk4Jc8rJaDpwUW&#10;2l75gy7HUIkEYV+ggjqErpDSlzUZ9CPbESfvbJ3BkKSrpHZ4TXDTykmWzaTBhtNCjR2tayq/j71R&#10;0O2n/eb1Z+duX3l/KHEXbZhEpZ6H8W0OIlAMj/B/e6sVTPN8Bn9v0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2YwsxQAAAN0AAAAPAAAAAAAAAAAAAAAAAJgCAABkcnMv&#10;ZG93bnJldi54bWxQSwUGAAAAAAQABAD1AAAAigMAAAAA&#10;" strokeweight="2pt"/>
                <v:rect id="Rectangle 386" o:spid="_x0000_s1321" style="position:absolute;left:44231;top:8718;width:1705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OBIsYA&#10;AADdAAAADwAAAGRycy9kb3ducmV2LnhtbESPwWrDMBBE74X+g9hCL6WRXdrGOFFCSAgJPcVuyXmx&#10;traptTKSkih/XwUKPQ6z82ZnvoxmEGdyvresIJ9kIIgbq3tuFXx9bp8LED4gaxwsk4IreVgu7u/m&#10;WGp74YrOdWhFgrAvUUEXwlhK6ZuODPqJHYmT922dwZCka6V2eElwM8iXLHuXBntODR2OtO6o+alP&#10;Jr2Rx+pY756u9sNuqj7X7vUQp0o9PsTVDESgGP6P/9J7reCtKKZwW5MQ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OBIsYAAADdAAAADwAAAAAAAAAAAAAAAACYAgAAZHJz&#10;L2Rvd25yZXYueG1sUEsFBgAAAAAEAAQA9QAAAIsDAAAAAA==&#10;" filled="f" fillcolor="#8db3e2" strokeweight="2pt">
                  <v:textbox>
                    <w:txbxContent>
                      <w:p w:rsidR="001767C7" w:rsidRPr="000B6F81" w:rsidRDefault="001767C7" w:rsidP="00CC7051">
                        <w:proofErr w:type="spellStart"/>
                        <w:r w:rsidRPr="00D56F2B">
                          <w:rPr>
                            <w:rFonts w:cs="Arial"/>
                            <w:bCs/>
                            <w:szCs w:val="20"/>
                            <w:lang w:val="de-DE"/>
                          </w:rPr>
                          <w:t>asram</w:t>
                        </w:r>
                        <w:proofErr w:type="spellEnd"/>
                        <w:r w:rsidRPr="00D56F2B">
                          <w:rPr>
                            <w:rFonts w:cs="Arial"/>
                            <w:bCs/>
                            <w:szCs w:val="20"/>
                            <w:lang w:val="de-DE"/>
                          </w:rPr>
                          <w:t>:</w:t>
                        </w:r>
                        <w:proofErr w:type="spellStart"/>
                        <w:r>
                          <w:t>Included</w:t>
                        </w:r>
                        <w:r>
                          <w:rPr>
                            <w:rFonts w:cs="Arial"/>
                            <w:bCs/>
                            <w:szCs w:val="20"/>
                          </w:rPr>
                          <w:t>CI</w:t>
                        </w:r>
                        <w:r w:rsidRPr="003A1997">
                          <w:rPr>
                            <w:rFonts w:cs="Arial"/>
                            <w:bCs/>
                            <w:szCs w:val="20"/>
                          </w:rPr>
                          <w:t>Note</w:t>
                        </w:r>
                        <w:proofErr w:type="spellEnd"/>
                      </w:p>
                    </w:txbxContent>
                  </v:textbox>
                </v:rect>
                <v:shape id="AutoShape 387" o:spid="_x0000_s1322" type="#_x0000_t32" style="position:absolute;left:38383;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6GDsQAAADdAAAADwAAAGRycy9kb3ducmV2LnhtbERPXWvCMBR9H/gfwhV8m6nDza4aZQiy&#10;MdBSN9zrpbm2xeYmNFnt/r15GPh4ON+rzWBa0VPnG8sKZtMEBHFpdcOVgu+v3WMKwgdkja1lUvBH&#10;Hjbr0cMKM22vXFB/DJWIIewzVFCH4DIpfVmTQT+1jjhyZ9sZDBF2ldQdXmO4aeVTkrxIgw3Hhhod&#10;bWsqL8dfo6DPT4fFzvXveahO8+Jz/vqDZq/UZDy8LUEEGsJd/O/+0Aqe0zTOjW/iE5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oYOxAAAAN0AAAAPAAAAAAAAAAAA&#10;AAAAAKECAABkcnMvZG93bnJldi54bWxQSwUGAAAAAAQABAD5AAAAkgMAAAAA&#10;" strokeweight="2pt"/>
                <v:shape id="AutoShape 388" o:spid="_x0000_s1323" type="#_x0000_t32" style="position:absolute;left:36363;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IjlcYAAADdAAAADwAAAGRycy9kb3ducmV2LnhtbESP3WrCQBSE7wt9h+UUvKsbRdsYXUUE&#10;UYQq/qC3h+wxCWbPhuwa49u7hUIvh5n5hpnMWlOKhmpXWFbQ60YgiFOrC84UnI7LzxiE88gaS8uk&#10;4EkOZtP3twkm2j54T83BZyJA2CWoIPe+SqR0aU4GXddWxMG72tqgD7LOpK7xEeCmlP0o+pIGCw4L&#10;OVa0yCm9He5GQbM7b7+XVbPa+ew82G8GowuaH6U6H+18DMJT6//Df+21VjCM4xH8vglPQE5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SI5XGAAAA3QAAAA8AAAAAAAAA&#10;AAAAAAAAoQIAAGRycy9kb3ducmV2LnhtbFBLBQYAAAAABAAEAPkAAACUAwAAAAA=&#10;" strokeweight="2pt"/>
                <v:rect id="Rectangle 389" o:spid="_x0000_s1324" style="position:absolute;left:44231;width:1995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OPi8UA&#10;AADdAAAADwAAAGRycy9kb3ducmV2LnhtbESPTU/DMAyG70j8h8hIXBBLi2AfZdmEQAjEiZZpZ6vx&#10;2orGqZKwZf8eH5A4Wq/fx4/X2+xGdaQQB88GylkBirj1duDOwO7r9XYJKiZki6NnMnCmCNvN5cUa&#10;K+tPXNOxSZ0SCMcKDfQpTZXWse3JYZz5iViygw8Ok4yh0zbgSeBu1HdFMdcOB5YLPU703FP73fw4&#10;0ShzvW/ebs7+w7/UQ2nD/WdeGHN9lZ8eQSXK6X/5r/1uDTwsV+Iv3wgC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4+LxQAAAN0AAAAPAAAAAAAAAAAAAAAAAJgCAABkcnMv&#10;ZG93bnJldi54bWxQSwUGAAAAAAQABAD1AAAAigMAAAAA&#10;" filled="f" fillcolor="#8db3e2" strokeweight="2pt">
                  <v:textbox>
                    <w:txbxContent>
                      <w:p w:rsidR="001767C7" w:rsidRPr="000B6F81" w:rsidRDefault="001767C7" w:rsidP="00CC7051">
                        <w:pPr>
                          <w:rPr>
                            <w:szCs w:val="20"/>
                          </w:rPr>
                        </w:pPr>
                        <w:proofErr w:type="spellStart"/>
                        <w:r w:rsidRPr="00D56F2B">
                          <w:rPr>
                            <w:rFonts w:cs="Arial"/>
                            <w:bCs/>
                            <w:szCs w:val="20"/>
                            <w:lang w:val="de-DE"/>
                          </w:rPr>
                          <w:t>asram:</w:t>
                        </w:r>
                        <w:r>
                          <w:rPr>
                            <w:rFonts w:cs="Arial"/>
                            <w:bCs/>
                            <w:szCs w:val="20"/>
                            <w:lang w:val="de-DE"/>
                          </w:rPr>
                          <w:t>PublicationDate</w:t>
                        </w:r>
                        <w:r w:rsidRPr="003A1997">
                          <w:rPr>
                            <w:rFonts w:cs="Arial"/>
                            <w:bCs/>
                            <w:szCs w:val="20"/>
                            <w:lang w:val="de-DE"/>
                          </w:rPr>
                          <w:t>Time</w:t>
                        </w:r>
                        <w:proofErr w:type="spellEnd"/>
                      </w:p>
                    </w:txbxContent>
                  </v:textbox>
                </v:rect>
                <v:shape id="AutoShape 390" o:spid="_x0000_s1325" type="#_x0000_t32" style="position:absolute;left:40297;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25TscAAADdAAAADwAAAGRycy9kb3ducmV2LnhtbESPQWvCQBSE7wX/w/KE3pqNklaNrlKE&#10;oBRaiYpeH9lnEpp9G7LbmP77bqHQ4zAz3zCrzWAa0VPnassKJlEMgriwuuZSwfmUPc1BOI+ssbFM&#10;Cr7JwWY9elhhqu2dc+qPvhQBwi5FBZX3bSqlKyoy6CLbEgfvZjuDPsiulLrDe4CbRk7j+EUarDks&#10;VNjStqLi8/hlFPSHy8csa/vdwZeXJH9LFlc070o9jofXJQhPg/8P/7X3WsHzfDGB3zfh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vblOxwAAAN0AAAAPAAAAAAAA&#10;AAAAAAAAAKECAABkcnMvZG93bnJldi54bWxQSwUGAAAAAAQABAD5AAAAlQMAAAAA&#10;" strokeweight="2pt"/>
                <v:shape id="AutoShape 391" o:spid="_x0000_s1326" type="#_x0000_t32" style="position:absolute;left:40297;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8nOccAAADdAAAADwAAAGRycy9kb3ducmV2LnhtbESPQWvCQBSE74L/YXmF3symkrYaXaUU&#10;giJUiS32+sg+k2D2bchuY/rv3ULB4zAz3zDL9WAa0VPnassKnqIYBHFhdc2lgq/PbDID4TyyxsYy&#10;KfglB+vVeLTEVNsr59QffSkChF2KCirv21RKV1Rk0EW2JQ7e2XYGfZBdKXWH1wA3jZzG8Ys0WHNY&#10;qLCl94qKy/HHKOgPp/1r1vabgy9PSb5L5t9oPpR6fBjeFiA8Df4e/m9vtYLn2XwKf2/C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byc5xwAAAN0AAAAPAAAAAAAA&#10;AAAAAAAAAKECAABkcnMvZG93bnJldi54bWxQSwUGAAAAAAQABAD5AAAAlQMAAAAA&#10;" strokeweight="2pt"/>
                <v:rect id="Rechteck 5947" o:spid="_x0000_s1327" style="position:absolute;top:4146;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f0zscA&#10;AADdAAAADwAAAGRycy9kb3ducmV2LnhtbESP3WrCQBSE7wt9h+UIvSm6aWmrRlcpgjQUQYw/14fs&#10;MQnNno3ZNYlv7xYKvRxm5htmvuxNJVpqXGlZwcsoAkGcWV1yruCwXw8nIJxH1lhZJgU3crBcPD7M&#10;Mda24x21qc9FgLCLUUHhfR1L6bKCDLqRrYmDd7aNQR9kk0vdYBfgppKvUfQhDZYcFgqsaVVQ9pNe&#10;jYIu27an/eZLbp9PieVLclmlx2+lngb95wyEp97/h//aiVbwPn0bw++b8ATk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X9M7HAAAA3QAAAA8AAAAAAAAAAAAAAAAAmAIAAGRy&#10;cy9kb3ducmV2LnhtbFBLBQYAAAAABAAEAPUAAACMAwAAAAA=&#10;" filled="f" stroked="f">
                  <v:textbox>
                    <w:txbxContent>
                      <w:p w:rsidR="001767C7" w:rsidRDefault="001767C7" w:rsidP="00CC7051">
                        <w:pPr>
                          <w:rPr>
                            <w:rFonts w:cs="Arial"/>
                            <w:b/>
                            <w:sz w:val="24"/>
                            <w:szCs w:val="24"/>
                            <w:lang w:val="de-DE"/>
                          </w:rPr>
                        </w:pPr>
                        <w:r>
                          <w:rPr>
                            <w:rFonts w:cs="Arial"/>
                            <w:b/>
                            <w:sz w:val="24"/>
                            <w:szCs w:val="24"/>
                            <w:lang w:val="de-DE"/>
                          </w:rPr>
                          <w:t>1</w:t>
                        </w:r>
                      </w:p>
                    </w:txbxContent>
                  </v:textbox>
                </v:rect>
                <v:rect id="Rechteck 5948" o:spid="_x0000_s1328" style="position:absolute;left:40297;top:1807;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hgvMQA&#10;AADdAAAADwAAAGRycy9kb3ducmV2LnhtbERPy2rCQBTdF/yH4QrdFJ20tKLRSShCaSgFMT7Wl8w1&#10;CWbuxMw0Sf++syi4PJz3Jh1NI3rqXG1ZwfM8AkFcWF1zqeB4+JgtQTiPrLGxTAp+yUGaTB42GGs7&#10;8J763JcihLCLUUHlfRtL6YqKDLq5bYkDd7GdQR9gV0rd4RDCTSNfomghDdYcGipsaVtRcc1/jIKh&#10;2PXnw/en3D2dM8u37LbNT19KPU7H9zUIT6O/i//dmVbwtnoNc8Ob8AR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YLzEAAAA3QAAAA8AAAAAAAAAAAAAAAAAmAIAAGRycy9k&#10;b3ducmV2LnhtbFBLBQYAAAAABAAEAPUAAACJAwAAAAA=&#10;" filled="f" stroked="f">
                  <v:textbox>
                    <w:txbxContent>
                      <w:p w:rsidR="001767C7" w:rsidRDefault="001767C7" w:rsidP="00CC7051">
                        <w:pPr>
                          <w:rPr>
                            <w:rFonts w:cs="Arial"/>
                            <w:b/>
                            <w:color w:val="C00000"/>
                            <w:sz w:val="24"/>
                            <w:szCs w:val="24"/>
                            <w:lang w:val="de-DE"/>
                          </w:rPr>
                        </w:pPr>
                        <w:r>
                          <w:rPr>
                            <w:rFonts w:cs="Arial"/>
                            <w:b/>
                            <w:color w:val="C00000"/>
                            <w:sz w:val="24"/>
                            <w:szCs w:val="24"/>
                            <w:lang w:val="de-DE"/>
                          </w:rPr>
                          <w:t>1..*</w:t>
                        </w:r>
                      </w:p>
                    </w:txbxContent>
                  </v:textbox>
                </v:rect>
                <v:rect id="Rechteck 5966" o:spid="_x0000_s1329" style="position:absolute;left:40616;top:10632;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4NNcYA&#10;AADdAAAADwAAAGRycy9kb3ducmV2LnhtbESPQWvCQBSE7wX/w/IEL0U3LRja1FVEKA0iSGP1/Mi+&#10;JsHs25hdk/jvXaHQ4zAz3zCL1WBq0VHrKssKXmYRCOLc6ooLBT+Hz+kbCOeRNdaWScGNHKyWo6cF&#10;Jtr2/E1d5gsRIOwSVFB63yRSurwkg25mG+Lg/drWoA+yLaRusQ9wU8vXKIqlwYrDQokNbUrKz9nV&#10;KOjzfXc67L7k/vmUWr6kl0123Co1GQ/rDxCeBv8f/munWsH8PY7h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4NNcYAAADdAAAADwAAAAAAAAAAAAAAAACYAgAAZHJz&#10;L2Rvd25yZXYueG1sUEsFBgAAAAAEAAQA9QAAAIsDAAAAAA==&#10;" filled="f" stroked="f">
                  <v:textbox>
                    <w:txbxContent>
                      <w:p w:rsidR="001767C7" w:rsidRDefault="001767C7" w:rsidP="00CC7051">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E5A" w14:textId="77777777" w:rsidR="00CC7051" w:rsidRDefault="00CC7051" w:rsidP="00CC7051"/>
    <w:p w14:paraId="3B1C6E5B" w14:textId="77777777" w:rsidR="00CC7051" w:rsidRDefault="00CC7051">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E63" w14:textId="77777777" w:rsidTr="00CC7051">
        <w:trPr>
          <w:cantSplit/>
          <w:trHeight w:val="329"/>
          <w:tblHeader/>
        </w:trPr>
        <w:tc>
          <w:tcPr>
            <w:tcW w:w="1050" w:type="pct"/>
            <w:shd w:val="clear" w:color="auto" w:fill="FFFFCC"/>
            <w:vAlign w:val="center"/>
          </w:tcPr>
          <w:p w14:paraId="3B1C6E5C" w14:textId="77777777" w:rsidR="0065314E" w:rsidRPr="0065314E" w:rsidRDefault="0065314E" w:rsidP="00CC7051">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E5D" w14:textId="77777777" w:rsidR="0065314E" w:rsidRPr="0065314E" w:rsidRDefault="0065314E" w:rsidP="00CC7051">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E5E" w14:textId="77777777" w:rsidR="0065314E" w:rsidRPr="0065314E" w:rsidRDefault="0065314E" w:rsidP="00CC7051">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E5F" w14:textId="77777777" w:rsidR="0065314E" w:rsidRPr="0065314E" w:rsidRDefault="0065314E" w:rsidP="00CC7051">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E60" w14:textId="77777777" w:rsidR="0065314E" w:rsidRPr="0065314E" w:rsidRDefault="0065314E" w:rsidP="00CC7051">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E61" w14:textId="77777777" w:rsidR="0065314E" w:rsidRPr="0065314E" w:rsidRDefault="0065314E" w:rsidP="00CC7051">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E62" w14:textId="77777777" w:rsidR="0065314E" w:rsidRPr="0065314E" w:rsidRDefault="0065314E" w:rsidP="00CC7051">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E6B" w14:textId="77777777" w:rsidTr="00CC7051">
        <w:trPr>
          <w:cantSplit/>
          <w:trHeight w:val="340"/>
        </w:trPr>
        <w:tc>
          <w:tcPr>
            <w:tcW w:w="1050" w:type="pct"/>
            <w:shd w:val="clear" w:color="auto" w:fill="C00000"/>
            <w:vAlign w:val="center"/>
          </w:tcPr>
          <w:p w14:paraId="3B1C6E64" w14:textId="77777777" w:rsidR="0065314E" w:rsidRPr="00CC7051" w:rsidRDefault="0065314E" w:rsidP="00CC7051">
            <w:pPr>
              <w:rPr>
                <w:rFonts w:eastAsia="Times New Roman" w:cs="Arial"/>
                <w:color w:val="FFFFFF" w:themeColor="background1"/>
                <w:sz w:val="16"/>
                <w:szCs w:val="20"/>
                <w:lang w:eastAsia="de-DE"/>
              </w:rPr>
            </w:pPr>
            <w:r w:rsidRPr="00CC7051">
              <w:rPr>
                <w:rFonts w:cs="Arial"/>
                <w:bCs/>
                <w:color w:val="FFFFFF" w:themeColor="background1"/>
                <w:sz w:val="16"/>
                <w:szCs w:val="20"/>
                <w:lang w:val="de-DE"/>
              </w:rPr>
              <w:t>asram:PublicationDateTime</w:t>
            </w:r>
          </w:p>
        </w:tc>
        <w:tc>
          <w:tcPr>
            <w:tcW w:w="450" w:type="pct"/>
            <w:shd w:val="clear" w:color="auto" w:fill="C00000"/>
            <w:vAlign w:val="center"/>
          </w:tcPr>
          <w:p w14:paraId="3B1C6E65" w14:textId="77777777" w:rsidR="0065314E" w:rsidRPr="00CC7051" w:rsidRDefault="008B7044" w:rsidP="00CC7051">
            <w:pPr>
              <w:rPr>
                <w:rFonts w:eastAsia="Times New Roman" w:cs="Arial"/>
                <w:color w:val="FFFFFF" w:themeColor="background1"/>
                <w:sz w:val="16"/>
                <w:szCs w:val="20"/>
                <w:lang w:eastAsia="de-DE"/>
              </w:rPr>
            </w:pPr>
            <w:r>
              <w:rPr>
                <w:rFonts w:eastAsia="Times New Roman" w:cs="Arial"/>
                <w:color w:val="FFFFFF" w:themeColor="background1"/>
                <w:sz w:val="16"/>
                <w:szCs w:val="20"/>
                <w:lang w:eastAsia="de-DE"/>
              </w:rPr>
              <w:t>DATETIME</w:t>
            </w:r>
          </w:p>
        </w:tc>
        <w:tc>
          <w:tcPr>
            <w:tcW w:w="400" w:type="pct"/>
            <w:shd w:val="clear" w:color="auto" w:fill="C00000"/>
            <w:vAlign w:val="center"/>
          </w:tcPr>
          <w:p w14:paraId="3B1C6E66" w14:textId="77777777" w:rsidR="0065314E" w:rsidRPr="00CC7051" w:rsidRDefault="008B7044" w:rsidP="00CC7051">
            <w:pPr>
              <w:rPr>
                <w:rFonts w:eastAsia="Times New Roman" w:cs="Arial"/>
                <w:color w:val="FFFFFF" w:themeColor="background1"/>
                <w:sz w:val="16"/>
                <w:szCs w:val="20"/>
                <w:lang w:eastAsia="de-DE"/>
              </w:rPr>
            </w:pPr>
            <w:r>
              <w:rPr>
                <w:rFonts w:eastAsia="Times New Roman" w:cs="Arial"/>
                <w:color w:val="FFFFFF" w:themeColor="background1"/>
                <w:sz w:val="16"/>
                <w:szCs w:val="20"/>
                <w:lang w:eastAsia="de-DE"/>
              </w:rPr>
              <w:t>-</w:t>
            </w:r>
          </w:p>
        </w:tc>
        <w:tc>
          <w:tcPr>
            <w:tcW w:w="350" w:type="pct"/>
            <w:shd w:val="clear" w:color="auto" w:fill="C00000"/>
            <w:vAlign w:val="center"/>
          </w:tcPr>
          <w:p w14:paraId="3B1C6E67" w14:textId="77777777" w:rsidR="0065314E" w:rsidRPr="00CC7051" w:rsidRDefault="0065314E" w:rsidP="00CC7051">
            <w:pPr>
              <w:rPr>
                <w:rFonts w:eastAsia="Times New Roman" w:cs="Arial"/>
                <w:color w:val="FFFFFF" w:themeColor="background1"/>
                <w:sz w:val="16"/>
                <w:szCs w:val="20"/>
                <w:lang w:eastAsia="de-DE"/>
              </w:rPr>
            </w:pPr>
            <w:r w:rsidRPr="00CC7051">
              <w:rPr>
                <w:rFonts w:eastAsia="Times New Roman" w:cs="Arial"/>
                <w:color w:val="FFFFFF" w:themeColor="background1"/>
                <w:sz w:val="16"/>
                <w:szCs w:val="20"/>
                <w:lang w:eastAsia="de-DE"/>
              </w:rPr>
              <w:t>5</w:t>
            </w:r>
          </w:p>
        </w:tc>
        <w:tc>
          <w:tcPr>
            <w:tcW w:w="950" w:type="pct"/>
            <w:shd w:val="clear" w:color="auto" w:fill="C00000"/>
            <w:vAlign w:val="center"/>
          </w:tcPr>
          <w:p w14:paraId="3B1C6E68" w14:textId="77777777" w:rsidR="0065314E" w:rsidRPr="00CC7051" w:rsidRDefault="008B7044" w:rsidP="00CC7051">
            <w:pPr>
              <w:rPr>
                <w:rFonts w:eastAsia="Times New Roman" w:cs="Arial"/>
                <w:color w:val="FFFFFF" w:themeColor="background1"/>
                <w:sz w:val="16"/>
                <w:szCs w:val="20"/>
                <w:lang w:eastAsia="de-DE"/>
              </w:rPr>
            </w:pPr>
            <w:r w:rsidRPr="0065314E">
              <w:rPr>
                <w:rFonts w:cs="Arial"/>
                <w:sz w:val="16"/>
                <w:szCs w:val="20"/>
              </w:rPr>
              <w:t>2011-05-31</w:t>
            </w:r>
            <w:r>
              <w:rPr>
                <w:rFonts w:cs="Arial"/>
                <w:sz w:val="16"/>
                <w:szCs w:val="20"/>
              </w:rPr>
              <w:t>T00:15:01</w:t>
            </w:r>
          </w:p>
        </w:tc>
        <w:tc>
          <w:tcPr>
            <w:tcW w:w="300" w:type="pct"/>
            <w:shd w:val="clear" w:color="auto" w:fill="C00000"/>
            <w:vAlign w:val="center"/>
          </w:tcPr>
          <w:p w14:paraId="3B1C6E69" w14:textId="77777777" w:rsidR="0065314E" w:rsidRPr="00CC7051" w:rsidRDefault="0065314E" w:rsidP="00CC7051">
            <w:pPr>
              <w:rPr>
                <w:rFonts w:eastAsia="Times New Roman" w:cs="Arial"/>
                <w:color w:val="FFFFFF" w:themeColor="background1"/>
                <w:sz w:val="16"/>
                <w:szCs w:val="20"/>
                <w:lang w:eastAsia="de-DE"/>
              </w:rPr>
            </w:pPr>
            <w:r w:rsidRPr="00CC7051">
              <w:rPr>
                <w:rFonts w:eastAsia="Times New Roman" w:cs="Arial"/>
                <w:color w:val="FFFFFF" w:themeColor="background1"/>
                <w:sz w:val="16"/>
                <w:szCs w:val="20"/>
                <w:lang w:eastAsia="de-DE"/>
              </w:rPr>
              <w:t>M</w:t>
            </w:r>
          </w:p>
        </w:tc>
        <w:tc>
          <w:tcPr>
            <w:tcW w:w="1500" w:type="pct"/>
            <w:shd w:val="clear" w:color="auto" w:fill="C00000"/>
            <w:vAlign w:val="center"/>
          </w:tcPr>
          <w:p w14:paraId="3B1C6E6A" w14:textId="77777777" w:rsidR="0065314E" w:rsidRPr="00CC7051" w:rsidRDefault="008B7044" w:rsidP="00CC7051">
            <w:pPr>
              <w:rPr>
                <w:rFonts w:eastAsia="Times New Roman" w:cs="Arial"/>
                <w:color w:val="FFFFFF" w:themeColor="background1"/>
                <w:sz w:val="16"/>
                <w:szCs w:val="20"/>
                <w:lang w:eastAsia="de-DE"/>
              </w:rPr>
            </w:pPr>
            <w:r>
              <w:rPr>
                <w:rFonts w:eastAsia="Times New Roman" w:cs="Arial"/>
                <w:color w:val="FFFFFF" w:themeColor="background1"/>
                <w:sz w:val="16"/>
                <w:szCs w:val="20"/>
                <w:lang w:eastAsia="de-DE"/>
              </w:rPr>
              <w:t>Creation timestamp oft the customer EAI System for the corresponding customer message</w:t>
            </w:r>
          </w:p>
        </w:tc>
      </w:tr>
    </w:tbl>
    <w:p w14:paraId="3B1C6E6C" w14:textId="77777777" w:rsidR="005A574F" w:rsidRDefault="005A574F" w:rsidP="00A07FC2">
      <w:pPr>
        <w:ind w:left="720"/>
        <w:rPr>
          <w:b/>
          <w:bCs/>
          <w:sz w:val="30"/>
          <w:szCs w:val="30"/>
        </w:rPr>
      </w:pPr>
    </w:p>
    <w:p w14:paraId="3B1C6E6D" w14:textId="77777777" w:rsidR="003A1997" w:rsidRDefault="003A1997" w:rsidP="001642EB">
      <w:pPr>
        <w:pStyle w:val="berschrift4"/>
        <w:ind w:left="851" w:hanging="851"/>
        <w:rPr>
          <w:rFonts w:cs="Arial"/>
        </w:rPr>
      </w:pPr>
      <w:bookmarkStart w:id="50" w:name="_Toc319064764"/>
      <w:r w:rsidRPr="008023FF">
        <w:t>asram:</w:t>
      </w:r>
      <w:r w:rsidR="001E004D">
        <w:t>Included</w:t>
      </w:r>
      <w:r w:rsidR="005A574F">
        <w:rPr>
          <w:rFonts w:cs="Arial"/>
        </w:rPr>
        <w:t>CI</w:t>
      </w:r>
      <w:r w:rsidRPr="003A1997">
        <w:rPr>
          <w:rFonts w:cs="Arial"/>
        </w:rPr>
        <w:t>Note</w:t>
      </w:r>
      <w:bookmarkEnd w:id="50"/>
    </w:p>
    <w:p w14:paraId="3B1C6E6E" w14:textId="77777777" w:rsidR="006D0B93" w:rsidRPr="006D0B93" w:rsidRDefault="006D0B93" w:rsidP="006D0B93"/>
    <w:p w14:paraId="3B1C6E6F" w14:textId="77777777" w:rsidR="00E91582" w:rsidRDefault="006D0B93" w:rsidP="006D0B93">
      <w:r>
        <w:rPr>
          <w:noProof/>
          <w:lang w:eastAsia="zh-TW"/>
        </w:rPr>
        <mc:AlternateContent>
          <mc:Choice Requires="wpg">
            <w:drawing>
              <wp:inline distT="0" distB="0" distL="0" distR="0" wp14:anchorId="3B1C710C" wp14:editId="3B1C710D">
                <wp:extent cx="4468052" cy="1345994"/>
                <wp:effectExtent l="0" t="0" r="27940" b="6985"/>
                <wp:docPr id="5991" name="Gruppieren 5991"/>
                <wp:cNvGraphicFramePr/>
                <a:graphic xmlns:a="http://schemas.openxmlformats.org/drawingml/2006/main">
                  <a:graphicData uri="http://schemas.microsoft.com/office/word/2010/wordprocessingGroup">
                    <wpg:wgp>
                      <wpg:cNvGrpSpPr/>
                      <wpg:grpSpPr>
                        <a:xfrm>
                          <a:off x="0" y="0"/>
                          <a:ext cx="4468052" cy="1345994"/>
                          <a:chOff x="0" y="0"/>
                          <a:chExt cx="4468052" cy="1345994"/>
                        </a:xfrm>
                      </wpg:grpSpPr>
                      <wps:wsp>
                        <wps:cNvPr id="5973" name="Rechteck 5973"/>
                        <wps:cNvSpPr>
                          <a:spLocks noChangeArrowheads="1"/>
                        </wps:cNvSpPr>
                        <wps:spPr bwMode="auto">
                          <a:xfrm>
                            <a:off x="0" y="435935"/>
                            <a:ext cx="466725" cy="293370"/>
                          </a:xfrm>
                          <a:prstGeom prst="rect">
                            <a:avLst/>
                          </a:prstGeom>
                          <a:noFill/>
                          <a:ln>
                            <a:noFill/>
                          </a:ln>
                          <a:extLst/>
                        </wps:spPr>
                        <wps:txbx>
                          <w:txbxContent>
                            <w:p w14:paraId="3B1C71C1" w14:textId="77777777" w:rsidR="00413327" w:rsidRDefault="00413327" w:rsidP="00CC705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68" name="Rectangle 353"/>
                        <wps:cNvSpPr>
                          <a:spLocks noChangeArrowheads="1"/>
                        </wps:cNvSpPr>
                        <wps:spPr bwMode="auto">
                          <a:xfrm>
                            <a:off x="404037" y="414670"/>
                            <a:ext cx="1900555" cy="344805"/>
                          </a:xfrm>
                          <a:prstGeom prst="rect">
                            <a:avLst/>
                          </a:prstGeom>
                          <a:solidFill>
                            <a:srgbClr val="8DB3E2"/>
                          </a:solidFill>
                          <a:ln w="25400">
                            <a:solidFill>
                              <a:srgbClr val="000000"/>
                            </a:solidFill>
                            <a:miter lim="800000"/>
                            <a:headEnd/>
                            <a:tailEnd/>
                          </a:ln>
                        </wps:spPr>
                        <wps:txbx>
                          <w:txbxContent>
                            <w:p w14:paraId="3B1C71C2" w14:textId="77777777" w:rsidR="00413327" w:rsidRPr="003A1997" w:rsidRDefault="00413327" w:rsidP="003A1997">
                              <w:pPr>
                                <w:rPr>
                                  <w:rFonts w:cs="Arial"/>
                                  <w:b/>
                                  <w:bCs/>
                                  <w:szCs w:val="20"/>
                                </w:rPr>
                              </w:pPr>
                              <w:r>
                                <w:rPr>
                                  <w:rFonts w:cs="Arial"/>
                                  <w:b/>
                                  <w:bCs/>
                                  <w:szCs w:val="20"/>
                                </w:rPr>
                                <w:t>asram:</w:t>
                              </w:r>
                              <w:r w:rsidRPr="005A574F">
                                <w:rPr>
                                  <w:rFonts w:cs="Arial"/>
                                  <w:b/>
                                  <w:bCs/>
                                  <w:szCs w:val="20"/>
                                </w:rPr>
                                <w:t>IncludedCINote</w:t>
                              </w:r>
                            </w:p>
                          </w:txbxContent>
                        </wps:txbx>
                        <wps:bodyPr rot="0" vert="horz" wrap="square" lIns="91440" tIns="45720" rIns="91440" bIns="45720" anchor="t" anchorCtr="0" upright="1">
                          <a:noAutofit/>
                        </wps:bodyPr>
                      </wps:wsp>
                      <wps:wsp>
                        <wps:cNvPr id="5869" name="AutoShape 354"/>
                        <wps:cNvCnPr>
                          <a:cxnSpLocks noChangeShapeType="1"/>
                        </wps:cNvCnPr>
                        <wps:spPr bwMode="auto">
                          <a:xfrm>
                            <a:off x="2700670" y="15948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70" name="Rectangle 355"/>
                        <wps:cNvSpPr>
                          <a:spLocks noChangeArrowheads="1"/>
                        </wps:cNvSpPr>
                        <wps:spPr bwMode="auto">
                          <a:xfrm>
                            <a:off x="2317897" y="52099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71" name="Rectangle 356"/>
                        <wps:cNvSpPr>
                          <a:spLocks noChangeArrowheads="1"/>
                        </wps:cNvSpPr>
                        <wps:spPr bwMode="auto">
                          <a:xfrm>
                            <a:off x="3104707" y="871870"/>
                            <a:ext cx="13633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C3" w14:textId="77777777" w:rsidR="00413327" w:rsidRPr="000B6F81" w:rsidRDefault="00413327" w:rsidP="003A1997">
                              <w:r>
                                <w:rPr>
                                  <w:rFonts w:cs="Arial"/>
                                  <w:bCs/>
                                  <w:szCs w:val="20"/>
                                </w:rPr>
                                <w:t>asram:SubjectCode</w:t>
                              </w:r>
                            </w:p>
                          </w:txbxContent>
                        </wps:txbx>
                        <wps:bodyPr rot="0" vert="horz" wrap="square" lIns="91440" tIns="45720" rIns="91440" bIns="45720" anchor="t" anchorCtr="0" upright="1">
                          <a:noAutofit/>
                        </wps:bodyPr>
                      </wps:wsp>
                      <wps:wsp>
                        <wps:cNvPr id="5872" name="AutoShape 357"/>
                        <wps:cNvCnPr>
                          <a:cxnSpLocks noChangeShapeType="1"/>
                        </wps:cNvCnPr>
                        <wps:spPr bwMode="auto">
                          <a:xfrm>
                            <a:off x="2509284"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73" name="AutoShape 358"/>
                        <wps:cNvCnPr>
                          <a:cxnSpLocks noChangeShapeType="1"/>
                        </wps:cNvCnPr>
                        <wps:spPr bwMode="auto">
                          <a:xfrm>
                            <a:off x="2307265"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74" name="Rectangle 359"/>
                        <wps:cNvSpPr>
                          <a:spLocks noChangeArrowheads="1"/>
                        </wps:cNvSpPr>
                        <wps:spPr bwMode="auto">
                          <a:xfrm>
                            <a:off x="3094074" y="0"/>
                            <a:ext cx="13671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C4" w14:textId="77777777" w:rsidR="00413327" w:rsidRPr="000B6F81" w:rsidRDefault="00413327" w:rsidP="003A1997">
                              <w:pPr>
                                <w:rPr>
                                  <w:szCs w:val="20"/>
                                </w:rPr>
                              </w:pPr>
                              <w:r w:rsidRPr="00D56F2B">
                                <w:rPr>
                                  <w:rFonts w:cs="Arial"/>
                                  <w:bCs/>
                                  <w:szCs w:val="20"/>
                                  <w:lang w:val="de-DE"/>
                                </w:rPr>
                                <w:t>asram:</w:t>
                              </w:r>
                              <w:r>
                                <w:rPr>
                                  <w:rFonts w:cs="Arial"/>
                                  <w:bCs/>
                                  <w:szCs w:val="20"/>
                                  <w:lang w:val="de-DE"/>
                                </w:rPr>
                                <w:t>Content</w:t>
                              </w:r>
                              <w:r w:rsidRPr="003A1997">
                                <w:rPr>
                                  <w:rFonts w:cs="Arial"/>
                                  <w:bCs/>
                                  <w:szCs w:val="20"/>
                                  <w:lang w:val="de-DE"/>
                                </w:rPr>
                                <w:t>Text</w:t>
                              </w:r>
                            </w:p>
                          </w:txbxContent>
                        </wps:txbx>
                        <wps:bodyPr rot="0" vert="horz" wrap="square" lIns="91440" tIns="45720" rIns="91440" bIns="45720" anchor="t" anchorCtr="0" upright="1">
                          <a:noAutofit/>
                        </wps:bodyPr>
                      </wps:wsp>
                      <wps:wsp>
                        <wps:cNvPr id="5875" name="AutoShape 360"/>
                        <wps:cNvCnPr>
                          <a:cxnSpLocks noChangeShapeType="1"/>
                        </wps:cNvCnPr>
                        <wps:spPr bwMode="auto">
                          <a:xfrm>
                            <a:off x="2700670" y="159489"/>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76" name="AutoShape 361"/>
                        <wps:cNvCnPr>
                          <a:cxnSpLocks noChangeShapeType="1"/>
                        </wps:cNvCnPr>
                        <wps:spPr bwMode="auto">
                          <a:xfrm>
                            <a:off x="2700670" y="105262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74" name="Rechteck 5974"/>
                        <wps:cNvSpPr>
                          <a:spLocks noChangeArrowheads="1"/>
                        </wps:cNvSpPr>
                        <wps:spPr bwMode="auto">
                          <a:xfrm>
                            <a:off x="2806995" y="170121"/>
                            <a:ext cx="293370" cy="293370"/>
                          </a:xfrm>
                          <a:prstGeom prst="rect">
                            <a:avLst/>
                          </a:prstGeom>
                          <a:noFill/>
                          <a:ln>
                            <a:noFill/>
                          </a:ln>
                          <a:extLst/>
                        </wps:spPr>
                        <wps:txbx>
                          <w:txbxContent>
                            <w:p w14:paraId="3B1C71C5" w14:textId="77777777" w:rsidR="00413327" w:rsidRDefault="00413327" w:rsidP="00CC705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980" name="Rechteck 5980"/>
                        <wps:cNvSpPr>
                          <a:spLocks noChangeArrowheads="1"/>
                        </wps:cNvSpPr>
                        <wps:spPr bwMode="auto">
                          <a:xfrm>
                            <a:off x="2806995" y="1052624"/>
                            <a:ext cx="293370" cy="293370"/>
                          </a:xfrm>
                          <a:prstGeom prst="rect">
                            <a:avLst/>
                          </a:prstGeom>
                          <a:noFill/>
                          <a:ln>
                            <a:noFill/>
                          </a:ln>
                          <a:extLst/>
                        </wps:spPr>
                        <wps:txbx>
                          <w:txbxContent>
                            <w:p w14:paraId="3B1C71C6" w14:textId="77777777" w:rsidR="00413327" w:rsidRDefault="00413327" w:rsidP="00CC705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991" o:spid="_x0000_s1330" style="width:351.8pt;height:106pt;mso-position-horizontal-relative:char;mso-position-vertical-relative:line" coordsize="44680,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">
                <v:rect id="Rechteck 5973" o:spid="_x0000_s1331" style="position:absolute;top:4359;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4cMcA&#10;AADdAAAADwAAAGRycy9kb3ducmV2LnhtbESP3WrCQBSE7wt9h+UIvSm6aUurRlcpgjQUQYw/14fs&#10;MQnNno3ZNYlv7xYKvRxm5htmvuxNJVpqXGlZwcsoAkGcWV1yruCwXw8nIJxH1lhZJgU3crBcPD7M&#10;Mda24x21qc9FgLCLUUHhfR1L6bKCDLqRrYmDd7aNQR9kk0vdYBfgppKvUfQhDZYcFgqsaVVQ9pNe&#10;jYIu27an/eZLbp9PieVLclmlx2+lngb95wyEp97/h//aiVbwPh2/we+b8ATk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AOHDHAAAA3QAAAA8AAAAAAAAAAAAAAAAAmAIAAGRy&#10;cy9kb3ducmV2LnhtbFBLBQYAAAAABAAEAPUAAACMAwAAAAA=&#10;" filled="f" stroked="f">
                  <v:textbox>
                    <w:txbxContent>
                      <w:p w:rsidR="001767C7" w:rsidRDefault="001767C7" w:rsidP="00CC7051">
                        <w:pPr>
                          <w:rPr>
                            <w:rFonts w:cs="Arial"/>
                            <w:b/>
                            <w:color w:val="C00000"/>
                            <w:sz w:val="24"/>
                            <w:szCs w:val="24"/>
                            <w:lang w:val="de-DE"/>
                          </w:rPr>
                        </w:pPr>
                        <w:r>
                          <w:rPr>
                            <w:rFonts w:cs="Arial"/>
                            <w:b/>
                            <w:color w:val="C00000"/>
                            <w:sz w:val="24"/>
                            <w:szCs w:val="24"/>
                            <w:lang w:val="de-DE"/>
                          </w:rPr>
                          <w:t>1..*</w:t>
                        </w:r>
                      </w:p>
                    </w:txbxContent>
                  </v:textbox>
                </v:rect>
                <v:rect id="Rectangle 353" o:spid="_x0000_s1332" style="position:absolute;left:4040;top:4146;width:1900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E38MEA&#10;AADdAAAADwAAAGRycy9kb3ducmV2LnhtbERPy4rCMBTdC/MP4Q6403SEEa2mZXAQxMWAD3B7ba5N&#10;sbkpTarVrzeLAZeH817mva3FjVpfOVbwNU5AEBdOV1wqOB7WoxkIH5A11o5JwYM85NnHYImpdnfe&#10;0W0fShFD2KeowITQpFL6wpBFP3YNceQurrUYImxLqVu8x3Bby0mSTKXFimODwYZWhorrvrMKfruT&#10;WT+d8ds/qp76jG41n2yUGn72PwsQgfrwFv+7N1rB92wa58Y38QnI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xN/DBAAAA3QAAAA8AAAAAAAAAAAAAAAAAmAIAAGRycy9kb3du&#10;cmV2LnhtbFBLBQYAAAAABAAEAPUAAACGAwAAAAA=&#10;" fillcolor="#8db3e2" strokeweight="2pt">
                  <v:textbox>
                    <w:txbxContent>
                      <w:p w:rsidR="001767C7" w:rsidRPr="003A1997" w:rsidRDefault="001767C7" w:rsidP="003A1997">
                        <w:pPr>
                          <w:rPr>
                            <w:rFonts w:cs="Arial"/>
                            <w:b/>
                            <w:bCs/>
                            <w:szCs w:val="20"/>
                          </w:rPr>
                        </w:pPr>
                        <w:proofErr w:type="spellStart"/>
                        <w:proofErr w:type="gramStart"/>
                        <w:r>
                          <w:rPr>
                            <w:rFonts w:cs="Arial"/>
                            <w:b/>
                            <w:bCs/>
                            <w:szCs w:val="20"/>
                          </w:rPr>
                          <w:t>asram:</w:t>
                        </w:r>
                        <w:proofErr w:type="gramEnd"/>
                        <w:r w:rsidRPr="005A574F">
                          <w:rPr>
                            <w:rFonts w:cs="Arial"/>
                            <w:b/>
                            <w:bCs/>
                            <w:szCs w:val="20"/>
                          </w:rPr>
                          <w:t>IncludedCINote</w:t>
                        </w:r>
                        <w:proofErr w:type="spellEnd"/>
                      </w:p>
                    </w:txbxContent>
                  </v:textbox>
                </v:rect>
                <v:shape id="AutoShape 354" o:spid="_x0000_s1333" type="#_x0000_t32" style="position:absolute;left:27006;top:159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7Fb8cAAADdAAAADwAAAGRycy9kb3ducmV2LnhtbESPQWvCQBSE74L/YXmF3nTToqlGVymF&#10;oBRq0BZ7fWSfSTD7NmTXJP333ULB4zAz3zDr7WBq0VHrKssKnqYRCOLc6ooLBV+f6WQBwnlkjbVl&#10;UvBDDrab8WiNibY9H6k7+UIECLsEFZTeN4mULi/JoJvahjh4F9sa9EG2hdQt9gFuavkcRbE0WHFY&#10;KLGht5Ly6+lmFHTZ+fCSNt0u88V5dnyfLb/RfCj1+DC8rkB4Gvw9/N/eawXzRbyE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HsVvxwAAAN0AAAAPAAAAAAAA&#10;AAAAAAAAAKECAABkcnMvZG93bnJldi54bWxQSwUGAAAAAAQABAD5AAAAlQMAAAAA&#10;" strokeweight="2pt"/>
                <v:rect id="Rectangle 355" o:spid="_x0000_s1334" style="position:absolute;left:23178;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nB5MIA&#10;AADdAAAADwAAAGRycy9kb3ducmV2LnhtbERPW2vCMBR+F/wP4Qz2pukKztIZiwhjAxnM2/uhOWuL&#10;zUmXpJrt1y8PAx8/vvuqiqYXV3K+s6zgaZ6BIK6t7rhRcDq+zgoQPiBr7C2Tgh/yUK2nkxWW2t54&#10;T9dDaEQKYV+igjaEoZTS1y0Z9HM7ECfuyzqDIUHXSO3wlsJNL/Mse5YGO04NLQ60bam+HEajYPhY&#10;jG/L7537PRfjZ427aEMelXp8iJsXEIFiuIv/3e9awaJYpv3pTXo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qcHkwgAAAN0AAAAPAAAAAAAAAAAAAAAAAJgCAABkcnMvZG93&#10;bnJldi54bWxQSwUGAAAAAAQABAD1AAAAhwMAAAAA&#10;" strokeweight="2pt"/>
                <v:rect id="Rectangle 356" o:spid="_x0000_s1335" style="position:absolute;left:31047;top:8718;width:1363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PM6sUA&#10;AADdAAAADwAAAGRycy9kb3ducmV2LnhtbESPQWsCMRCF7wX/Qxihl1KzW1qVrVFEKZWe3LX0PGzG&#10;3cXNZEmixn/fCIUeH2/e9+YtVtH04kLOd5YV5JMMBHFtdceNgu/Dx/MchA/IGnvLpOBGHlbL0cMC&#10;C22vXNKlCo1IEPYFKmhDGAopfd2SQT+xA3HyjtYZDEm6RmqH1wQ3vXzJsqk02HFqaHGgTUv1qTqb&#10;9EYey5/q8+lmv+y27HLtXvdxptTjOK7fQQSK4f/4L73TCt7msxzuaxIC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Q8zqxQAAAN0AAAAPAAAAAAAAAAAAAAAAAJgCAABkcnMv&#10;ZG93bnJldi54bWxQSwUGAAAAAAQABAD1AAAAigMAAAAA&#10;" filled="f" fillcolor="#8db3e2" strokeweight="2pt">
                  <v:textbox>
                    <w:txbxContent>
                      <w:p w:rsidR="001767C7" w:rsidRPr="000B6F81" w:rsidRDefault="001767C7" w:rsidP="003A1997">
                        <w:proofErr w:type="spellStart"/>
                        <w:proofErr w:type="gramStart"/>
                        <w:r>
                          <w:rPr>
                            <w:rFonts w:cs="Arial"/>
                            <w:bCs/>
                            <w:szCs w:val="20"/>
                          </w:rPr>
                          <w:t>asram:</w:t>
                        </w:r>
                        <w:proofErr w:type="gramEnd"/>
                        <w:r>
                          <w:rPr>
                            <w:rFonts w:cs="Arial"/>
                            <w:bCs/>
                            <w:szCs w:val="20"/>
                          </w:rPr>
                          <w:t>SubjectCode</w:t>
                        </w:r>
                        <w:proofErr w:type="spellEnd"/>
                      </w:p>
                    </w:txbxContent>
                  </v:textbox>
                </v:rect>
                <v:shape id="AutoShape 357" o:spid="_x0000_s1336" type="#_x0000_t32" style="position:absolute;left:25092;top:606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PBw8UAAADdAAAADwAAAGRycy9kb3ducmV2LnhtbESPQYvCMBSE74L/ITzBm6Yr7upWo4gg&#10;LsIq6qLXR/O2LTYvpYm1/nsjCB6HmfmGmc4bU4iaKpdbVvDRj0AQJ1bnnCr4O656YxDOI2ssLJOC&#10;OzmYz9qtKcba3nhP9cGnIkDYxagg876MpXRJRgZd35bEwfu3lUEfZJVKXeEtwE0hB1H0JQ3mHBYy&#10;LGmZUXI5XI2CenfajlZlvd759DTcb4bfZzS/SnU7zWICwlPj3+FX+0cr+ByPBvB8E56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2PBw8UAAADdAAAADwAAAAAAAAAA&#10;AAAAAAChAgAAZHJzL2Rvd25yZXYueG1sUEsFBgAAAAAEAAQA+QAAAJMDAAAAAA==&#10;" strokeweight="2pt"/>
                <v:shape id="AutoShape 358" o:spid="_x0000_s1337" type="#_x0000_t32" style="position:absolute;left:23072;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9kWMYAAADdAAAADwAAAGRycy9kb3ducmV2LnhtbESPQWvCQBSE74L/YXmCN91YrdroKkUQ&#10;paCiLfb6yD6TYPZtyK4x/nu3UPA4zMw3zHzZmELUVLncsoJBPwJBnFidc6rg53vdm4JwHlljYZkU&#10;PMjBctFuzTHW9s5Hqk8+FQHCLkYFmfdlLKVLMjLo+rYkDt7FVgZ9kFUqdYX3ADeFfIuisTSYc1jI&#10;sKRVRsn1dDMK6sN5P1mX9ebg0/Po+DX6+EWzU6rbaT5nIDw1/hX+b2+1gvfpZAh/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vZFjGAAAA3QAAAA8AAAAAAAAA&#10;AAAAAAAAoQIAAGRycy9kb3ducmV2LnhtbFBLBQYAAAAABAAEAPkAAACUAwAAAAA=&#10;" strokeweight="2pt"/>
                <v:rect id="Rectangle 359" o:spid="_x0000_s1338" style="position:absolute;left:30940;width:1367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RvcsYA&#10;AADdAAAADwAAAGRycy9kb3ducmV2LnhtbESPQWsCMRCF7wX/QxjBS9Hsiq2yNYoo0tJTdy09D5vp&#10;7uJmsiRR479vCoUeH2/e9+att9H04krOd5YV5LMMBHFtdceNgs/TcboC4QOyxt4yKbiTh+1m9LDG&#10;Qtsbl3StQiMShH2BCtoQhkJKX7dk0M/sQJy8b+sMhiRdI7XDW4KbXs6z7Fka7Dg1tDjQvqX6XF1M&#10;eiOP5Vf1+ni37/ZQdrl2i4+4VGoyjrsXEIFi+D/+S79pBU+r5QJ+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DRvcsYAAADdAAAADwAAAAAAAAAAAAAAAACYAgAAZHJz&#10;L2Rvd25yZXYueG1sUEsFBgAAAAAEAAQA9QAAAIsDAAAAAA==&#10;" filled="f" fillcolor="#8db3e2" strokeweight="2pt">
                  <v:textbox>
                    <w:txbxContent>
                      <w:p w:rsidR="001767C7" w:rsidRPr="000B6F81" w:rsidRDefault="001767C7" w:rsidP="003A1997">
                        <w:pPr>
                          <w:rPr>
                            <w:szCs w:val="20"/>
                          </w:rPr>
                        </w:pPr>
                        <w:proofErr w:type="spellStart"/>
                        <w:r w:rsidRPr="00D56F2B">
                          <w:rPr>
                            <w:rFonts w:cs="Arial"/>
                            <w:bCs/>
                            <w:szCs w:val="20"/>
                            <w:lang w:val="de-DE"/>
                          </w:rPr>
                          <w:t>asram:</w:t>
                        </w:r>
                        <w:r>
                          <w:rPr>
                            <w:rFonts w:cs="Arial"/>
                            <w:bCs/>
                            <w:szCs w:val="20"/>
                            <w:lang w:val="de-DE"/>
                          </w:rPr>
                          <w:t>Content</w:t>
                        </w:r>
                        <w:r w:rsidRPr="003A1997">
                          <w:rPr>
                            <w:rFonts w:cs="Arial"/>
                            <w:bCs/>
                            <w:szCs w:val="20"/>
                            <w:lang w:val="de-DE"/>
                          </w:rPr>
                          <w:t>Text</w:t>
                        </w:r>
                        <w:proofErr w:type="spellEnd"/>
                      </w:p>
                    </w:txbxContent>
                  </v:textbox>
                </v:rect>
                <v:shape id="AutoShape 360" o:spid="_x0000_s1339" type="#_x0000_t32" style="position:absolute;left:27006;top:159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pZt8UAAADdAAAADwAAAGRycy9kb3ducmV2LnhtbESPQYvCMBSE74L/ITzBm6YrurrVKCKI&#10;srCKuuj10bxti81LaWLt/nsjCB6HmfmGmS0aU4iaKpdbVvDRj0AQJ1bnnCr4Pa17ExDOI2ssLJOC&#10;f3KwmLdbM4y1vfOB6qNPRYCwi1FB5n0ZS+mSjAy6vi2Jg/dnK4M+yCqVusJ7gJtCDqLoUxrMOSxk&#10;WNIqo+R6vBkF9f68G6/LerP36Xl4+B5+XdD8KNXtNMspCE+Nf4df7a1WMJqMR/B8E56An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pZt8UAAADdAAAADwAAAAAAAAAA&#10;AAAAAAChAgAAZHJzL2Rvd25yZXYueG1sUEsFBgAAAAAEAAQA+QAAAJMDAAAAAA==&#10;" strokeweight="2pt"/>
                <v:shape id="AutoShape 361" o:spid="_x0000_s1340" type="#_x0000_t32" style="position:absolute;left:27006;top:1052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jHwMUAAADdAAAADwAAAGRycy9kb3ducmV2LnhtbESP3YrCMBSE74V9h3AWvNN0xb+tRlkE&#10;UQQVddHbQ3O2LduclCbW+vZGELwcZuYbZjpvTCFqqlxuWcFXNwJBnFidc6rg97TsjEE4j6yxsEwK&#10;7uRgPvtoTTHW9sYHqo8+FQHCLkYFmfdlLKVLMjLourYkDt6frQz6IKtU6gpvAW4K2YuioTSYc1jI&#10;sKRFRsn/8WoU1PvzbrQs69Xep+f+YdP/vqDZKtX+bH4mIDw1/h1+tddawWA8GsLzTXgCcvY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jHwMUAAADdAAAADwAAAAAAAAAA&#10;AAAAAAChAgAAZHJzL2Rvd25yZXYueG1sUEsFBgAAAAAEAAQA+QAAAJMDAAAAAA==&#10;" strokeweight="2pt"/>
                <v:rect id="Rechteck 5974" o:spid="_x0000_s1341" style="position:absolute;left:28069;top:1701;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mgBMcA&#10;AADdAAAADwAAAGRycy9kb3ducmV2LnhtbESP3WrCQBSE7wt9h+UIvSm6aWmrRlcpgjQUQYw/14fs&#10;MQnNno3ZNYlv7xYKvRxm5htmvuxNJVpqXGlZwcsoAkGcWV1yruCwXw8nIJxH1lhZJgU3crBcPD7M&#10;Mda24x21qc9FgLCLUUHhfR1L6bKCDLqRrYmDd7aNQR9kk0vdYBfgppKvUfQhDZYcFgqsaVVQ9pNe&#10;jYIu27an/eZLbp9PieVLclmlx2+lngb95wyEp97/h//aiVbwPh2/we+b8ATk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poATHAAAA3QAAAA8AAAAAAAAAAAAAAAAAmAIAAGRy&#10;cy9kb3ducmV2LnhtbFBLBQYAAAAABAAEAPUAAACMAwAAAAA=&#10;" filled="f" stroked="f">
                  <v:textbox>
                    <w:txbxContent>
                      <w:p w:rsidR="001767C7" w:rsidRDefault="001767C7" w:rsidP="00CC7051">
                        <w:pPr>
                          <w:rPr>
                            <w:rFonts w:cs="Arial"/>
                            <w:b/>
                            <w:color w:val="C00000"/>
                            <w:sz w:val="24"/>
                            <w:szCs w:val="24"/>
                            <w:lang w:val="de-DE"/>
                          </w:rPr>
                        </w:pPr>
                        <w:r>
                          <w:rPr>
                            <w:rFonts w:cs="Arial"/>
                            <w:b/>
                            <w:color w:val="C00000"/>
                            <w:sz w:val="24"/>
                            <w:szCs w:val="24"/>
                            <w:lang w:val="de-DE"/>
                          </w:rPr>
                          <w:t>1</w:t>
                        </w:r>
                      </w:p>
                    </w:txbxContent>
                  </v:textbox>
                </v:rect>
                <v:rect id="Rechteck 5980" o:spid="_x0000_s1342" style="position:absolute;left:28069;top:10526;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fWIMQA&#10;AADdAAAADwAAAGRycy9kb3ducmV2LnhtbERPTWvCQBC9C/0PyxS8SN1UqNjUNZSAGKQgTVrPQ3aa&#10;hGZnY3ZN0n/fPQgeH+97m0ymFQP1rrGs4HkZgSAurW64UvBV7J82IJxH1thaJgV/5CDZPcy2GGs7&#10;8icNua9ECGEXo4La+y6W0pU1GXRL2xEH7sf2Bn2AfSV1j2MIN61cRdFaGmw4NNTYUVpT+ZtfjYKx&#10;PA3n4uMgT4tzZvmSXdL8+6jU/HF6fwPhafJ38c2daQUvr5uwP7wJT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H1iDEAAAA3QAAAA8AAAAAAAAAAAAAAAAAmAIAAGRycy9k&#10;b3ducmV2LnhtbFBLBQYAAAAABAAEAPUAAACJAwAAAAA=&#10;" filled="f" stroked="f">
                  <v:textbox>
                    <w:txbxContent>
                      <w:p w:rsidR="001767C7" w:rsidRDefault="001767C7" w:rsidP="00CC7051">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3B1C6E70" w14:textId="77777777" w:rsidR="000E3F05" w:rsidRDefault="000E3F05" w:rsidP="006D0B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E78" w14:textId="77777777" w:rsidTr="006D0B93">
        <w:trPr>
          <w:cantSplit/>
          <w:trHeight w:val="329"/>
          <w:tblHeader/>
        </w:trPr>
        <w:tc>
          <w:tcPr>
            <w:tcW w:w="1050" w:type="pct"/>
            <w:shd w:val="clear" w:color="auto" w:fill="FFFFCC"/>
            <w:vAlign w:val="center"/>
          </w:tcPr>
          <w:p w14:paraId="3B1C6E71" w14:textId="77777777" w:rsidR="0065314E" w:rsidRPr="0065314E" w:rsidRDefault="0065314E" w:rsidP="006D0B93">
            <w:pPr>
              <w:jc w:val="cente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E72" w14:textId="77777777" w:rsidR="0065314E" w:rsidRPr="0065314E" w:rsidRDefault="0065314E" w:rsidP="006D0B93">
            <w:pPr>
              <w:jc w:val="cente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E73" w14:textId="77777777" w:rsidR="0065314E" w:rsidRPr="0065314E" w:rsidRDefault="0065314E" w:rsidP="006D0B93">
            <w:pPr>
              <w:jc w:val="cente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E74" w14:textId="77777777" w:rsidR="0065314E" w:rsidRPr="0065314E" w:rsidRDefault="0065314E" w:rsidP="006D0B93">
            <w:pPr>
              <w:jc w:val="cente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E75" w14:textId="77777777" w:rsidR="0065314E" w:rsidRPr="0065314E" w:rsidRDefault="0065314E" w:rsidP="006D0B93">
            <w:pPr>
              <w:jc w:val="cente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E76" w14:textId="77777777" w:rsidR="0065314E" w:rsidRPr="0065314E" w:rsidRDefault="0065314E" w:rsidP="006D0B93">
            <w:pPr>
              <w:jc w:val="cente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E77" w14:textId="77777777" w:rsidR="0065314E" w:rsidRPr="0065314E" w:rsidRDefault="0065314E" w:rsidP="006D0B93">
            <w:pPr>
              <w:jc w:val="cente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E82" w14:textId="77777777" w:rsidTr="00874796">
        <w:trPr>
          <w:cantSplit/>
          <w:trHeight w:val="600"/>
        </w:trPr>
        <w:tc>
          <w:tcPr>
            <w:tcW w:w="1050" w:type="pct"/>
            <w:shd w:val="clear" w:color="auto" w:fill="C00000"/>
            <w:vAlign w:val="center"/>
          </w:tcPr>
          <w:p w14:paraId="3B1C6E79" w14:textId="77777777" w:rsidR="0065314E" w:rsidRPr="00874796" w:rsidRDefault="0065314E" w:rsidP="00874796">
            <w:pPr>
              <w:rPr>
                <w:color w:val="FFFFFF" w:themeColor="background1"/>
                <w:sz w:val="16"/>
                <w:szCs w:val="20"/>
              </w:rPr>
            </w:pPr>
            <w:r w:rsidRPr="00874796">
              <w:rPr>
                <w:rFonts w:cs="Arial"/>
                <w:bCs/>
                <w:color w:val="FFFFFF" w:themeColor="background1"/>
                <w:sz w:val="16"/>
                <w:szCs w:val="20"/>
                <w:lang w:val="de-DE"/>
              </w:rPr>
              <w:t>asram:ContentText</w:t>
            </w:r>
          </w:p>
        </w:tc>
        <w:tc>
          <w:tcPr>
            <w:tcW w:w="450" w:type="pct"/>
            <w:shd w:val="clear" w:color="auto" w:fill="C00000"/>
            <w:vAlign w:val="center"/>
          </w:tcPr>
          <w:p w14:paraId="3B1C6E7A" w14:textId="77777777" w:rsidR="0065314E" w:rsidRPr="00874796" w:rsidRDefault="0065314E" w:rsidP="006D0B93">
            <w:pPr>
              <w:jc w:val="center"/>
              <w:rPr>
                <w:rFonts w:eastAsia="Times New Roman" w:cs="Arial"/>
                <w:color w:val="FFFFFF" w:themeColor="background1"/>
                <w:sz w:val="16"/>
                <w:szCs w:val="20"/>
                <w:highlight w:val="yellow"/>
                <w:lang w:eastAsia="de-DE"/>
              </w:rPr>
            </w:pPr>
            <w:r w:rsidRPr="00874796">
              <w:rPr>
                <w:rFonts w:eastAsia="Times New Roman" w:cs="Arial"/>
                <w:color w:val="FFFFFF" w:themeColor="background1"/>
                <w:sz w:val="16"/>
                <w:szCs w:val="20"/>
                <w:lang w:eastAsia="de-DE"/>
              </w:rPr>
              <w:t>String</w:t>
            </w:r>
          </w:p>
        </w:tc>
        <w:tc>
          <w:tcPr>
            <w:tcW w:w="400" w:type="pct"/>
            <w:shd w:val="clear" w:color="auto" w:fill="C00000"/>
            <w:vAlign w:val="center"/>
          </w:tcPr>
          <w:p w14:paraId="3B1C6E7B" w14:textId="77777777" w:rsidR="0065314E" w:rsidRPr="00874796" w:rsidRDefault="0065314E" w:rsidP="006D0B93">
            <w:pPr>
              <w:jc w:val="center"/>
              <w:rPr>
                <w:rFonts w:eastAsia="Times New Roman" w:cs="Arial"/>
                <w:color w:val="FFFFFF" w:themeColor="background1"/>
                <w:sz w:val="16"/>
                <w:szCs w:val="20"/>
                <w:lang w:eastAsia="de-DE"/>
              </w:rPr>
            </w:pPr>
            <w:r w:rsidRPr="00874796">
              <w:rPr>
                <w:rFonts w:eastAsia="Times New Roman" w:cs="Arial"/>
                <w:color w:val="FFFFFF" w:themeColor="background1"/>
                <w:sz w:val="16"/>
                <w:szCs w:val="20"/>
                <w:lang w:eastAsia="de-DE"/>
              </w:rPr>
              <w:t>3</w:t>
            </w:r>
          </w:p>
        </w:tc>
        <w:tc>
          <w:tcPr>
            <w:tcW w:w="350" w:type="pct"/>
            <w:shd w:val="clear" w:color="auto" w:fill="C00000"/>
            <w:vAlign w:val="center"/>
          </w:tcPr>
          <w:p w14:paraId="3B1C6E7C" w14:textId="77777777" w:rsidR="0065314E" w:rsidRPr="00874796" w:rsidRDefault="0065314E" w:rsidP="006D0B93">
            <w:pPr>
              <w:jc w:val="center"/>
              <w:rPr>
                <w:rFonts w:eastAsia="Times New Roman" w:cs="Arial"/>
                <w:color w:val="FFFFFF" w:themeColor="background1"/>
                <w:sz w:val="16"/>
                <w:szCs w:val="20"/>
                <w:lang w:eastAsia="de-DE"/>
              </w:rPr>
            </w:pPr>
            <w:r w:rsidRPr="00874796">
              <w:rPr>
                <w:rFonts w:eastAsia="Times New Roman" w:cs="Arial"/>
                <w:color w:val="FFFFFF" w:themeColor="background1"/>
                <w:sz w:val="16"/>
                <w:szCs w:val="20"/>
                <w:lang w:eastAsia="de-DE"/>
              </w:rPr>
              <w:t>6</w:t>
            </w:r>
          </w:p>
        </w:tc>
        <w:tc>
          <w:tcPr>
            <w:tcW w:w="950" w:type="pct"/>
            <w:shd w:val="clear" w:color="auto" w:fill="C00000"/>
            <w:vAlign w:val="center"/>
          </w:tcPr>
          <w:p w14:paraId="3B1C6E7D" w14:textId="77777777" w:rsidR="0065314E" w:rsidRPr="00874796" w:rsidRDefault="0065314E" w:rsidP="006D0B93">
            <w:pPr>
              <w:jc w:val="center"/>
              <w:rPr>
                <w:rFonts w:eastAsia="Times New Roman" w:cs="Arial"/>
                <w:color w:val="FFFFFF" w:themeColor="background1"/>
                <w:sz w:val="16"/>
                <w:szCs w:val="20"/>
                <w:lang w:eastAsia="de-DE"/>
              </w:rPr>
            </w:pPr>
            <w:r w:rsidRPr="00874796">
              <w:rPr>
                <w:rFonts w:eastAsia="Times New Roman" w:cs="Arial"/>
                <w:color w:val="FFFFFF" w:themeColor="background1"/>
                <w:sz w:val="16"/>
                <w:szCs w:val="20"/>
                <w:lang w:eastAsia="de-DE"/>
              </w:rPr>
              <w:t>VMI</w:t>
            </w:r>
          </w:p>
        </w:tc>
        <w:tc>
          <w:tcPr>
            <w:tcW w:w="300" w:type="pct"/>
            <w:shd w:val="clear" w:color="auto" w:fill="C00000"/>
            <w:vAlign w:val="center"/>
          </w:tcPr>
          <w:p w14:paraId="3B1C6E7E" w14:textId="77777777" w:rsidR="0065314E" w:rsidRPr="00874796" w:rsidRDefault="0065314E" w:rsidP="006D0B93">
            <w:pPr>
              <w:jc w:val="center"/>
              <w:rPr>
                <w:rFonts w:eastAsia="Times New Roman" w:cs="Arial"/>
                <w:color w:val="FFFFFF" w:themeColor="background1"/>
                <w:sz w:val="16"/>
                <w:szCs w:val="20"/>
                <w:lang w:eastAsia="de-DE"/>
              </w:rPr>
            </w:pPr>
            <w:r w:rsidRPr="00874796">
              <w:rPr>
                <w:rFonts w:eastAsia="Times New Roman" w:cs="Arial"/>
                <w:color w:val="FFFFFF" w:themeColor="background1"/>
                <w:sz w:val="16"/>
                <w:szCs w:val="20"/>
                <w:lang w:eastAsia="de-DE"/>
              </w:rPr>
              <w:t>M</w:t>
            </w:r>
          </w:p>
        </w:tc>
        <w:tc>
          <w:tcPr>
            <w:tcW w:w="1500" w:type="pct"/>
            <w:shd w:val="clear" w:color="auto" w:fill="C00000"/>
            <w:vAlign w:val="center"/>
          </w:tcPr>
          <w:p w14:paraId="3B1C6E7F" w14:textId="77777777" w:rsidR="0065314E" w:rsidRPr="00874796" w:rsidRDefault="0065314E" w:rsidP="005225B4">
            <w:pPr>
              <w:rPr>
                <w:rFonts w:eastAsia="Times New Roman" w:cs="Arial"/>
                <w:color w:val="FFFFFF" w:themeColor="background1"/>
                <w:sz w:val="16"/>
                <w:szCs w:val="20"/>
                <w:lang w:eastAsia="de-DE"/>
              </w:rPr>
            </w:pPr>
            <w:r w:rsidRPr="00874796">
              <w:rPr>
                <w:rFonts w:eastAsia="Times New Roman" w:cs="Arial"/>
                <w:color w:val="FFFFFF" w:themeColor="background1"/>
                <w:sz w:val="16"/>
                <w:szCs w:val="20"/>
                <w:lang w:eastAsia="de-DE"/>
              </w:rPr>
              <w:t>If “asram:SubjectCode” is equal to Value "P", the following assignment is valid:</w:t>
            </w:r>
          </w:p>
          <w:p w14:paraId="3B1C6E80" w14:textId="77777777" w:rsidR="0065314E" w:rsidRPr="00874796" w:rsidRDefault="0065314E" w:rsidP="005225B4">
            <w:pPr>
              <w:rPr>
                <w:rFonts w:eastAsia="Times New Roman" w:cs="Arial"/>
                <w:color w:val="FFFFFF" w:themeColor="background1"/>
                <w:sz w:val="16"/>
                <w:szCs w:val="20"/>
                <w:lang w:eastAsia="de-DE"/>
              </w:rPr>
            </w:pPr>
          </w:p>
          <w:p w14:paraId="3B1C6E81" w14:textId="77777777" w:rsidR="0065314E" w:rsidRPr="00874796" w:rsidRDefault="0065314E" w:rsidP="005225B4">
            <w:pPr>
              <w:rPr>
                <w:rFonts w:eastAsia="Times New Roman" w:cs="Arial"/>
                <w:color w:val="FFFFFF" w:themeColor="background1"/>
                <w:sz w:val="16"/>
                <w:szCs w:val="20"/>
                <w:lang w:eastAsia="de-DE"/>
              </w:rPr>
            </w:pPr>
            <w:r w:rsidRPr="00874796">
              <w:rPr>
                <w:rFonts w:eastAsia="Times New Roman" w:cs="Arial"/>
                <w:color w:val="FFFFFF" w:themeColor="background1"/>
                <w:sz w:val="16"/>
                <w:szCs w:val="20"/>
                <w:lang w:eastAsia="de-DE"/>
              </w:rPr>
              <w:t>Process: Possible values: VMI / STA</w:t>
            </w:r>
          </w:p>
        </w:tc>
      </w:tr>
      <w:tr w:rsidR="0065314E" w:rsidRPr="00020133" w14:paraId="3B1C6E8C" w14:textId="77777777" w:rsidTr="00874796">
        <w:trPr>
          <w:cantSplit/>
          <w:trHeight w:val="318"/>
        </w:trPr>
        <w:tc>
          <w:tcPr>
            <w:tcW w:w="1050" w:type="pct"/>
            <w:shd w:val="clear" w:color="auto" w:fill="92D050"/>
            <w:vAlign w:val="center"/>
          </w:tcPr>
          <w:p w14:paraId="3B1C6E83"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lang w:val="de-DE"/>
              </w:rPr>
              <w:t>asram:ContentText</w:t>
            </w:r>
            <w:r w:rsidRPr="0065314E">
              <w:rPr>
                <w:rFonts w:eastAsia="Times New Roman" w:cs="Arial"/>
                <w:color w:val="000000"/>
                <w:sz w:val="16"/>
                <w:szCs w:val="20"/>
                <w:highlight w:val="yellow"/>
                <w:lang w:eastAsia="de-DE"/>
              </w:rPr>
              <w:t xml:space="preserve"> </w:t>
            </w:r>
          </w:p>
        </w:tc>
        <w:tc>
          <w:tcPr>
            <w:tcW w:w="450" w:type="pct"/>
            <w:shd w:val="clear" w:color="auto" w:fill="92D050"/>
            <w:vAlign w:val="center"/>
          </w:tcPr>
          <w:p w14:paraId="3B1C6E84"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85"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16</w:t>
            </w:r>
          </w:p>
        </w:tc>
        <w:tc>
          <w:tcPr>
            <w:tcW w:w="350" w:type="pct"/>
            <w:shd w:val="clear" w:color="auto" w:fill="92D050"/>
            <w:vAlign w:val="center"/>
          </w:tcPr>
          <w:p w14:paraId="3B1C6E86"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87"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LOC1</w:t>
            </w:r>
          </w:p>
        </w:tc>
        <w:tc>
          <w:tcPr>
            <w:tcW w:w="300" w:type="pct"/>
            <w:shd w:val="clear" w:color="auto" w:fill="92D050"/>
            <w:vAlign w:val="center"/>
          </w:tcPr>
          <w:p w14:paraId="3B1C6E88"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89"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"DS", the following assignment is valid:</w:t>
            </w:r>
          </w:p>
          <w:p w14:paraId="3B1C6E8A" w14:textId="77777777" w:rsidR="0065314E" w:rsidRPr="0065314E" w:rsidRDefault="0065314E" w:rsidP="005225B4">
            <w:pPr>
              <w:rPr>
                <w:rFonts w:eastAsia="Times New Roman" w:cs="Arial"/>
                <w:color w:val="000000"/>
                <w:sz w:val="16"/>
                <w:szCs w:val="20"/>
                <w:lang w:eastAsia="de-DE"/>
              </w:rPr>
            </w:pPr>
          </w:p>
          <w:p w14:paraId="3B1C6E8B"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DeliverySite: Defines the ERP plant or ERP storage location of the delivery location</w:t>
            </w:r>
          </w:p>
        </w:tc>
      </w:tr>
      <w:tr w:rsidR="0065314E" w:rsidRPr="00020133" w14:paraId="3B1C6E98" w14:textId="77777777" w:rsidTr="00874796">
        <w:trPr>
          <w:cantSplit/>
          <w:trHeight w:val="600"/>
        </w:trPr>
        <w:tc>
          <w:tcPr>
            <w:tcW w:w="1050" w:type="pct"/>
            <w:shd w:val="clear" w:color="auto" w:fill="92D050"/>
            <w:vAlign w:val="center"/>
          </w:tcPr>
          <w:p w14:paraId="3B1C6E8D"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E8E"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8F"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E90"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91"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92"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93"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"FF01", the following assignment is valid:</w:t>
            </w:r>
          </w:p>
          <w:p w14:paraId="3B1C6E94" w14:textId="77777777" w:rsidR="0065314E" w:rsidRPr="0065314E" w:rsidRDefault="0065314E" w:rsidP="005225B4">
            <w:pPr>
              <w:rPr>
                <w:rFonts w:eastAsia="Times New Roman" w:cs="Arial"/>
                <w:color w:val="000000"/>
                <w:sz w:val="16"/>
                <w:szCs w:val="20"/>
                <w:lang w:eastAsia="de-DE"/>
              </w:rPr>
            </w:pPr>
          </w:p>
          <w:p w14:paraId="3B1C6E95"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FlexibleField1: </w:t>
            </w:r>
          </w:p>
          <w:p w14:paraId="3B1C6E96" w14:textId="77777777" w:rsidR="0065314E" w:rsidRPr="00874796" w:rsidRDefault="0065314E" w:rsidP="005225B4">
            <w:pPr>
              <w:rPr>
                <w:rFonts w:eastAsia="Times New Roman" w:cs="Arial"/>
                <w:color w:val="000000"/>
                <w:sz w:val="8"/>
                <w:szCs w:val="8"/>
                <w:lang w:eastAsia="de-DE"/>
              </w:rPr>
            </w:pPr>
          </w:p>
          <w:p w14:paraId="3B1C6E97"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w:t>
            </w:r>
            <w:r w:rsidR="00874796">
              <w:rPr>
                <w:rFonts w:eastAsia="Times New Roman" w:cs="Arial"/>
                <w:color w:val="000000"/>
                <w:sz w:val="16"/>
                <w:szCs w:val="20"/>
                <w:lang w:eastAsia="de-DE"/>
              </w:rPr>
              <w:t>lexible Field for various usage</w:t>
            </w:r>
          </w:p>
        </w:tc>
      </w:tr>
      <w:tr w:rsidR="0065314E" w:rsidRPr="00020133" w14:paraId="3B1C6EA4" w14:textId="77777777" w:rsidTr="00874796">
        <w:trPr>
          <w:cantSplit/>
          <w:trHeight w:val="600"/>
        </w:trPr>
        <w:tc>
          <w:tcPr>
            <w:tcW w:w="1050" w:type="pct"/>
            <w:shd w:val="clear" w:color="auto" w:fill="92D050"/>
            <w:vAlign w:val="center"/>
          </w:tcPr>
          <w:p w14:paraId="3B1C6E99"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E9A"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9B"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E9C"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9D"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9E"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9F"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"FF02", the following assignment is valid:</w:t>
            </w:r>
          </w:p>
          <w:p w14:paraId="3B1C6EA0" w14:textId="77777777" w:rsidR="0065314E" w:rsidRPr="0065314E" w:rsidRDefault="0065314E" w:rsidP="005225B4">
            <w:pPr>
              <w:rPr>
                <w:rFonts w:eastAsia="Times New Roman" w:cs="Arial"/>
                <w:color w:val="000000"/>
                <w:sz w:val="16"/>
                <w:szCs w:val="20"/>
                <w:lang w:eastAsia="de-DE"/>
              </w:rPr>
            </w:pPr>
          </w:p>
          <w:p w14:paraId="3B1C6EA1"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FlexibleField2: </w:t>
            </w:r>
          </w:p>
          <w:p w14:paraId="3B1C6EA2" w14:textId="77777777" w:rsidR="0065314E" w:rsidRPr="00874796" w:rsidRDefault="0065314E" w:rsidP="005225B4">
            <w:pPr>
              <w:rPr>
                <w:rFonts w:eastAsia="Times New Roman" w:cs="Arial"/>
                <w:color w:val="000000"/>
                <w:sz w:val="8"/>
                <w:szCs w:val="8"/>
                <w:lang w:eastAsia="de-DE"/>
              </w:rPr>
            </w:pPr>
          </w:p>
          <w:p w14:paraId="3B1C6EA3"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Flexible Field for various usage</w:t>
            </w:r>
          </w:p>
        </w:tc>
      </w:tr>
      <w:tr w:rsidR="0065314E" w:rsidRPr="00020133" w14:paraId="3B1C6EB0" w14:textId="77777777" w:rsidTr="00874796">
        <w:trPr>
          <w:cantSplit/>
          <w:trHeight w:val="600"/>
        </w:trPr>
        <w:tc>
          <w:tcPr>
            <w:tcW w:w="1050" w:type="pct"/>
            <w:shd w:val="clear" w:color="auto" w:fill="92D050"/>
            <w:vAlign w:val="center"/>
          </w:tcPr>
          <w:p w14:paraId="3B1C6EA5"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rPr>
              <w:t xml:space="preserve"> </w:t>
            </w:r>
            <w:r w:rsidRPr="0065314E">
              <w:rPr>
                <w:rFonts w:cs="Arial"/>
                <w:bCs/>
                <w:sz w:val="16"/>
                <w:szCs w:val="20"/>
                <w:lang w:val="de-DE"/>
              </w:rPr>
              <w:t>asram:ContentText</w:t>
            </w:r>
          </w:p>
        </w:tc>
        <w:tc>
          <w:tcPr>
            <w:tcW w:w="450" w:type="pct"/>
            <w:shd w:val="clear" w:color="auto" w:fill="92D050"/>
            <w:vAlign w:val="center"/>
          </w:tcPr>
          <w:p w14:paraId="3B1C6EA6"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A7"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EA8"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A9"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AA"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AB"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"FF03", the following assignment is valid:</w:t>
            </w:r>
          </w:p>
          <w:p w14:paraId="3B1C6EAC" w14:textId="77777777" w:rsidR="0065314E" w:rsidRPr="0065314E" w:rsidRDefault="0065314E" w:rsidP="005225B4">
            <w:pPr>
              <w:rPr>
                <w:rFonts w:eastAsia="Times New Roman" w:cs="Arial"/>
                <w:color w:val="000000"/>
                <w:sz w:val="16"/>
                <w:szCs w:val="20"/>
                <w:lang w:eastAsia="de-DE"/>
              </w:rPr>
            </w:pPr>
          </w:p>
          <w:p w14:paraId="3B1C6EAD"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FlexibleField3: </w:t>
            </w:r>
          </w:p>
          <w:p w14:paraId="3B1C6EAE" w14:textId="77777777" w:rsidR="0065314E" w:rsidRPr="00874796" w:rsidRDefault="0065314E" w:rsidP="005225B4">
            <w:pPr>
              <w:rPr>
                <w:rFonts w:eastAsia="Times New Roman" w:cs="Arial"/>
                <w:color w:val="000000"/>
                <w:sz w:val="8"/>
                <w:szCs w:val="8"/>
                <w:lang w:eastAsia="de-DE"/>
              </w:rPr>
            </w:pPr>
          </w:p>
          <w:p w14:paraId="3B1C6EAF"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w:t>
            </w:r>
            <w:r w:rsidR="00874796">
              <w:rPr>
                <w:rFonts w:eastAsia="Times New Roman" w:cs="Arial"/>
                <w:color w:val="000000"/>
                <w:sz w:val="16"/>
                <w:szCs w:val="20"/>
                <w:lang w:eastAsia="de-DE"/>
              </w:rPr>
              <w:t>lexible Field for various usage</w:t>
            </w:r>
          </w:p>
        </w:tc>
      </w:tr>
      <w:tr w:rsidR="0065314E" w:rsidRPr="00020133" w14:paraId="3B1C6EBC" w14:textId="77777777" w:rsidTr="00874796">
        <w:trPr>
          <w:cantSplit/>
          <w:trHeight w:val="600"/>
        </w:trPr>
        <w:tc>
          <w:tcPr>
            <w:tcW w:w="1050" w:type="pct"/>
            <w:shd w:val="clear" w:color="auto" w:fill="92D050"/>
            <w:vAlign w:val="center"/>
          </w:tcPr>
          <w:p w14:paraId="3B1C6EB1"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rPr>
              <w:t xml:space="preserve"> </w:t>
            </w:r>
            <w:r w:rsidRPr="0065314E">
              <w:rPr>
                <w:rFonts w:cs="Arial"/>
                <w:bCs/>
                <w:sz w:val="16"/>
                <w:szCs w:val="20"/>
                <w:lang w:val="de-DE"/>
              </w:rPr>
              <w:t>asram:ContentText</w:t>
            </w:r>
          </w:p>
        </w:tc>
        <w:tc>
          <w:tcPr>
            <w:tcW w:w="450" w:type="pct"/>
            <w:shd w:val="clear" w:color="auto" w:fill="92D050"/>
            <w:vAlign w:val="center"/>
          </w:tcPr>
          <w:p w14:paraId="3B1C6EB2"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B3"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EB4"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B5"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B6"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B7"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"FF04", the following assignment is valid:</w:t>
            </w:r>
          </w:p>
          <w:p w14:paraId="3B1C6EB8" w14:textId="77777777" w:rsidR="0065314E" w:rsidRPr="0065314E" w:rsidRDefault="0065314E" w:rsidP="005225B4">
            <w:pPr>
              <w:rPr>
                <w:rFonts w:eastAsia="Times New Roman" w:cs="Arial"/>
                <w:color w:val="000000"/>
                <w:sz w:val="16"/>
                <w:szCs w:val="20"/>
                <w:lang w:eastAsia="de-DE"/>
              </w:rPr>
            </w:pPr>
          </w:p>
          <w:p w14:paraId="3B1C6EB9"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FlexibleField4: </w:t>
            </w:r>
          </w:p>
          <w:p w14:paraId="3B1C6EBA" w14:textId="77777777" w:rsidR="0065314E" w:rsidRPr="00874796" w:rsidRDefault="0065314E" w:rsidP="005225B4">
            <w:pPr>
              <w:rPr>
                <w:rFonts w:eastAsia="Times New Roman" w:cs="Arial"/>
                <w:color w:val="000000"/>
                <w:sz w:val="8"/>
                <w:szCs w:val="8"/>
                <w:lang w:eastAsia="de-DE"/>
              </w:rPr>
            </w:pPr>
          </w:p>
          <w:p w14:paraId="3B1C6EBB"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Flexible Field for various usage</w:t>
            </w:r>
          </w:p>
        </w:tc>
      </w:tr>
      <w:tr w:rsidR="0065314E" w:rsidRPr="00020133" w14:paraId="3B1C6EC8" w14:textId="77777777" w:rsidTr="00874796">
        <w:trPr>
          <w:cantSplit/>
          <w:trHeight w:val="600"/>
        </w:trPr>
        <w:tc>
          <w:tcPr>
            <w:tcW w:w="1050" w:type="pct"/>
            <w:shd w:val="clear" w:color="auto" w:fill="92D050"/>
            <w:vAlign w:val="center"/>
          </w:tcPr>
          <w:p w14:paraId="3B1C6EBD"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rPr>
              <w:t xml:space="preserve"> </w:t>
            </w:r>
            <w:r w:rsidRPr="0065314E">
              <w:rPr>
                <w:rFonts w:cs="Arial"/>
                <w:bCs/>
                <w:sz w:val="16"/>
                <w:szCs w:val="20"/>
                <w:lang w:val="de-DE"/>
              </w:rPr>
              <w:t>asram:ContentText</w:t>
            </w:r>
          </w:p>
        </w:tc>
        <w:tc>
          <w:tcPr>
            <w:tcW w:w="450" w:type="pct"/>
            <w:shd w:val="clear" w:color="auto" w:fill="92D050"/>
            <w:vAlign w:val="center"/>
          </w:tcPr>
          <w:p w14:paraId="3B1C6EBE"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BF"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EC0"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C1"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C2"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C3"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"FF05", the following assignment is valid:</w:t>
            </w:r>
          </w:p>
          <w:p w14:paraId="3B1C6EC4" w14:textId="77777777" w:rsidR="0065314E" w:rsidRPr="0065314E" w:rsidRDefault="0065314E" w:rsidP="005225B4">
            <w:pPr>
              <w:rPr>
                <w:rFonts w:eastAsia="Times New Roman" w:cs="Arial"/>
                <w:color w:val="000000"/>
                <w:sz w:val="16"/>
                <w:szCs w:val="20"/>
                <w:lang w:eastAsia="de-DE"/>
              </w:rPr>
            </w:pPr>
          </w:p>
          <w:p w14:paraId="3B1C6EC5"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FlexibleField5: </w:t>
            </w:r>
          </w:p>
          <w:p w14:paraId="3B1C6EC6" w14:textId="77777777" w:rsidR="0065314E" w:rsidRPr="00874796" w:rsidRDefault="0065314E" w:rsidP="005225B4">
            <w:pPr>
              <w:rPr>
                <w:rFonts w:eastAsia="Times New Roman" w:cs="Arial"/>
                <w:color w:val="000000"/>
                <w:sz w:val="8"/>
                <w:szCs w:val="8"/>
                <w:lang w:eastAsia="de-DE"/>
              </w:rPr>
            </w:pPr>
          </w:p>
          <w:p w14:paraId="3B1C6EC7"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Flexible Field for various usage</w:t>
            </w:r>
          </w:p>
        </w:tc>
      </w:tr>
      <w:tr w:rsidR="0065314E" w:rsidRPr="00020133" w14:paraId="3B1C6ED4" w14:textId="77777777" w:rsidTr="00874796">
        <w:trPr>
          <w:cantSplit/>
          <w:trHeight w:val="600"/>
        </w:trPr>
        <w:tc>
          <w:tcPr>
            <w:tcW w:w="1050" w:type="pct"/>
            <w:shd w:val="clear" w:color="auto" w:fill="92D050"/>
            <w:vAlign w:val="center"/>
          </w:tcPr>
          <w:p w14:paraId="3B1C6EC9"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rPr>
              <w:t xml:space="preserve"> </w:t>
            </w:r>
            <w:r w:rsidRPr="0065314E">
              <w:rPr>
                <w:rFonts w:cs="Arial"/>
                <w:bCs/>
                <w:sz w:val="16"/>
                <w:szCs w:val="20"/>
                <w:lang w:val="de-DE"/>
              </w:rPr>
              <w:t>asram:ContentText</w:t>
            </w:r>
          </w:p>
        </w:tc>
        <w:tc>
          <w:tcPr>
            <w:tcW w:w="450" w:type="pct"/>
            <w:shd w:val="clear" w:color="auto" w:fill="92D050"/>
            <w:vAlign w:val="center"/>
          </w:tcPr>
          <w:p w14:paraId="3B1C6ECA"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CB"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ECC"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CD"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CE"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CF"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"FF06", the following assignment is valid:</w:t>
            </w:r>
          </w:p>
          <w:p w14:paraId="3B1C6ED0" w14:textId="77777777" w:rsidR="0065314E" w:rsidRPr="0065314E" w:rsidRDefault="0065314E" w:rsidP="005225B4">
            <w:pPr>
              <w:rPr>
                <w:rFonts w:eastAsia="Times New Roman" w:cs="Arial"/>
                <w:color w:val="000000"/>
                <w:sz w:val="16"/>
                <w:szCs w:val="20"/>
                <w:lang w:eastAsia="de-DE"/>
              </w:rPr>
            </w:pPr>
          </w:p>
          <w:p w14:paraId="3B1C6ED1"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FlexibleField6: </w:t>
            </w:r>
          </w:p>
          <w:p w14:paraId="3B1C6ED2" w14:textId="77777777" w:rsidR="0065314E" w:rsidRPr="00874796" w:rsidRDefault="0065314E" w:rsidP="005225B4">
            <w:pPr>
              <w:rPr>
                <w:rFonts w:eastAsia="Times New Roman" w:cs="Arial"/>
                <w:color w:val="000000"/>
                <w:sz w:val="8"/>
                <w:szCs w:val="8"/>
                <w:lang w:eastAsia="de-DE"/>
              </w:rPr>
            </w:pPr>
          </w:p>
          <w:p w14:paraId="3B1C6ED3"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Flexible Field for various usage</w:t>
            </w:r>
          </w:p>
        </w:tc>
      </w:tr>
      <w:tr w:rsidR="0065314E" w:rsidRPr="00020133" w14:paraId="3B1C6EE0" w14:textId="77777777" w:rsidTr="00874796">
        <w:trPr>
          <w:cantSplit/>
          <w:trHeight w:val="600"/>
        </w:trPr>
        <w:tc>
          <w:tcPr>
            <w:tcW w:w="1050" w:type="pct"/>
            <w:shd w:val="clear" w:color="auto" w:fill="92D050"/>
            <w:vAlign w:val="center"/>
          </w:tcPr>
          <w:p w14:paraId="3B1C6ED5"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rPr>
              <w:t xml:space="preserve"> </w:t>
            </w:r>
            <w:r w:rsidRPr="0065314E">
              <w:rPr>
                <w:rFonts w:cs="Arial"/>
                <w:bCs/>
                <w:sz w:val="16"/>
                <w:szCs w:val="20"/>
                <w:lang w:val="de-DE"/>
              </w:rPr>
              <w:t>asram:ContentText</w:t>
            </w:r>
          </w:p>
        </w:tc>
        <w:tc>
          <w:tcPr>
            <w:tcW w:w="450" w:type="pct"/>
            <w:shd w:val="clear" w:color="auto" w:fill="92D050"/>
            <w:vAlign w:val="center"/>
          </w:tcPr>
          <w:p w14:paraId="3B1C6ED6"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D7"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ED8"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D9"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DA"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DB"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"FF07", the following assignment is valid:</w:t>
            </w:r>
          </w:p>
          <w:p w14:paraId="3B1C6EDC" w14:textId="77777777" w:rsidR="0065314E" w:rsidRPr="0065314E" w:rsidRDefault="0065314E" w:rsidP="005225B4">
            <w:pPr>
              <w:rPr>
                <w:rFonts w:eastAsia="Times New Roman" w:cs="Arial"/>
                <w:color w:val="000000"/>
                <w:sz w:val="16"/>
                <w:szCs w:val="20"/>
                <w:lang w:eastAsia="de-DE"/>
              </w:rPr>
            </w:pPr>
          </w:p>
          <w:p w14:paraId="3B1C6EDD"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FlexibleField7: </w:t>
            </w:r>
          </w:p>
          <w:p w14:paraId="3B1C6EDE" w14:textId="77777777" w:rsidR="0065314E" w:rsidRPr="00874796" w:rsidRDefault="0065314E" w:rsidP="005225B4">
            <w:pPr>
              <w:rPr>
                <w:rFonts w:eastAsia="Times New Roman" w:cs="Arial"/>
                <w:color w:val="000000"/>
                <w:sz w:val="8"/>
                <w:szCs w:val="8"/>
                <w:lang w:eastAsia="de-DE"/>
              </w:rPr>
            </w:pPr>
          </w:p>
          <w:p w14:paraId="3B1C6EDF"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Flexible Field for various usage</w:t>
            </w:r>
          </w:p>
        </w:tc>
      </w:tr>
      <w:tr w:rsidR="0065314E" w:rsidRPr="00020133" w14:paraId="3B1C6EEC" w14:textId="77777777" w:rsidTr="00874796">
        <w:trPr>
          <w:cantSplit/>
          <w:trHeight w:val="600"/>
        </w:trPr>
        <w:tc>
          <w:tcPr>
            <w:tcW w:w="1050" w:type="pct"/>
            <w:shd w:val="clear" w:color="auto" w:fill="92D050"/>
            <w:vAlign w:val="center"/>
          </w:tcPr>
          <w:p w14:paraId="3B1C6EE1"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EE2"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EE3"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EE4"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E5"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E6"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E7"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"FF08", the following assignment is valid:</w:t>
            </w:r>
          </w:p>
          <w:p w14:paraId="3B1C6EE8" w14:textId="77777777" w:rsidR="0065314E" w:rsidRPr="0065314E" w:rsidRDefault="0065314E" w:rsidP="005225B4">
            <w:pPr>
              <w:rPr>
                <w:rFonts w:eastAsia="Times New Roman" w:cs="Arial"/>
                <w:color w:val="000000"/>
                <w:sz w:val="16"/>
                <w:szCs w:val="20"/>
                <w:lang w:eastAsia="de-DE"/>
              </w:rPr>
            </w:pPr>
          </w:p>
          <w:p w14:paraId="3B1C6EE9"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FlexibleField8: </w:t>
            </w:r>
          </w:p>
          <w:p w14:paraId="3B1C6EEA" w14:textId="77777777" w:rsidR="0065314E" w:rsidRPr="00874796" w:rsidRDefault="0065314E" w:rsidP="005225B4">
            <w:pPr>
              <w:rPr>
                <w:rFonts w:eastAsia="Times New Roman" w:cs="Arial"/>
                <w:color w:val="000000"/>
                <w:sz w:val="8"/>
                <w:szCs w:val="8"/>
                <w:lang w:eastAsia="de-DE"/>
              </w:rPr>
            </w:pPr>
          </w:p>
          <w:p w14:paraId="3B1C6EEB"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Flexible Field for various usage</w:t>
            </w:r>
          </w:p>
        </w:tc>
      </w:tr>
      <w:tr w:rsidR="0065314E" w:rsidRPr="00020133" w14:paraId="3B1C6EF8" w14:textId="77777777" w:rsidTr="00874796">
        <w:trPr>
          <w:cantSplit/>
          <w:trHeight w:val="600"/>
        </w:trPr>
        <w:tc>
          <w:tcPr>
            <w:tcW w:w="1050" w:type="pct"/>
            <w:shd w:val="clear" w:color="auto" w:fill="92D050"/>
            <w:vAlign w:val="center"/>
          </w:tcPr>
          <w:p w14:paraId="3B1C6EED"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EEE"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DATETIME</w:t>
            </w:r>
          </w:p>
        </w:tc>
        <w:tc>
          <w:tcPr>
            <w:tcW w:w="400" w:type="pct"/>
            <w:shd w:val="clear" w:color="auto" w:fill="92D050"/>
            <w:vAlign w:val="center"/>
          </w:tcPr>
          <w:p w14:paraId="3B1C6EEF"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14</w:t>
            </w:r>
          </w:p>
        </w:tc>
        <w:tc>
          <w:tcPr>
            <w:tcW w:w="350" w:type="pct"/>
            <w:shd w:val="clear" w:color="auto" w:fill="92D050"/>
            <w:vAlign w:val="center"/>
          </w:tcPr>
          <w:p w14:paraId="3B1C6EF0"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F1"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F2"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F3"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"FF09", the following assignment is valid:</w:t>
            </w:r>
          </w:p>
          <w:p w14:paraId="3B1C6EF4" w14:textId="77777777" w:rsidR="0065314E" w:rsidRPr="0065314E" w:rsidRDefault="0065314E" w:rsidP="005225B4">
            <w:pPr>
              <w:rPr>
                <w:rFonts w:eastAsia="Times New Roman" w:cs="Arial"/>
                <w:color w:val="000000"/>
                <w:sz w:val="16"/>
                <w:szCs w:val="20"/>
                <w:lang w:eastAsia="de-DE"/>
              </w:rPr>
            </w:pPr>
          </w:p>
          <w:p w14:paraId="3B1C6EF5"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FlexibleField9: </w:t>
            </w:r>
          </w:p>
          <w:p w14:paraId="3B1C6EF6" w14:textId="77777777" w:rsidR="0065314E" w:rsidRPr="00874796" w:rsidRDefault="0065314E" w:rsidP="005225B4">
            <w:pPr>
              <w:rPr>
                <w:rFonts w:eastAsia="Times New Roman" w:cs="Arial"/>
                <w:color w:val="000000"/>
                <w:sz w:val="8"/>
                <w:szCs w:val="8"/>
                <w:lang w:eastAsia="de-DE"/>
              </w:rPr>
            </w:pPr>
          </w:p>
          <w:p w14:paraId="3B1C6EF7"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Flexible Field for various usage</w:t>
            </w:r>
          </w:p>
        </w:tc>
      </w:tr>
      <w:tr w:rsidR="0065314E" w:rsidRPr="00020133" w14:paraId="3B1C6F04" w14:textId="77777777" w:rsidTr="00874796">
        <w:trPr>
          <w:cantSplit/>
          <w:trHeight w:val="600"/>
        </w:trPr>
        <w:tc>
          <w:tcPr>
            <w:tcW w:w="1050" w:type="pct"/>
            <w:shd w:val="clear" w:color="auto" w:fill="92D050"/>
            <w:vAlign w:val="center"/>
          </w:tcPr>
          <w:p w14:paraId="3B1C6EF9" w14:textId="77777777" w:rsidR="0065314E" w:rsidRPr="0065314E" w:rsidRDefault="0065314E" w:rsidP="00874796">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EFA"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DATETIME</w:t>
            </w:r>
          </w:p>
        </w:tc>
        <w:tc>
          <w:tcPr>
            <w:tcW w:w="400" w:type="pct"/>
            <w:shd w:val="clear" w:color="auto" w:fill="92D050"/>
            <w:vAlign w:val="center"/>
          </w:tcPr>
          <w:p w14:paraId="3B1C6EFB"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14</w:t>
            </w:r>
          </w:p>
        </w:tc>
        <w:tc>
          <w:tcPr>
            <w:tcW w:w="350" w:type="pct"/>
            <w:shd w:val="clear" w:color="auto" w:fill="92D050"/>
            <w:vAlign w:val="center"/>
          </w:tcPr>
          <w:p w14:paraId="3B1C6EFC"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EFD"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w:t>
            </w:r>
          </w:p>
        </w:tc>
        <w:tc>
          <w:tcPr>
            <w:tcW w:w="300" w:type="pct"/>
            <w:shd w:val="clear" w:color="auto" w:fill="92D050"/>
            <w:vAlign w:val="center"/>
          </w:tcPr>
          <w:p w14:paraId="3B1C6EFE" w14:textId="77777777" w:rsidR="0065314E" w:rsidRPr="0065314E" w:rsidRDefault="0065314E" w:rsidP="006D0B93">
            <w:pPr>
              <w:jc w:val="cente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EFF"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"FF10", the following assignment is valid:</w:t>
            </w:r>
          </w:p>
          <w:p w14:paraId="3B1C6F00" w14:textId="77777777" w:rsidR="0065314E" w:rsidRPr="0065314E" w:rsidRDefault="0065314E" w:rsidP="005225B4">
            <w:pPr>
              <w:rPr>
                <w:rFonts w:eastAsia="Times New Roman" w:cs="Arial"/>
                <w:color w:val="000000"/>
                <w:sz w:val="16"/>
                <w:szCs w:val="20"/>
                <w:lang w:eastAsia="de-DE"/>
              </w:rPr>
            </w:pPr>
          </w:p>
          <w:p w14:paraId="3B1C6F01"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 xml:space="preserve">FlexibleField10: </w:t>
            </w:r>
          </w:p>
          <w:p w14:paraId="3B1C6F02" w14:textId="77777777" w:rsidR="0065314E" w:rsidRPr="00874796" w:rsidRDefault="0065314E" w:rsidP="005225B4">
            <w:pPr>
              <w:rPr>
                <w:rFonts w:eastAsia="Times New Roman" w:cs="Arial"/>
                <w:color w:val="000000"/>
                <w:sz w:val="8"/>
                <w:szCs w:val="8"/>
                <w:lang w:eastAsia="de-DE"/>
              </w:rPr>
            </w:pPr>
          </w:p>
          <w:p w14:paraId="3B1C6F03" w14:textId="77777777" w:rsidR="0065314E" w:rsidRPr="0065314E" w:rsidRDefault="0065314E" w:rsidP="005225B4">
            <w:pPr>
              <w:rPr>
                <w:rFonts w:eastAsia="Times New Roman" w:cs="Arial"/>
                <w:color w:val="000000"/>
                <w:sz w:val="16"/>
                <w:szCs w:val="20"/>
                <w:lang w:eastAsia="de-DE"/>
              </w:rPr>
            </w:pPr>
            <w:r w:rsidRPr="0065314E">
              <w:rPr>
                <w:rFonts w:eastAsia="Times New Roman" w:cs="Arial"/>
                <w:color w:val="000000"/>
                <w:sz w:val="16"/>
                <w:szCs w:val="20"/>
                <w:lang w:eastAsia="de-DE"/>
              </w:rPr>
              <w:t>Flexible Field for various usage</w:t>
            </w:r>
          </w:p>
        </w:tc>
      </w:tr>
    </w:tbl>
    <w:p w14:paraId="3B1C6F05" w14:textId="77777777" w:rsidR="00874796" w:rsidRDefault="00874796" w:rsidP="00874796"/>
    <w:p w14:paraId="3B1C6F06" w14:textId="77777777" w:rsidR="00874796" w:rsidRDefault="00874796">
      <w:r>
        <w:br w:type="page"/>
      </w:r>
    </w:p>
    <w:p w14:paraId="3B1C6F07" w14:textId="77777777" w:rsidR="001E004D" w:rsidRDefault="00D7067B" w:rsidP="001642EB">
      <w:pPr>
        <w:pStyle w:val="berschrift3"/>
      </w:pPr>
      <w:bookmarkStart w:id="51" w:name="_asram:SpecifiedCITradeProduct"/>
      <w:bookmarkStart w:id="52" w:name="_Toc319064765"/>
      <w:bookmarkEnd w:id="51"/>
      <w:r w:rsidRPr="00D7067B">
        <w:t>asram:</w:t>
      </w:r>
      <w:r w:rsidRPr="001642EB">
        <w:t>SpecifiedCITradeProduct</w:t>
      </w:r>
      <w:bookmarkEnd w:id="52"/>
    </w:p>
    <w:p w14:paraId="3B1C6F08" w14:textId="77777777" w:rsidR="003E7C94" w:rsidRPr="003E7C94" w:rsidRDefault="003E7C94" w:rsidP="003E7C94"/>
    <w:p w14:paraId="3B1C6F09" w14:textId="77777777" w:rsidR="003A1997" w:rsidRDefault="00760202" w:rsidP="003E7C94">
      <w:r>
        <w:rPr>
          <w:noProof/>
          <w:sz w:val="24"/>
          <w:szCs w:val="24"/>
          <w:lang w:eastAsia="zh-TW"/>
        </w:rPr>
        <mc:AlternateContent>
          <mc:Choice Requires="wpg">
            <w:drawing>
              <wp:inline distT="0" distB="0" distL="0" distR="0" wp14:anchorId="3B1C710E" wp14:editId="3B1C710F">
                <wp:extent cx="6417528" cy="2749430"/>
                <wp:effectExtent l="0" t="0" r="21590" b="0"/>
                <wp:docPr id="6067" name="Gruppieren 6067"/>
                <wp:cNvGraphicFramePr/>
                <a:graphic xmlns:a="http://schemas.openxmlformats.org/drawingml/2006/main">
                  <a:graphicData uri="http://schemas.microsoft.com/office/word/2010/wordprocessingGroup">
                    <wpg:wgp>
                      <wpg:cNvGrpSpPr/>
                      <wpg:grpSpPr>
                        <a:xfrm>
                          <a:off x="0" y="0"/>
                          <a:ext cx="6417528" cy="2749430"/>
                          <a:chOff x="0" y="0"/>
                          <a:chExt cx="6417528" cy="2749430"/>
                        </a:xfrm>
                      </wpg:grpSpPr>
                      <wps:wsp>
                        <wps:cNvPr id="5837" name="Rectangle 6"/>
                        <wps:cNvSpPr>
                          <a:spLocks noChangeArrowheads="1"/>
                        </wps:cNvSpPr>
                        <wps:spPr bwMode="auto">
                          <a:xfrm>
                            <a:off x="404037" y="1127051"/>
                            <a:ext cx="2186164" cy="344733"/>
                          </a:xfrm>
                          <a:prstGeom prst="rect">
                            <a:avLst/>
                          </a:prstGeom>
                          <a:solidFill>
                            <a:srgbClr val="8DB3E2"/>
                          </a:solidFill>
                          <a:ln w="25400">
                            <a:solidFill>
                              <a:srgbClr val="000000"/>
                            </a:solidFill>
                            <a:miter lim="800000"/>
                            <a:headEnd/>
                            <a:tailEnd/>
                          </a:ln>
                        </wps:spPr>
                        <wps:txbx>
                          <w:txbxContent>
                            <w:p w14:paraId="3B1C71C7" w14:textId="77777777" w:rsidR="00413327" w:rsidRPr="0092092D" w:rsidRDefault="00413327" w:rsidP="00760202">
                              <w:pPr>
                                <w:rPr>
                                  <w:b/>
                                  <w:szCs w:val="20"/>
                                </w:rPr>
                              </w:pPr>
                              <w:r w:rsidRPr="00B01E3F">
                                <w:rPr>
                                  <w:rFonts w:cs="Arial"/>
                                  <w:b/>
                                  <w:bCs/>
                                  <w:szCs w:val="20"/>
                                </w:rPr>
                                <w:t>asram:</w:t>
                              </w:r>
                              <w:r w:rsidRPr="00B01E3F">
                                <w:rPr>
                                  <w:b/>
                                  <w:szCs w:val="20"/>
                                </w:rPr>
                                <w:t>SpecifiedCITradeProduct</w:t>
                              </w:r>
                            </w:p>
                          </w:txbxContent>
                        </wps:txbx>
                        <wps:bodyPr rot="0" vert="horz" wrap="square" lIns="91440" tIns="45720" rIns="91440" bIns="45720" anchor="t" anchorCtr="0" upright="1">
                          <a:noAutofit/>
                        </wps:bodyPr>
                      </wps:wsp>
                      <wpg:grpSp>
                        <wpg:cNvPr id="5838" name="Group 7"/>
                        <wpg:cNvGrpSpPr>
                          <a:grpSpLocks/>
                        </wpg:cNvGrpSpPr>
                        <wpg:grpSpPr bwMode="auto">
                          <a:xfrm>
                            <a:off x="5411972" y="1765005"/>
                            <a:ext cx="190488" cy="166335"/>
                            <a:chOff x="6283" y="5431"/>
                            <a:chExt cx="300" cy="262"/>
                          </a:xfrm>
                        </wpg:grpSpPr>
                        <wps:wsp>
                          <wps:cNvPr id="5839" name="Rectangle 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40" name="AutoShape 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41" name="AutoShape 1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842" name="Group 11"/>
                        <wpg:cNvGrpSpPr>
                          <a:grpSpLocks/>
                        </wpg:cNvGrpSpPr>
                        <wpg:grpSpPr bwMode="auto">
                          <a:xfrm>
                            <a:off x="6007395" y="2349795"/>
                            <a:ext cx="190488" cy="166335"/>
                            <a:chOff x="6283" y="5431"/>
                            <a:chExt cx="300" cy="262"/>
                          </a:xfrm>
                        </wpg:grpSpPr>
                        <wps:wsp>
                          <wps:cNvPr id="5843" name="Rectangle 1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44" name="AutoShape 1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45" name="AutoShape 1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51" name="Rectangle 20"/>
                        <wps:cNvSpPr>
                          <a:spLocks noChangeArrowheads="1"/>
                        </wps:cNvSpPr>
                        <wps:spPr bwMode="auto">
                          <a:xfrm>
                            <a:off x="3381153" y="2254102"/>
                            <a:ext cx="2625556" cy="34473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C8" w14:textId="77777777" w:rsidR="00413327" w:rsidRPr="0092092D" w:rsidRDefault="00413327" w:rsidP="00760202">
                              <w:r w:rsidRPr="00980479">
                                <w:rPr>
                                  <w:rFonts w:cs="Arial"/>
                                  <w:bCs/>
                                  <w:szCs w:val="20"/>
                                </w:rPr>
                                <w:t>asram:</w:t>
                              </w:r>
                              <w:r>
                                <w:rPr>
                                  <w:rFonts w:cs="Arial"/>
                                  <w:bCs/>
                                  <w:szCs w:val="20"/>
                                </w:rPr>
                                <w:t>IndividualCITradeProduct</w:t>
                              </w:r>
                              <w:r w:rsidRPr="001E004D">
                                <w:rPr>
                                  <w:rFonts w:cs="Arial"/>
                                  <w:bCs/>
                                  <w:szCs w:val="20"/>
                                </w:rPr>
                                <w:t>Instance</w:t>
                              </w:r>
                            </w:p>
                          </w:txbxContent>
                        </wps:txbx>
                        <wps:bodyPr rot="0" vert="horz" wrap="square" lIns="91440" tIns="45720" rIns="91440" bIns="45720" anchor="t" anchorCtr="0" upright="1">
                          <a:noAutofit/>
                        </wps:bodyPr>
                      </wps:wsp>
                      <wps:wsp>
                        <wps:cNvPr id="5853" name="AutoShape 22"/>
                        <wps:cNvCnPr>
                          <a:cxnSpLocks noChangeShapeType="1"/>
                        </wps:cNvCnPr>
                        <wps:spPr bwMode="auto">
                          <a:xfrm>
                            <a:off x="2987749" y="148856"/>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4" name="Rectangle 23"/>
                        <wps:cNvSpPr>
                          <a:spLocks noChangeArrowheads="1"/>
                        </wps:cNvSpPr>
                        <wps:spPr bwMode="auto">
                          <a:xfrm>
                            <a:off x="2604977" y="1233377"/>
                            <a:ext cx="190488" cy="166335"/>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55" name="Rectangle 24"/>
                        <wps:cNvSpPr>
                          <a:spLocks noChangeArrowheads="1"/>
                        </wps:cNvSpPr>
                        <wps:spPr bwMode="auto">
                          <a:xfrm>
                            <a:off x="3381153" y="563526"/>
                            <a:ext cx="2236961" cy="34473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C9" w14:textId="77777777" w:rsidR="00413327" w:rsidRPr="0092092D" w:rsidRDefault="00413327" w:rsidP="00760202">
                              <w:r>
                                <w:rPr>
                                  <w:rFonts w:cs="Arial"/>
                                  <w:bCs/>
                                  <w:szCs w:val="20"/>
                                </w:rPr>
                                <w:t>asram</w:t>
                              </w:r>
                              <w:r>
                                <w:t>:I</w:t>
                              </w:r>
                              <w:r>
                                <w:rPr>
                                  <w:rFonts w:cs="Arial"/>
                                  <w:bCs/>
                                  <w:szCs w:val="20"/>
                                </w:rPr>
                                <w:t>dentificationIdentifier</w:t>
                              </w:r>
                            </w:p>
                          </w:txbxContent>
                        </wps:txbx>
                        <wps:bodyPr rot="0" vert="horz" wrap="square" lIns="91440" tIns="45720" rIns="91440" bIns="45720" anchor="t" anchorCtr="0" upright="1">
                          <a:noAutofit/>
                        </wps:bodyPr>
                      </wps:wsp>
                      <wps:wsp>
                        <wps:cNvPr id="5857" name="Rectangle 26"/>
                        <wps:cNvSpPr>
                          <a:spLocks noChangeArrowheads="1"/>
                        </wps:cNvSpPr>
                        <wps:spPr bwMode="auto">
                          <a:xfrm>
                            <a:off x="3381153" y="0"/>
                            <a:ext cx="2944306" cy="34473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CA" w14:textId="77777777" w:rsidR="00413327" w:rsidRPr="0092092D" w:rsidRDefault="00413327" w:rsidP="00760202">
                              <w:pPr>
                                <w:rPr>
                                  <w:szCs w:val="20"/>
                                </w:rPr>
                              </w:pPr>
                              <w:r w:rsidRPr="00980479">
                                <w:rPr>
                                  <w:rFonts w:cs="Arial"/>
                                  <w:bCs/>
                                  <w:szCs w:val="20"/>
                                </w:rPr>
                                <w:t>asram:</w:t>
                              </w:r>
                              <w:r>
                                <w:rPr>
                                  <w:rFonts w:cs="Arial"/>
                                  <w:bCs/>
                                  <w:szCs w:val="20"/>
                                </w:rPr>
                                <w:t>BuyerAssigned</w:t>
                              </w:r>
                              <w:r w:rsidRPr="001E004D">
                                <w:rPr>
                                  <w:rFonts w:cs="Arial"/>
                                  <w:bCs/>
                                  <w:szCs w:val="20"/>
                                </w:rPr>
                                <w:t>Ident</w:t>
                              </w:r>
                              <w:r>
                                <w:rPr>
                                  <w:rFonts w:cs="Arial"/>
                                  <w:bCs/>
                                  <w:szCs w:val="20"/>
                                </w:rPr>
                                <w:t>ification</w:t>
                              </w:r>
                              <w:r w:rsidRPr="001E004D">
                                <w:rPr>
                                  <w:rFonts w:cs="Arial"/>
                                  <w:bCs/>
                                  <w:szCs w:val="20"/>
                                </w:rPr>
                                <w:t>Identifier</w:t>
                              </w:r>
                            </w:p>
                          </w:txbxContent>
                        </wps:txbx>
                        <wps:bodyPr rot="0" vert="horz" wrap="square" lIns="91440" tIns="45720" rIns="91440" bIns="45720" anchor="t" anchorCtr="0" upright="1">
                          <a:noAutofit/>
                        </wps:bodyPr>
                      </wps:wsp>
                      <wps:wsp>
                        <wps:cNvPr id="5858" name="Rectangle 27"/>
                        <wps:cNvSpPr>
                          <a:spLocks noChangeArrowheads="1"/>
                        </wps:cNvSpPr>
                        <wps:spPr bwMode="auto">
                          <a:xfrm>
                            <a:off x="3381153" y="1127051"/>
                            <a:ext cx="3036375" cy="34473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CB" w14:textId="77777777" w:rsidR="00413327" w:rsidRPr="0092092D" w:rsidRDefault="00413327" w:rsidP="00760202">
                              <w:r w:rsidRPr="00980479">
                                <w:rPr>
                                  <w:rFonts w:cs="Arial"/>
                                  <w:bCs/>
                                  <w:szCs w:val="20"/>
                                </w:rPr>
                                <w:t>asram:</w:t>
                              </w:r>
                              <w:r>
                                <w:rPr>
                                  <w:rFonts w:cs="Arial"/>
                                  <w:bCs/>
                                  <w:szCs w:val="20"/>
                                </w:rPr>
                                <w:t>SellerAssignedIdentification</w:t>
                              </w:r>
                              <w:r w:rsidRPr="001E004D">
                                <w:rPr>
                                  <w:rFonts w:cs="Arial"/>
                                  <w:bCs/>
                                  <w:szCs w:val="20"/>
                                </w:rPr>
                                <w:t>Identifier</w:t>
                              </w:r>
                            </w:p>
                          </w:txbxContent>
                        </wps:txbx>
                        <wps:bodyPr rot="0" vert="horz" wrap="square" lIns="91440" tIns="45720" rIns="91440" bIns="45720" anchor="t" anchorCtr="0" upright="1">
                          <a:noAutofit/>
                        </wps:bodyPr>
                      </wps:wsp>
                      <wps:wsp>
                        <wps:cNvPr id="5859" name="AutoShape 28"/>
                        <wps:cNvCnPr>
                          <a:cxnSpLocks noChangeShapeType="1"/>
                        </wps:cNvCnPr>
                        <wps:spPr bwMode="auto">
                          <a:xfrm flipH="1">
                            <a:off x="2987749" y="148856"/>
                            <a:ext cx="4445" cy="231472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2" name="AutoShape 21"/>
                        <wps:cNvCnPr>
                          <a:cxnSpLocks noChangeShapeType="1"/>
                        </wps:cNvCnPr>
                        <wps:spPr bwMode="auto">
                          <a:xfrm>
                            <a:off x="2977116" y="2456121"/>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6" name="AutoShape 25"/>
                        <wps:cNvCnPr>
                          <a:cxnSpLocks noChangeShapeType="1"/>
                        </wps:cNvCnPr>
                        <wps:spPr bwMode="auto">
                          <a:xfrm>
                            <a:off x="2594344" y="1318437"/>
                            <a:ext cx="21588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3" name="AutoShape 32"/>
                        <wps:cNvCnPr>
                          <a:cxnSpLocks noChangeShapeType="1"/>
                        </wps:cNvCnPr>
                        <wps:spPr bwMode="auto">
                          <a:xfrm>
                            <a:off x="2998381" y="733647"/>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1" name="Rechteck 6011"/>
                        <wps:cNvSpPr>
                          <a:spLocks noChangeArrowheads="1"/>
                        </wps:cNvSpPr>
                        <wps:spPr bwMode="auto">
                          <a:xfrm>
                            <a:off x="0" y="1148316"/>
                            <a:ext cx="466695" cy="293309"/>
                          </a:xfrm>
                          <a:prstGeom prst="rect">
                            <a:avLst/>
                          </a:prstGeom>
                          <a:noFill/>
                          <a:ln>
                            <a:noFill/>
                          </a:ln>
                          <a:extLst/>
                        </wps:spPr>
                        <wps:txbx>
                          <w:txbxContent>
                            <w:p w14:paraId="3B1C71CC" w14:textId="77777777" w:rsidR="00413327" w:rsidRDefault="00413327" w:rsidP="0076020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12" name="Rechteck 6012"/>
                        <wps:cNvSpPr>
                          <a:spLocks noChangeArrowheads="1"/>
                        </wps:cNvSpPr>
                        <wps:spPr bwMode="auto">
                          <a:xfrm>
                            <a:off x="3115339" y="159488"/>
                            <a:ext cx="293351" cy="293309"/>
                          </a:xfrm>
                          <a:prstGeom prst="rect">
                            <a:avLst/>
                          </a:prstGeom>
                          <a:noFill/>
                          <a:ln>
                            <a:noFill/>
                          </a:ln>
                          <a:extLst/>
                        </wps:spPr>
                        <wps:txbx>
                          <w:txbxContent>
                            <w:p w14:paraId="3B1C71CD" w14:textId="77777777" w:rsidR="00413327" w:rsidRDefault="00413327" w:rsidP="0076020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60" name="AutoShape 29"/>
                        <wps:cNvCnPr>
                          <a:cxnSpLocks noChangeShapeType="1"/>
                        </wps:cNvCnPr>
                        <wps:spPr bwMode="auto">
                          <a:xfrm>
                            <a:off x="2987749" y="1329070"/>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1" name="Rectangle 30"/>
                        <wps:cNvSpPr>
                          <a:spLocks noChangeArrowheads="1"/>
                        </wps:cNvSpPr>
                        <wps:spPr bwMode="auto">
                          <a:xfrm>
                            <a:off x="3402419" y="1669312"/>
                            <a:ext cx="2005201" cy="34473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CE" w14:textId="77777777" w:rsidR="00413327" w:rsidRPr="0092092D" w:rsidRDefault="00413327" w:rsidP="00760202">
                              <w:r>
                                <w:rPr>
                                  <w:rFonts w:cs="Arial"/>
                                  <w:bCs/>
                                  <w:szCs w:val="20"/>
                                </w:rPr>
                                <w:t>asram:InformationCI</w:t>
                              </w:r>
                              <w:r w:rsidRPr="001E004D">
                                <w:rPr>
                                  <w:rFonts w:cs="Arial"/>
                                  <w:bCs/>
                                  <w:szCs w:val="20"/>
                                </w:rPr>
                                <w:t>Note</w:t>
                              </w:r>
                            </w:p>
                          </w:txbxContent>
                        </wps:txbx>
                        <wps:bodyPr rot="0" vert="horz" wrap="square" lIns="91440" tIns="45720" rIns="91440" bIns="45720" anchor="t" anchorCtr="0" upright="1">
                          <a:noAutofit/>
                        </wps:bodyPr>
                      </wps:wsp>
                      <wps:wsp>
                        <wps:cNvPr id="5862" name="AutoShape 31"/>
                        <wps:cNvCnPr>
                          <a:cxnSpLocks noChangeShapeType="1"/>
                        </wps:cNvCnPr>
                        <wps:spPr bwMode="auto">
                          <a:xfrm>
                            <a:off x="2998381" y="1850065"/>
                            <a:ext cx="3962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4" name="AutoShape 33"/>
                        <wps:cNvCnPr>
                          <a:cxnSpLocks noChangeShapeType="1"/>
                        </wps:cNvCnPr>
                        <wps:spPr bwMode="auto">
                          <a:xfrm>
                            <a:off x="2743200" y="1318437"/>
                            <a:ext cx="25398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4" name="Rechteck 6014"/>
                        <wps:cNvSpPr>
                          <a:spLocks noChangeArrowheads="1"/>
                        </wps:cNvSpPr>
                        <wps:spPr bwMode="auto">
                          <a:xfrm>
                            <a:off x="2955851" y="1329070"/>
                            <a:ext cx="500794" cy="293309"/>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CF" w14:textId="77777777" w:rsidR="00413327" w:rsidRDefault="00413327" w:rsidP="0076020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037" name="Rechteck 6037"/>
                        <wps:cNvSpPr>
                          <a:spLocks noChangeArrowheads="1"/>
                        </wps:cNvSpPr>
                        <wps:spPr bwMode="auto">
                          <a:xfrm>
                            <a:off x="3019646" y="1839433"/>
                            <a:ext cx="420343" cy="293309"/>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0" w14:textId="77777777" w:rsidR="00413327" w:rsidRDefault="00413327" w:rsidP="0076020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038" name="Rechteck 6038"/>
                        <wps:cNvSpPr>
                          <a:spLocks noChangeArrowheads="1"/>
                        </wps:cNvSpPr>
                        <wps:spPr bwMode="auto">
                          <a:xfrm>
                            <a:off x="2987749" y="2456121"/>
                            <a:ext cx="420343" cy="293309"/>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1" w14:textId="77777777" w:rsidR="00413327" w:rsidRDefault="00413327" w:rsidP="0076020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054" name="Rechteck 6054"/>
                        <wps:cNvSpPr>
                          <a:spLocks noChangeArrowheads="1"/>
                        </wps:cNvSpPr>
                        <wps:spPr bwMode="auto">
                          <a:xfrm>
                            <a:off x="2998381" y="733647"/>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2" w14:textId="77777777" w:rsidR="00413327" w:rsidRDefault="00413327" w:rsidP="0076020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067" o:spid="_x0000_s1343" style="width:505.3pt;height:216.5pt;mso-position-horizontal-relative:char;mso-position-vertical-relative:line" coordsize="64175,27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">
                <v:rect id="Rectangle 6" o:spid="_x0000_s1344" style="position:absolute;left:4040;top:11270;width:21862;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Mn8YA&#10;AADdAAAADwAAAGRycy9kb3ducmV2LnhtbESPQWvCQBSE74X+h+UJvdWNSq1GVymRgHgQagten9nX&#10;bGj2bchuTOqv7wqFHoeZ+YZZbwdbiyu1vnKsYDJOQBAXTldcKvj8yJ8XIHxA1lg7JgU/5GG7eXxY&#10;Y6pdz+90PYVSRAj7FBWYEJpUSl8YsujHriGO3pdrLYYo21LqFvsIt7WcJslcWqw4LhhsKDNUfJ86&#10;q2DXnU1+c8YfjlTd9AVdtpzulXoaDW8rEIGG8B/+a++1gpfF7BXub+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Mn8YAAADdAAAADwAAAAAAAAAAAAAAAACYAgAAZHJz&#10;L2Rvd25yZXYueG1sUEsFBgAAAAAEAAQA9QAAAIsDAAAAAA==&#10;" fillcolor="#8db3e2" strokeweight="2pt">
                  <v:textbox>
                    <w:txbxContent>
                      <w:p w:rsidR="001767C7" w:rsidRPr="0092092D" w:rsidRDefault="001767C7" w:rsidP="00760202">
                        <w:pPr>
                          <w:rPr>
                            <w:b/>
                            <w:szCs w:val="20"/>
                          </w:rPr>
                        </w:pPr>
                        <w:proofErr w:type="spellStart"/>
                        <w:proofErr w:type="gramStart"/>
                        <w:r w:rsidRPr="00B01E3F">
                          <w:rPr>
                            <w:rFonts w:cs="Arial"/>
                            <w:b/>
                            <w:bCs/>
                            <w:szCs w:val="20"/>
                          </w:rPr>
                          <w:t>asram:</w:t>
                        </w:r>
                        <w:proofErr w:type="gramEnd"/>
                        <w:r w:rsidRPr="00B01E3F">
                          <w:rPr>
                            <w:b/>
                            <w:szCs w:val="20"/>
                          </w:rPr>
                          <w:t>SpecifiedCITradeProduct</w:t>
                        </w:r>
                        <w:proofErr w:type="spellEnd"/>
                      </w:p>
                    </w:txbxContent>
                  </v:textbox>
                </v:rect>
                <v:group id="Group 7" o:spid="_x0000_s1345" style="position:absolute;left:54119;top:1765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uKYcMAAADdAAAADwAAAGRycy9kb3ducmV2LnhtbERPTYvCMBC9L/gfwgje&#10;1rSKi1RTEVHxIAurgngbmrEtbSaliW3995vDwh4f73u9GUwtOmpdaVlBPI1AEGdWl5wruF0Pn0sQ&#10;ziNrrC2Tgjc52KSjjzUm2vb8Q93F5yKEsEtQQeF9k0jpsoIMuqltiAP3tK1BH2CbS91iH8JNLWdR&#10;9CUNlhwaCmxoV1BWXV5GwbHHfjuP9925eu7ej+vi+36OSanJeNiuQHga/L/4z33SChbLe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4phwwAAAN0AAAAP&#10;AAAAAAAAAAAAAAAAAKoCAABkcnMvZG93bnJldi54bWxQSwUGAAAAAAQABAD6AAAAmgMAAAAA&#10;">
                  <v:rect id="Rectangle 8" o:spid="_x0000_s134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RucYA&#10;AADdAAAADwAAAGRycy9kb3ducmV2LnhtbESPzWrDMBCE74W8g9hAb42clDSOGyWUQGghFPJ7X6yt&#10;bWKtXElO1D59VSj0OMzMN8xiFU0rruR8Y1nBeJSBIC6tbrhScDpuHnIQPiBrbC2Tgi/ysFoO7hZY&#10;aHvjPV0PoRIJwr5ABXUIXSGlL2sy6Ee2I07eh3UGQ5KuktrhLcFNKydZ9iQNNpwWauxoXVN5OfRG&#10;Qfc+7V9nn1v3fc77XYnbaMMkKnU/jC/PIALF8B/+a79pBdP8cQ6/b9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nRucYAAADdAAAADwAAAAAAAAAAAAAAAACYAgAAZHJz&#10;L2Rvd25yZXYueG1sUEsFBgAAAAAEAAQA9QAAAIsDAAAAAA==&#10;" strokeweight="2pt"/>
                  <v:shape id="AutoShape 9" o:spid="_x0000_s134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yd8b8AAADdAAAADwAAAGRycy9kb3ducmV2LnhtbERPTYvCMBC9L/gfwgje1tSlq6UaRYQF&#10;r1XxPDRjW2wmtUlt/PfmIOzx8b43u2Ba8aTeNZYVLOYJCOLS6oYrBZfz33cGwnlkja1lUvAiB7vt&#10;5GuDubYjF/Q8+UrEEHY5Kqi973IpXVmTQTe3HXHkbrY36CPsK6l7HGO4aeVPkiylwYZjQ40dHWoq&#10;76fBKCiKR3UdXBj32S2s0otOTTIclZpNw34NwlPw/+KP+6gV/GZp3B/fxCcgt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Tyd8b8AAADdAAAADwAAAAAAAAAAAAAAAACh&#10;AgAAZHJzL2Rvd25yZXYueG1sUEsFBgAAAAAEAAQA+QAAAI0DAAAAAA==&#10;" strokeweight="1.25pt"/>
                  <v:shape id="AutoShape 10" o:spid="_x0000_s134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rm5MgAAADdAAAADwAAAGRycy9kb3ducmV2LnhtbESPT2vCQBTE74V+h+UVvNVNpBWJriJq&#10;wUMtxD8Hb6/Z1ySYfRuyaxL99F2h0OMw85thZoveVKKlxpWWFcTDCARxZnXJuYLj4eN1AsJ5ZI2V&#10;ZVJwIweL+fPTDBNtO06p3ftchBJ2CSoovK8TKV1WkEE3tDVx8H5sY9AH2eRSN9iFclPJURSNpcGS&#10;w0KBNa0Kyi77q1Hwfu2+z+OY0+Vusz6l9zb7upw+lRq89MspCE+9/w//0VsduMlbDI834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Arm5MgAAADdAAAADwAAAAAA&#10;AAAAAAAAAAChAgAAZHJzL2Rvd25yZXYueG1sUEsFBgAAAAAEAAQA+QAAAJYDAAAAAA==&#10;" strokeweight="1.25pt"/>
                </v:group>
                <v:group id="Group 11" o:spid="_x0000_s1349" style="position:absolute;left:60073;top:2349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XO9sYAAADdAAAADwAAAGRycy9kb3ducmV2LnhtbESPT4vCMBTE7wv7HcIT&#10;vGla/yxSjSKyigcR1IVlb4/m2Rabl9LEtn57Iwh7HGbmN8xi1ZlSNFS7wrKCeBiBIE6tLjhT8HPZ&#10;DmYgnEfWWFomBQ9ysFp+fiww0bblEzVnn4kAYZeggtz7KpHSpTkZdENbEQfvamuDPsg6k7rGNsBN&#10;KUdR9CUNFhwWcqxok1N6O9+Ngl2L7XocfzeH23Xz+LtMj7+HmJTq97r1HISnzv+H3+29VjCdTU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Fc72xgAAAN0A&#10;AAAPAAAAAAAAAAAAAAAAAKoCAABkcnMvZG93bnJldi54bWxQSwUGAAAAAAQABAD6AAAAnQMAAAAA&#10;">
                  <v:rect id="Rectangle 12" o:spid="_x0000_s135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eVLsYA&#10;AADdAAAADwAAAGRycy9kb3ducmV2LnhtbESPQWsCMRSE7wX/Q3hCbzWrrXZZjVIEUZCC2vb+2Dx3&#10;Fzcv2ySraX99Uyj0OMzMN8xiFU0rruR8Y1nBeJSBIC6tbrhS8P62echB+ICssbVMCr7Iw2o5uFtg&#10;oe2Nj3Q9hUokCPsCFdQhdIWUvqzJoB/Zjjh5Z+sMhiRdJbXDW4KbVk6ybCYNNpwWauxoXVN5OfVG&#10;Qfc67bfPn3v3/ZH3hxL30YZJVOp+GF/mIALF8B/+a++0gmn+9Ai/b9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eVLsYAAADdAAAADwAAAAAAAAAAAAAAAACYAgAAZHJz&#10;L2Rvd25yZXYueG1sUEsFBgAAAAAEAAQA9QAAAIsDAAAAAA==&#10;" strokeweight="2pt"/>
                  <v:shape id="AutoShape 13" o:spid="_x0000_s135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eb8sIAAADdAAAADwAAAGRycy9kb3ducmV2LnhtbESPQYvCMBSE7wv+h/AEb2uqdHdLNYoI&#10;gte6sudH82yLzUttUhv/vRGEPQ4z8w2z3gbTijv1rrGsYDFPQBCXVjdcKTj/Hj4zEM4ja2wtk4IH&#10;OdhuJh9rzLUduaD7yVciQtjlqKD2vsuldGVNBt3cdsTRu9jeoI+yr6TucYxw08plknxLgw3HhRo7&#10;2tdUXk+DUVAUt+pvcGHcZZfwk551apLhqNRsGnYrEJ6C/w+/20et4CtLU3i9iU9Ab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geb8sIAAADdAAAADwAAAAAAAAAAAAAA&#10;AAChAgAAZHJzL2Rvd25yZXYueG1sUEsFBgAAAAAEAAQA+QAAAJADAAAAAA==&#10;" strokeweight="1.25pt"/>
                  <v:shape id="AutoShape 14" o:spid="_x0000_s135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Hg58cAAADdAAAADwAAAGRycy9kb3ducmV2LnhtbESPS4vCQBCE78L+h6EX9qYTl1UkOors&#10;AzzoQnwcvLWZ3iSY6QmZMYn++h1B8FhUfVXUbNGZUjRUu8KyguEgAkGcWl1wpmC/++lPQDiPrLG0&#10;TAqu5GAxf+nNMNa25YSarc9EKGEXo4Lc+yqW0qU5GXQDWxEH78/WBn2QdSZ1jW0oN6V8j6KxNFhw&#10;WMixos+c0vP2YhSMLu3pOB5ystx8fx2SW5P+ng9rpd5eu+UUhKfOP8MPeqUDN/kYwf1NeAJy/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MeDnxwAAAN0AAAAPAAAAAAAA&#10;AAAAAAAAAKECAABkcnMvZG93bnJldi54bWxQSwUGAAAAAAQABAD5AAAAlQMAAAAA&#10;" strokeweight="1.25pt"/>
                </v:group>
                <v:rect id="Rectangle 20" o:spid="_x0000_s1353" style="position:absolute;left:33811;top:22541;width:26256;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QisYA&#10;AADdAAAADwAAAGRycy9kb3ducmV2LnhtbESPzWrDMBCE74W8g9hALyWRHZof3CghJJSWnmKn9LxY&#10;W9vEWhlJSZS3rwqFHofZ+WZnvY2mF1dyvrOsIJ9mIIhrqztuFHyeXicrED4ga+wtk4I7edhuRg9r&#10;LLS9cUnXKjQiQdgXqKANYSik9HVLBv3UDsTJ+7bOYEjSNVI7vCW46eUsyxbSYMepocWB9i3V5+pi&#10;0ht5LL+qt6e7/bCHssu1ez7GpVKP47h7AREohv/jv/S7VjBfzXP4XZMQ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QisYAAADdAAAADwAAAAAAAAAAAAAAAACYAgAAZHJz&#10;L2Rvd25yZXYueG1sUEsFBgAAAAAEAAQA9QAAAIsDAAAAAA==&#10;" filled="f" fillcolor="#8db3e2" strokeweight="2pt">
                  <v:textbox>
                    <w:txbxContent>
                      <w:p w:rsidR="001767C7" w:rsidRPr="0092092D" w:rsidRDefault="001767C7" w:rsidP="00760202">
                        <w:proofErr w:type="spellStart"/>
                        <w:proofErr w:type="gramStart"/>
                        <w:r w:rsidRPr="00980479">
                          <w:rPr>
                            <w:rFonts w:cs="Arial"/>
                            <w:bCs/>
                            <w:szCs w:val="20"/>
                          </w:rPr>
                          <w:t>asram:</w:t>
                        </w:r>
                        <w:proofErr w:type="gramEnd"/>
                        <w:r>
                          <w:rPr>
                            <w:rFonts w:cs="Arial"/>
                            <w:bCs/>
                            <w:szCs w:val="20"/>
                          </w:rPr>
                          <w:t>IndividualCITradeProduct</w:t>
                        </w:r>
                        <w:r w:rsidRPr="001E004D">
                          <w:rPr>
                            <w:rFonts w:cs="Arial"/>
                            <w:bCs/>
                            <w:szCs w:val="20"/>
                          </w:rPr>
                          <w:t>Instance</w:t>
                        </w:r>
                        <w:proofErr w:type="spellEnd"/>
                      </w:p>
                    </w:txbxContent>
                  </v:textbox>
                </v:rect>
                <v:shape id="AutoShape 22" o:spid="_x0000_s1354" type="#_x0000_t32" style="position:absolute;left:29877;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o4OMcAAADdAAAADwAAAGRycy9kb3ducmV2LnhtbESPQWvCQBSE74L/YXlCb3Wj1TamriIF&#10;aRHaYBS9PrKvSTD7NmS3Mf33XaHgcZiZb5jluje16Kh1lWUFk3EEgji3uuJCwfGwfYxBOI+ssbZM&#10;Cn7JwXo1HCwx0fbKe+oyX4gAYZeggtL7JpHS5SUZdGPbEAfv27YGfZBtIXWL1wA3tZxG0bM0WHFY&#10;KLGht5LyS/ZjFHTp6etl23TvqS9Os/1utjij+VTqYdRvXkF46v09/N/+0Arm8fwJ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mjg4xwAAAN0AAAAPAAAAAAAA&#10;AAAAAAAAAKECAABkcnMvZG93bnJldi54bWxQSwUGAAAAAAQABAD5AAAAlQMAAAAA&#10;" strokeweight="2pt"/>
                <v:rect id="Rectangle 23" o:spid="_x0000_s1355" style="position:absolute;left:26049;top:1233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ebh8YA&#10;AADdAAAADwAAAGRycy9kb3ducmV2LnhtbESPzWrDMBCE74W8g9hAb4mcULfGiRJCoLQQCm1+7ou1&#10;tU2tlSPJidqnrwqBHoeZ+YZZrqPpxIWcby0rmE0zEMSV1S3XCo6H50kBwgdkjZ1lUvBNHtar0d0S&#10;S22v/EGXfahFgrAvUUETQl9K6auGDPqp7YmT92mdwZCkq6V2eE1w08l5lj1Kgy2nhQZ72jZUfe0H&#10;o6B/y4eXp/PO/ZyK4b3CXbRhHpW6H8fNAkSgGP7Dt/arVpAX+QP8vU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ebh8YAAADdAAAADwAAAAAAAAAAAAAAAACYAgAAZHJz&#10;L2Rvd25yZXYueG1sUEsFBgAAAAAEAAQA9QAAAIsDAAAAAA==&#10;" strokeweight="2pt"/>
                <v:rect id="Rectangle 24" o:spid="_x0000_s1356" style="position:absolute;left:33811;top:5635;width:22370;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icYA&#10;AADdAAAADwAAAGRycy9kb3ducmV2LnhtbESPwWrDMBBE74X+g9hAL6WRHeo2uFFCSSgtPcVuyHmx&#10;traJtTKSkih/XwUCPQ6z82ZnsYpmECdyvresIJ9mIIgbq3tuFex+Pp7mIHxA1jhYJgUX8rBa3t8t&#10;sNT2zBWd6tCKBGFfooIuhLGU0jcdGfRTOxIn79c6gyFJ10rt8JzgZpCzLHuRBntODR2OtO6oOdRH&#10;k97IY7WvPx8v9ttuqj7X7nkbX5V6mMT3NxCBYvg/vqW/tIJiXhRwXZMQ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WicYAAADdAAAADwAAAAAAAAAAAAAAAACYAgAAZHJz&#10;L2Rvd25yZXYueG1sUEsFBgAAAAAEAAQA9QAAAIsDAAAAAA==&#10;" filled="f" fillcolor="#8db3e2" strokeweight="2pt">
                  <v:textbox>
                    <w:txbxContent>
                      <w:p w:rsidR="001767C7" w:rsidRPr="0092092D" w:rsidRDefault="001767C7" w:rsidP="00760202">
                        <w:proofErr w:type="spellStart"/>
                        <w:proofErr w:type="gramStart"/>
                        <w:r>
                          <w:rPr>
                            <w:rFonts w:cs="Arial"/>
                            <w:bCs/>
                            <w:szCs w:val="20"/>
                          </w:rPr>
                          <w:t>asram</w:t>
                        </w:r>
                        <w:r>
                          <w:t>:</w:t>
                        </w:r>
                        <w:proofErr w:type="gramEnd"/>
                        <w:r>
                          <w:t>I</w:t>
                        </w:r>
                        <w:r>
                          <w:rPr>
                            <w:rFonts w:cs="Arial"/>
                            <w:bCs/>
                            <w:szCs w:val="20"/>
                          </w:rPr>
                          <w:t>dentificationIdentifier</w:t>
                        </w:r>
                        <w:proofErr w:type="spellEnd"/>
                      </w:p>
                    </w:txbxContent>
                  </v:textbox>
                </v:rect>
                <v:rect id="Rectangle 26" o:spid="_x0000_s1357" style="position:absolute;left:33811;width:29443;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OtZcYA&#10;AADdAAAADwAAAGRycy9kb3ducmV2LnhtbESPQWsCMRCF7wX/QxjBS9HsSq2yNYoo0tJTdy09D5vp&#10;7uJmsiRR479vCoUeH2/e9+att9H04krOd5YV5LMMBHFtdceNgs/TcboC4QOyxt4yKbiTh+1m9LDG&#10;Qtsbl3StQiMShH2BCtoQhkJKX7dk0M/sQJy8b+sMhiRdI7XDW4KbXs6z7Fka7Dg1tDjQvqX6XF1M&#10;eiOP5Vf1+ni37/ZQdrl2Tx9xqdRkHHcvIALF8H/8l37TCharxRJ+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OtZcYAAADdAAAADwAAAAAAAAAAAAAAAACYAgAAZHJz&#10;L2Rvd25yZXYueG1sUEsFBgAAAAAEAAQA9QAAAIsDAAAAAA==&#10;" filled="f" fillcolor="#8db3e2" strokeweight="2pt">
                  <v:textbox>
                    <w:txbxContent>
                      <w:p w:rsidR="001767C7" w:rsidRPr="0092092D" w:rsidRDefault="001767C7" w:rsidP="00760202">
                        <w:pPr>
                          <w:rPr>
                            <w:szCs w:val="20"/>
                          </w:rPr>
                        </w:pPr>
                        <w:proofErr w:type="spellStart"/>
                        <w:proofErr w:type="gramStart"/>
                        <w:r w:rsidRPr="00980479">
                          <w:rPr>
                            <w:rFonts w:cs="Arial"/>
                            <w:bCs/>
                            <w:szCs w:val="20"/>
                          </w:rPr>
                          <w:t>asram:</w:t>
                        </w:r>
                        <w:proofErr w:type="gramEnd"/>
                        <w:r>
                          <w:rPr>
                            <w:rFonts w:cs="Arial"/>
                            <w:bCs/>
                            <w:szCs w:val="20"/>
                          </w:rPr>
                          <w:t>BuyerAssigned</w:t>
                        </w:r>
                        <w:r w:rsidRPr="001E004D">
                          <w:rPr>
                            <w:rFonts w:cs="Arial"/>
                            <w:bCs/>
                            <w:szCs w:val="20"/>
                          </w:rPr>
                          <w:t>Ident</w:t>
                        </w:r>
                        <w:r>
                          <w:rPr>
                            <w:rFonts w:cs="Arial"/>
                            <w:bCs/>
                            <w:szCs w:val="20"/>
                          </w:rPr>
                          <w:t>ification</w:t>
                        </w:r>
                        <w:r w:rsidRPr="001E004D">
                          <w:rPr>
                            <w:rFonts w:cs="Arial"/>
                            <w:bCs/>
                            <w:szCs w:val="20"/>
                          </w:rPr>
                          <w:t>Identifier</w:t>
                        </w:r>
                        <w:proofErr w:type="spellEnd"/>
                      </w:p>
                    </w:txbxContent>
                  </v:textbox>
                </v:rect>
                <v:rect id="Rectangle 27" o:spid="_x0000_s1358" style="position:absolute;left:33811;top:11270;width:30364;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w5F8UA&#10;AADdAAAADwAAAGRycy9kb3ducmV2LnhtbESPwUrDQBCG70LfYZmCF2k3EWtL7LaIIoonkxbPQ3ZM&#10;gtnZsLu227d3DoLH4Z//m2+2++xGdaIQB88GymUBirj1duDOwPHwstiAignZ4uiZDFwown43u9pi&#10;Zf2Zazo1qVMC4VihgT6lqdI6tj05jEs/EUv25YPDJGPotA14Frgb9W1R3GuHA8uFHid66qn9bn6c&#10;aJS5/mxeby7+3T/XQ2nD3UdeG3M9z48PoBLl9L/8136zBlablejKN4IA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DkXxQAAAN0AAAAPAAAAAAAAAAAAAAAAAJgCAABkcnMv&#10;ZG93bnJldi54bWxQSwUGAAAAAAQABAD1AAAAigMAAAAA&#10;" filled="f" fillcolor="#8db3e2" strokeweight="2pt">
                  <v:textbox>
                    <w:txbxContent>
                      <w:p w:rsidR="001767C7" w:rsidRPr="0092092D" w:rsidRDefault="001767C7" w:rsidP="00760202">
                        <w:proofErr w:type="spellStart"/>
                        <w:proofErr w:type="gramStart"/>
                        <w:r w:rsidRPr="00980479">
                          <w:rPr>
                            <w:rFonts w:cs="Arial"/>
                            <w:bCs/>
                            <w:szCs w:val="20"/>
                          </w:rPr>
                          <w:t>asram:</w:t>
                        </w:r>
                        <w:proofErr w:type="gramEnd"/>
                        <w:r>
                          <w:rPr>
                            <w:rFonts w:cs="Arial"/>
                            <w:bCs/>
                            <w:szCs w:val="20"/>
                          </w:rPr>
                          <w:t>SellerAssignedIdentification</w:t>
                        </w:r>
                        <w:r w:rsidRPr="001E004D">
                          <w:rPr>
                            <w:rFonts w:cs="Arial"/>
                            <w:bCs/>
                            <w:szCs w:val="20"/>
                          </w:rPr>
                          <w:t>Identifier</w:t>
                        </w:r>
                        <w:proofErr w:type="spellEnd"/>
                      </w:p>
                    </w:txbxContent>
                  </v:textbox>
                </v:rect>
                <v:shape id="AutoShape 28" o:spid="_x0000_s1359" type="#_x0000_t32" style="position:absolute;left:29877;top:1488;width:44;height:2314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gupMQAAADdAAAADwAAAGRycy9kb3ducmV2LnhtbESPQWsCMRSE7wX/Q3hCb5ptq7KuRimF&#10;UhFEXAu9PjbP3aXJy7JJNf57Iwg9DjPzDbNcR2vEmXrfOlbwMs5AEFdOt1wr+D5+jnIQPiBrNI5J&#10;wZU8rFeDpyUW2l34QOcy1CJB2BeooAmhK6T0VUMW/dh1xMk7ud5iSLKvpe7xkuDWyNcsm0mLLaeF&#10;Bjv6aKj6Lf+sgv3bl5lE1CaWP6ccr4fdVlqt1PMwvi9ABIrhP/xob7SCaT6dw/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GC6kxAAAAN0AAAAPAAAAAAAAAAAA&#10;AAAAAKECAABkcnMvZG93bnJldi54bWxQSwUGAAAAAAQABAD5AAAAkgMAAAAA&#10;" strokeweight="2pt"/>
                <v:shape id="AutoShape 21" o:spid="_x0000_s1360" type="#_x0000_t32" style="position:absolute;left:29771;top:2456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do8UAAADdAAAADwAAAGRycy9kb3ducmV2LnhtbESP3YrCMBSE7xd8h3AE79ZU0VWrUUQQ&#10;ZcEVf9DbQ3Nsi81JaWKtb78RFvZymJlvmNmiMYWoqXK5ZQW9bgSCOLE651TB+bT+HINwHlljYZkU&#10;vMjBYt76mGGs7ZMPVB99KgKEXYwKMu/LWEqXZGTQdW1JHLybrQz6IKtU6gqfAW4K2Y+iL2kw57CQ&#10;YUmrjJL78WEU1PvLz2hd1pu9Ty+Dw/dgckWzU6rTbpZTEJ4a/x/+a2+1guF42If3m/A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do8UAAADdAAAADwAAAAAAAAAA&#10;AAAAAAChAgAAZHJzL2Rvd25yZXYueG1sUEsFBgAAAAAEAAQA+QAAAJMDAAAAAA==&#10;" strokeweight="2pt"/>
                <v:shape id="AutoShape 25" o:spid="_x0000_s1361" type="#_x0000_t32" style="position:absolute;left:25943;top:1318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boMUAAADdAAAADwAAAGRycy9kb3ducmV2LnhtbESP3YrCMBSE7wXfIRzBO01X/NtqFBFE&#10;WVhFXfT20Jxti81JaWLtvr0RFrwcZuYbZr5sTCFqqlxuWcFHPwJBnFidc6rg57zpTUE4j6yxsEwK&#10;/sjBctFuzTHW9sFHqk8+FQHCLkYFmfdlLKVLMjLo+rYkDt6vrQz6IKtU6gofAW4KOYiisTSYc1jI&#10;sKR1RsntdDcK6sNlP9mU9fbg08vw+DX8vKL5VqrbaVYzEJ4a/w7/t3dawWg6GsPrTXg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2boMUAAADdAAAADwAAAAAAAAAA&#10;AAAAAAChAgAAZHJzL2Rvd25yZXYueG1sUEsFBgAAAAAEAAQA+QAAAJMDAAAAAA==&#10;" strokeweight="2pt"/>
                <v:shape id="AutoShape 32" o:spid="_x0000_s1362" type="#_x0000_t32" style="position:absolute;left:29983;top:733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byhcYAAADdAAAADwAAAGRycy9kb3ducmV2LnhtbESPQWvCQBSE74L/YXmCN91YrdroKkUQ&#10;paCiLfb6yD6TYPZtyK4x/nu3UPA4zMw3zHzZmELUVLncsoJBPwJBnFidc6rg53vdm4JwHlljYZkU&#10;PMjBctFuzTHW9s5Hqk8+FQHCLkYFmfdlLKVLMjLo+rYkDt7FVgZ9kFUqdYX3ADeFfIuisTSYc1jI&#10;sKRVRsn1dDMK6sN5P1mX9ebg0/Po+DX6+EWzU6rbaT5nIDw1/hX+b2+1gvfpeAh/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28oXGAAAA3QAAAA8AAAAAAAAA&#10;AAAAAAAAoQIAAGRycy9kb3ducmV2LnhtbFBLBQYAAAAABAAEAPkAAACUAwAAAAA=&#10;" strokeweight="2pt"/>
                <v:rect id="Rechteck 6011" o:spid="_x0000_s1363" style="position:absolute;top:11483;width:4666;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Ng8YA&#10;AADdAAAADwAAAGRycy9kb3ducmV2LnhtbESPT2vCQBTE7wW/w/IEL0U38SAluooIYpCCNP45P7LP&#10;JJh9G7Nrkn77bqHQ4zAzv2FWm8HUoqPWVZYVxLMIBHFudcWFgst5P/0A4TyyxtoyKfgmB5v16G2F&#10;ibY9f1GX+UIECLsEFZTeN4mULi/JoJvZhjh4d9sa9EG2hdQt9gFuajmPooU0WHFYKLGhXUn5I3sZ&#10;BX1+6m7nz4M8vd9Sy8/0ucuuR6Um42G7BOFp8P/hv3aqFSyiOI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Ng8YAAADdAAAADwAAAAAAAAAAAAAAAACYAgAAZHJz&#10;L2Rvd25yZXYueG1sUEsFBgAAAAAEAAQA9QAAAIsDAAAAAA==&#10;" filled="f" stroked="f">
                  <v:textbox>
                    <w:txbxContent>
                      <w:p w:rsidR="001767C7" w:rsidRDefault="001767C7" w:rsidP="00760202">
                        <w:pPr>
                          <w:rPr>
                            <w:rFonts w:cs="Arial"/>
                            <w:b/>
                            <w:color w:val="C00000"/>
                            <w:sz w:val="24"/>
                            <w:szCs w:val="24"/>
                            <w:lang w:val="de-DE"/>
                          </w:rPr>
                        </w:pPr>
                        <w:r>
                          <w:rPr>
                            <w:rFonts w:cs="Arial"/>
                            <w:b/>
                            <w:color w:val="C00000"/>
                            <w:sz w:val="24"/>
                            <w:szCs w:val="24"/>
                            <w:lang w:val="de-DE"/>
                          </w:rPr>
                          <w:t>1..*</w:t>
                        </w:r>
                      </w:p>
                    </w:txbxContent>
                  </v:textbox>
                </v:rect>
                <v:rect id="Rechteck 6012" o:spid="_x0000_s1364" style="position:absolute;left:31153;top:1594;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ZT9MUA&#10;AADdAAAADwAAAGRycy9kb3ducmV2LnhtbESPQYvCMBSE7wv+h/AEL4umepClGkUE2SKCWHc9P5pn&#10;W2xeapNt6783grDHYWa+YZbr3lSipcaVlhVMJxEI4szqknMFP+fd+AuE88gaK8uk4EEO1qvBxxJj&#10;bTs+UZv6XAQIuxgVFN7XsZQuK8igm9iaOHhX2xj0QTa51A12AW4qOYuiuTRYclgosKZtQdkt/TMK&#10;uuzYXs6Hb3n8vCSW78l9m/7ulRoN+80ChKfe/4ff7UQrmEfTGbze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lP0xQAAAN0AAAAPAAAAAAAAAAAAAAAAAJgCAABkcnMv&#10;ZG93bnJldi54bWxQSwUGAAAAAAQABAD1AAAAigMAAAAA&#10;" filled="f" stroked="f">
                  <v:textbox>
                    <w:txbxContent>
                      <w:p w:rsidR="001767C7" w:rsidRDefault="001767C7" w:rsidP="00760202">
                        <w:pPr>
                          <w:rPr>
                            <w:rFonts w:cs="Arial"/>
                            <w:b/>
                            <w:color w:val="C00000"/>
                            <w:sz w:val="24"/>
                            <w:szCs w:val="24"/>
                            <w:lang w:val="de-DE"/>
                          </w:rPr>
                        </w:pPr>
                        <w:r>
                          <w:rPr>
                            <w:rFonts w:cs="Arial"/>
                            <w:b/>
                            <w:color w:val="C00000"/>
                            <w:sz w:val="24"/>
                            <w:szCs w:val="24"/>
                            <w:lang w:val="de-DE"/>
                          </w:rPr>
                          <w:t>1</w:t>
                        </w:r>
                      </w:p>
                    </w:txbxContent>
                  </v:textbox>
                </v:rect>
                <v:shape id="AutoShape 29" o:spid="_x0000_s1365" type="#_x0000_t32" style="position:absolute;left:29877;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Rs8sIAAADdAAAADwAAAGRycy9kb3ducmV2LnhtbERPTYvCMBC9C/sfwix409RFXa1GkQXZ&#10;RdCiK3odmrEtNpPSxFr/vTkIHh/ve75sTSkaql1hWcGgH4EgTq0uOFNw/F/3JiCcR9ZYWiYFD3Kw&#10;XHx05hhre+c9NQefiRDCLkYFufdVLKVLczLo+rYiDtzF1gZ9gHUmdY33EG5K+RVFY2mw4NCQY0U/&#10;OaXXw80oaJLT7ntdNb+Jz07D/WY4PaPZKtX9bFczEJ5a/xa/3H9awWgyDvvDm/A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SRs8sIAAADdAAAADwAAAAAAAAAAAAAA&#10;AAChAgAAZHJzL2Rvd25yZXYueG1sUEsFBgAAAAAEAAQA+QAAAJADAAAAAA==&#10;" strokeweight="2pt"/>
                <v:rect id="Rectangle 30" o:spid="_x0000_s1366" style="position:absolute;left:34024;top:16693;width:20052;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aN8UA&#10;AADdAAAADwAAAGRycy9kb3ducmV2LnhtbESPQWsCMRCF7wX/Qxihl6LZlVZlaxRRSktP7lp6HjbT&#10;3cXNZEmixn/fFAoeH2/e9+atNtH04kLOd5YV5NMMBHFtdceNgq/j22QJwgdkjb1lUnAjD5v16GGF&#10;hbZXLulShUYkCPsCFbQhDIWUvm7JoJ/agTh5P9YZDEm6RmqH1wQ3vZxl2Vwa7Dg1tDjQrqX6VJ1N&#10;eiOP5Xf1/nSzn3Zfdrl2z4e4UOpxHLevIALFcD/+T39oBS/LeQ5/axIC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lo3xQAAAN0AAAAPAAAAAAAAAAAAAAAAAJgCAABkcnMv&#10;ZG93bnJldi54bWxQSwUGAAAAAAQABAD1AAAAigMAAAAA&#10;" filled="f" fillcolor="#8db3e2" strokeweight="2pt">
                  <v:textbox>
                    <w:txbxContent>
                      <w:p w:rsidR="001767C7" w:rsidRPr="0092092D" w:rsidRDefault="001767C7" w:rsidP="00760202">
                        <w:proofErr w:type="spellStart"/>
                        <w:proofErr w:type="gramStart"/>
                        <w:r>
                          <w:rPr>
                            <w:rFonts w:cs="Arial"/>
                            <w:bCs/>
                            <w:szCs w:val="20"/>
                          </w:rPr>
                          <w:t>asram:</w:t>
                        </w:r>
                        <w:proofErr w:type="gramEnd"/>
                        <w:r>
                          <w:rPr>
                            <w:rFonts w:cs="Arial"/>
                            <w:bCs/>
                            <w:szCs w:val="20"/>
                          </w:rPr>
                          <w:t>InformationCI</w:t>
                        </w:r>
                        <w:r w:rsidRPr="001E004D">
                          <w:rPr>
                            <w:rFonts w:cs="Arial"/>
                            <w:bCs/>
                            <w:szCs w:val="20"/>
                          </w:rPr>
                          <w:t>Note</w:t>
                        </w:r>
                        <w:proofErr w:type="spellEnd"/>
                      </w:p>
                    </w:txbxContent>
                  </v:textbox>
                </v:rect>
                <v:shape id="AutoShape 31" o:spid="_x0000_s1367" type="#_x0000_t32" style="position:absolute;left:29983;top:1850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pXHsUAAADdAAAADwAAAGRycy9kb3ducmV2LnhtbESPQYvCMBSE74L/ITzBm6YrrrrVKCKI&#10;i7CKuuj10bxti81LaWKt/94ICx6HmfmGmS0aU4iaKpdbVvDRj0AQJ1bnnCr4Pa17ExDOI2ssLJOC&#10;BzlYzNutGcba3vlA9dGnIkDYxagg876MpXRJRgZd35bEwfuzlUEfZJVKXeE9wE0hB1E0kgZzDgsZ&#10;lrTKKLkeb0ZBvT/vxuuy3ux9eh4etsOvC5ofpbqdZjkF4anx7/B/+1sr+JyMBv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rpXHsUAAADdAAAADwAAAAAAAAAA&#10;AAAAAAChAgAAZHJzL2Rvd25yZXYueG1sUEsFBgAAAAAEAAQA+QAAAJMDAAAAAA==&#10;" strokeweight="2pt"/>
                <v:shape id="AutoShape 33" o:spid="_x0000_s1368" type="#_x0000_t32" style="position:absolute;left:27432;top:13184;width:25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9q8cYAAADdAAAADwAAAGRycy9kb3ducmV2LnhtbESPQWvCQBSE7wX/w/IKvTWbStSYuooU&#10;pFJQ0ZZ4fWRfk2D2bchuY/rvuwXB4zAz3zCL1WAa0VPnassKXqIYBHFhdc2lgq/PzXMKwnlkjY1l&#10;UvBLDlbL0cMCM22vfKT+5EsRIOwyVFB532ZSuqIigy6yLXHwvm1n0AfZlVJ3eA1w08hxHE+lwZrD&#10;QoUtvVVUXE4/RkF/yPezTdu/H3yZJ8ePZH5Gs1Pq6XFYv4LwNPh7+NbeagWTdJrA/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favHGAAAA3QAAAA8AAAAAAAAA&#10;AAAAAAAAoQIAAGRycy9kb3ducmV2LnhtbFBLBQYAAAAABAAEAPkAAACUAwAAAAA=&#10;" strokeweight="2pt"/>
                <v:rect id="Rechteck 6014" o:spid="_x0000_s1369" style="position:absolute;left:29558;top:13290;width:50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NuG8YA&#10;AADdAAAADwAAAGRycy9kb3ducmV2LnhtbESPQWvCQBSE7wX/w/IEL6VulCKSuooI0lAKYqKeH9nX&#10;JDT7Nma3SfrvXUHwOMzMN8xqM5hadNS6yrKC2TQCQZxbXXGh4JTt35YgnEfWWFsmBf/kYLMevaww&#10;1rbnI3WpL0SAsItRQel9E0vp8pIMuqltiIP3Y1uDPsi2kLrFPsBNLedRtJAGKw4LJTa0Kyn/Tf+M&#10;gj4/dJfs+1MeXi+J5Wty3aXnL6Um42H7AcLT4J/hRzvRChbR7B3ub8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NuG8YAAADdAAAADwAAAAAAAAAAAAAAAACYAgAAZHJz&#10;L2Rvd25yZXYueG1sUEsFBgAAAAAEAAQA9QAAAIsDAAAAAA==&#10;" filled="f" stroked="f">
                  <v:textbox>
                    <w:txbxContent>
                      <w:p w:rsidR="001767C7" w:rsidRDefault="001767C7" w:rsidP="00760202">
                        <w:pPr>
                          <w:rPr>
                            <w:rFonts w:cs="Arial"/>
                            <w:b/>
                            <w:sz w:val="24"/>
                            <w:szCs w:val="24"/>
                            <w:lang w:val="de-DE"/>
                          </w:rPr>
                        </w:pPr>
                        <w:r>
                          <w:rPr>
                            <w:rFonts w:cs="Arial"/>
                            <w:b/>
                            <w:sz w:val="24"/>
                            <w:szCs w:val="24"/>
                            <w:lang w:val="de-DE"/>
                          </w:rPr>
                          <w:t>0..1</w:t>
                        </w:r>
                      </w:p>
                    </w:txbxContent>
                  </v:textbox>
                </v:rect>
                <v:rect id="Rechteck 6037" o:spid="_x0000_s1370" style="position:absolute;left:30196;top:18394;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SsDMcA&#10;AADdAAAADwAAAGRycy9kb3ducmV2LnhtbESPzWrDMBCE74W+g9hALyWW20AaHCuhBEpNCIQ6P+fF&#10;2tgm1sqxVNt9+ypQ6HGYmW+YdD2aRvTUudqygpcoBkFcWF1zqeB4+JguQDiPrLGxTAp+yMF69fiQ&#10;YqLtwF/U574UAcIuQQWV920ipSsqMugi2xIH72I7gz7IrpS6wyHATSNf43guDdYcFipsaVNRcc2/&#10;jYKh2Pfnw+5T7p/PmeVbdtvkp61ST5PxfQnC0+j/w3/tTCuYx7M3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ErAzHAAAA3QAAAA8AAAAAAAAAAAAAAAAAmAIAAGRy&#10;cy9kb3ducmV2LnhtbFBLBQYAAAAABAAEAPUAAACMAwAAAAA=&#10;" filled="f" stroked="f">
                  <v:textbox>
                    <w:txbxContent>
                      <w:p w:rsidR="001767C7" w:rsidRDefault="001767C7" w:rsidP="00760202">
                        <w:pPr>
                          <w:rPr>
                            <w:rFonts w:cs="Arial"/>
                            <w:b/>
                            <w:sz w:val="24"/>
                            <w:szCs w:val="24"/>
                            <w:lang w:val="de-DE"/>
                          </w:rPr>
                        </w:pPr>
                        <w:r>
                          <w:rPr>
                            <w:rFonts w:cs="Arial"/>
                            <w:b/>
                            <w:sz w:val="24"/>
                            <w:szCs w:val="24"/>
                            <w:lang w:val="de-DE"/>
                          </w:rPr>
                          <w:t>0..*</w:t>
                        </w:r>
                      </w:p>
                    </w:txbxContent>
                  </v:textbox>
                </v:rect>
                <v:rect id="Rechteck 6038" o:spid="_x0000_s1371" style="position:absolute;left:29877;top:24561;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s4fsIA&#10;AADdAAAADwAAAGRycy9kb3ducmV2LnhtbERPy4rCMBTdC/MP4Q7MRjSdEUSqUUQYpogg1sf60lzb&#10;YnNTm0xb/94sBJeH816selOJlhpXWlbwPY5AEGdWl5wrOB1/RzMQziNrrCyTggc5WC0/BguMte34&#10;QG3qcxFC2MWooPC+jqV0WUEG3djWxIG72sagD7DJpW6wC+Gmkj9RNJUGSw4NBda0KSi7pf9GQZft&#10;28tx9yf3w0ti+Z7cN+l5q9TXZ7+eg/DU+7f45U60gmk0CXP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zh+wgAAAN0AAAAPAAAAAAAAAAAAAAAAAJgCAABkcnMvZG93&#10;bnJldi54bWxQSwUGAAAAAAQABAD1AAAAhwMAAAAA&#10;" filled="f" stroked="f">
                  <v:textbox>
                    <w:txbxContent>
                      <w:p w:rsidR="001767C7" w:rsidRDefault="001767C7" w:rsidP="00760202">
                        <w:pPr>
                          <w:rPr>
                            <w:rFonts w:cs="Arial"/>
                            <w:b/>
                            <w:sz w:val="24"/>
                            <w:szCs w:val="24"/>
                            <w:lang w:val="de-DE"/>
                          </w:rPr>
                        </w:pPr>
                        <w:r>
                          <w:rPr>
                            <w:rFonts w:cs="Arial"/>
                            <w:b/>
                            <w:sz w:val="24"/>
                            <w:szCs w:val="24"/>
                            <w:lang w:val="de-DE"/>
                          </w:rPr>
                          <w:t>0..*</w:t>
                        </w:r>
                      </w:p>
                    </w:txbxContent>
                  </v:textbox>
                </v:rect>
                <v:rect id="Rechteck 6054" o:spid="_x0000_s1372" style="position:absolute;left:29983;top:7336;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X28cA&#10;AADdAAAADwAAAGRycy9kb3ducmV2LnhtbESPzWrDMBCE74W+g9hALyWWW9IQHCuhBEpNCIQ6P+fF&#10;2tgm1sqxVNt9+ypQ6HGYmW+YdD2aRvTUudqygpcoBkFcWF1zqeB4+JguQDiPrLGxTAp+yMF69fiQ&#10;YqLtwF/U574UAcIuQQWV920ipSsqMugi2xIH72I7gz7IrpS6wyHATSNf43guDdYcFipsaVNRcc2/&#10;jYKh2Pfnw+5T7p/PmeVbdtvkp61ST5PxfQnC0+j/w3/tTCuYx28z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J19vHAAAA3QAAAA8AAAAAAAAAAAAAAAAAmAIAAGRy&#10;cy9kb3ducmV2LnhtbFBLBQYAAAAABAAEAPUAAACMAwAAAAA=&#10;" filled="f" stroked="f">
                  <v:textbox>
                    <w:txbxContent>
                      <w:p w:rsidR="001767C7" w:rsidRDefault="001767C7" w:rsidP="00760202">
                        <w:pPr>
                          <w:rPr>
                            <w:rFonts w:cs="Arial"/>
                            <w:b/>
                            <w:sz w:val="24"/>
                            <w:szCs w:val="24"/>
                            <w:lang w:val="de-DE"/>
                          </w:rPr>
                        </w:pPr>
                        <w:r>
                          <w:rPr>
                            <w:rFonts w:cs="Arial"/>
                            <w:b/>
                            <w:sz w:val="24"/>
                            <w:szCs w:val="24"/>
                            <w:lang w:val="de-DE"/>
                          </w:rPr>
                          <w:t>0..*</w:t>
                        </w:r>
                      </w:p>
                    </w:txbxContent>
                  </v:textbox>
                </v:rect>
                <w10:anchorlock/>
              </v:group>
            </w:pict>
          </mc:Fallback>
        </mc:AlternateContent>
      </w:r>
    </w:p>
    <w:p w14:paraId="3B1C6F0A" w14:textId="77777777" w:rsidR="00B42499" w:rsidRDefault="00B42499" w:rsidP="003E7C94"/>
    <w:p w14:paraId="3B1C6F0B" w14:textId="77777777" w:rsidR="009C57D6" w:rsidRDefault="009C57D6" w:rsidP="003E7C94"/>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9C57D6" w:rsidRPr="001E1B02" w14:paraId="3B1C6F0D" w14:textId="77777777" w:rsidTr="003E7C94">
        <w:trPr>
          <w:cantSplit/>
          <w:trHeight w:val="329"/>
          <w:tblHeader/>
        </w:trPr>
        <w:tc>
          <w:tcPr>
            <w:tcW w:w="5000" w:type="pct"/>
            <w:shd w:val="clear" w:color="auto" w:fill="FFFFCC"/>
            <w:vAlign w:val="center"/>
          </w:tcPr>
          <w:p w14:paraId="3B1C6F0C" w14:textId="77777777" w:rsidR="009C57D6" w:rsidRPr="0065314E" w:rsidRDefault="009C57D6" w:rsidP="003E7C94">
            <w:pPr>
              <w:rPr>
                <w:rFonts w:eastAsia="Times New Roman"/>
                <w:b/>
                <w:bCs/>
                <w:color w:val="000000"/>
                <w:lang w:eastAsia="de-DE"/>
              </w:rPr>
            </w:pPr>
            <w:r w:rsidRPr="0065314E">
              <w:rPr>
                <w:rFonts w:eastAsia="Times New Roman"/>
                <w:b/>
                <w:bCs/>
                <w:color w:val="000000"/>
                <w:lang w:eastAsia="de-DE"/>
              </w:rPr>
              <w:t>Explanation</w:t>
            </w:r>
          </w:p>
        </w:tc>
      </w:tr>
      <w:tr w:rsidR="009C57D6" w14:paraId="3B1C6F0F" w14:textId="77777777" w:rsidTr="003E7C94">
        <w:trPr>
          <w:cantSplit/>
          <w:trHeight w:val="340"/>
        </w:trPr>
        <w:tc>
          <w:tcPr>
            <w:tcW w:w="5000" w:type="pct"/>
            <w:vAlign w:val="center"/>
          </w:tcPr>
          <w:p w14:paraId="3B1C6F0E" w14:textId="77777777" w:rsidR="009C57D6" w:rsidRPr="0065314E" w:rsidRDefault="009C57D6" w:rsidP="003E7C94">
            <w:r w:rsidRPr="0065314E">
              <w:rPr>
                <w:rFonts w:cs="Arial"/>
                <w:b/>
                <w:bCs/>
                <w:szCs w:val="20"/>
              </w:rPr>
              <w:t xml:space="preserve">“asram:SpecifiedCITradeProduct ” </w:t>
            </w:r>
            <w:r w:rsidRPr="0065314E">
              <w:rPr>
                <w:rFonts w:cs="Arial"/>
                <w:bCs/>
                <w:szCs w:val="20"/>
              </w:rPr>
              <w:t>contains customer/supplier material reference information.</w:t>
            </w:r>
          </w:p>
        </w:tc>
      </w:tr>
    </w:tbl>
    <w:p w14:paraId="3B1C6F10" w14:textId="77777777" w:rsidR="00621E70" w:rsidRDefault="00621E70" w:rsidP="00B42499"/>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1"/>
        <w:gridCol w:w="992"/>
        <w:gridCol w:w="1134"/>
        <w:gridCol w:w="995"/>
        <w:gridCol w:w="2509"/>
        <w:gridCol w:w="870"/>
        <w:gridCol w:w="4351"/>
      </w:tblGrid>
      <w:tr w:rsidR="0065314E" w14:paraId="3B1C6F18" w14:textId="77777777" w:rsidTr="00B3720B">
        <w:trPr>
          <w:cantSplit/>
          <w:trHeight w:val="329"/>
          <w:tblHeader/>
        </w:trPr>
        <w:tc>
          <w:tcPr>
            <w:tcW w:w="1259" w:type="pct"/>
            <w:shd w:val="clear" w:color="auto" w:fill="FFFFCC"/>
            <w:vAlign w:val="center"/>
          </w:tcPr>
          <w:p w14:paraId="3B1C6F11" w14:textId="77777777" w:rsidR="0065314E" w:rsidRPr="0065314E" w:rsidRDefault="0065314E" w:rsidP="00B3720B">
            <w:pPr>
              <w:rPr>
                <w:rFonts w:eastAsia="Times New Roman"/>
                <w:b/>
                <w:bCs/>
                <w:color w:val="000000"/>
                <w:lang w:val="de-DE" w:eastAsia="de-DE"/>
              </w:rPr>
            </w:pPr>
            <w:r w:rsidRPr="0065314E">
              <w:rPr>
                <w:rFonts w:eastAsia="Times New Roman"/>
                <w:b/>
                <w:bCs/>
                <w:color w:val="000000"/>
                <w:lang w:eastAsia="de-DE"/>
              </w:rPr>
              <w:t>Name</w:t>
            </w:r>
          </w:p>
        </w:tc>
        <w:tc>
          <w:tcPr>
            <w:tcW w:w="342" w:type="pct"/>
            <w:shd w:val="clear" w:color="auto" w:fill="FFFFCC"/>
            <w:vAlign w:val="center"/>
          </w:tcPr>
          <w:p w14:paraId="3B1C6F12" w14:textId="77777777" w:rsidR="0065314E" w:rsidRPr="0065314E" w:rsidRDefault="0065314E" w:rsidP="00B3720B">
            <w:pPr>
              <w:rPr>
                <w:rFonts w:eastAsia="Times New Roman"/>
                <w:b/>
                <w:bCs/>
                <w:color w:val="000000"/>
                <w:lang w:val="de-DE" w:eastAsia="de-DE"/>
              </w:rPr>
            </w:pPr>
            <w:r w:rsidRPr="0065314E">
              <w:rPr>
                <w:rFonts w:eastAsia="Times New Roman"/>
                <w:b/>
                <w:bCs/>
                <w:color w:val="000000"/>
                <w:lang w:eastAsia="de-DE"/>
              </w:rPr>
              <w:t>Type</w:t>
            </w:r>
          </w:p>
        </w:tc>
        <w:tc>
          <w:tcPr>
            <w:tcW w:w="391" w:type="pct"/>
            <w:shd w:val="clear" w:color="auto" w:fill="FFFFCC"/>
            <w:vAlign w:val="center"/>
          </w:tcPr>
          <w:p w14:paraId="3B1C6F13" w14:textId="77777777" w:rsidR="0065314E" w:rsidRPr="0065314E" w:rsidRDefault="0065314E" w:rsidP="00B3720B">
            <w:pPr>
              <w:rPr>
                <w:rFonts w:eastAsia="Times New Roman"/>
                <w:b/>
                <w:bCs/>
                <w:color w:val="000000"/>
                <w:lang w:val="de-DE" w:eastAsia="de-DE"/>
              </w:rPr>
            </w:pPr>
            <w:r w:rsidRPr="0065314E">
              <w:rPr>
                <w:rFonts w:eastAsia="Times New Roman"/>
                <w:b/>
                <w:bCs/>
                <w:color w:val="000000"/>
                <w:lang w:eastAsia="de-DE"/>
              </w:rPr>
              <w:t>Length</w:t>
            </w:r>
          </w:p>
        </w:tc>
        <w:tc>
          <w:tcPr>
            <w:tcW w:w="343" w:type="pct"/>
            <w:shd w:val="clear" w:color="auto" w:fill="FFFFCC"/>
            <w:vAlign w:val="center"/>
          </w:tcPr>
          <w:p w14:paraId="3B1C6F14" w14:textId="77777777" w:rsidR="0065314E" w:rsidRPr="0065314E" w:rsidRDefault="0065314E" w:rsidP="00B3720B">
            <w:pPr>
              <w:rPr>
                <w:rFonts w:eastAsia="Times New Roman"/>
                <w:b/>
                <w:bCs/>
                <w:color w:val="000000"/>
                <w:lang w:val="de-DE" w:eastAsia="de-DE"/>
              </w:rPr>
            </w:pPr>
            <w:r w:rsidRPr="0065314E">
              <w:rPr>
                <w:rFonts w:eastAsia="Times New Roman"/>
                <w:b/>
                <w:bCs/>
                <w:color w:val="000000"/>
                <w:lang w:val="de-DE" w:eastAsia="de-DE"/>
              </w:rPr>
              <w:t>Level</w:t>
            </w:r>
          </w:p>
        </w:tc>
        <w:tc>
          <w:tcPr>
            <w:tcW w:w="865" w:type="pct"/>
            <w:shd w:val="clear" w:color="auto" w:fill="FFFFCC"/>
            <w:vAlign w:val="center"/>
          </w:tcPr>
          <w:p w14:paraId="3B1C6F15" w14:textId="77777777" w:rsidR="0065314E" w:rsidRPr="0065314E" w:rsidRDefault="0065314E" w:rsidP="00B3720B">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F16" w14:textId="77777777" w:rsidR="0065314E" w:rsidRPr="0065314E" w:rsidRDefault="0065314E" w:rsidP="00B3720B">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F17" w14:textId="77777777" w:rsidR="0065314E" w:rsidRPr="0065314E" w:rsidRDefault="0065314E" w:rsidP="00B3720B">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F20" w14:textId="77777777" w:rsidTr="00B42499">
        <w:trPr>
          <w:cantSplit/>
          <w:trHeight w:val="340"/>
        </w:trPr>
        <w:tc>
          <w:tcPr>
            <w:tcW w:w="1259" w:type="pct"/>
            <w:shd w:val="clear" w:color="auto" w:fill="C00000"/>
            <w:vAlign w:val="center"/>
          </w:tcPr>
          <w:p w14:paraId="3B1C6F19" w14:textId="77777777" w:rsidR="0065314E" w:rsidRPr="00B42499" w:rsidRDefault="0065314E" w:rsidP="00B3720B">
            <w:pPr>
              <w:rPr>
                <w:rFonts w:eastAsia="Times New Roman" w:cs="Arial"/>
                <w:color w:val="FFFFFF" w:themeColor="background1"/>
                <w:sz w:val="16"/>
                <w:szCs w:val="20"/>
                <w:highlight w:val="yellow"/>
                <w:lang w:eastAsia="de-DE"/>
              </w:rPr>
            </w:pPr>
            <w:r w:rsidRPr="00B42499">
              <w:rPr>
                <w:rFonts w:cs="Arial"/>
                <w:bCs/>
                <w:color w:val="FFFFFF" w:themeColor="background1"/>
                <w:sz w:val="16"/>
                <w:szCs w:val="20"/>
              </w:rPr>
              <w:t>asram:BuyerAssignedIdentificationIdentifier</w:t>
            </w:r>
            <w:r w:rsidRPr="00B42499">
              <w:rPr>
                <w:rFonts w:eastAsia="Times New Roman" w:cs="Arial"/>
                <w:color w:val="FFFFFF" w:themeColor="background1"/>
                <w:sz w:val="16"/>
                <w:szCs w:val="20"/>
                <w:highlight w:val="yellow"/>
                <w:lang w:eastAsia="de-DE"/>
              </w:rPr>
              <w:t xml:space="preserve"> </w:t>
            </w:r>
          </w:p>
        </w:tc>
        <w:tc>
          <w:tcPr>
            <w:tcW w:w="342" w:type="pct"/>
            <w:shd w:val="clear" w:color="auto" w:fill="C00000"/>
            <w:vAlign w:val="center"/>
          </w:tcPr>
          <w:p w14:paraId="3B1C6F1A" w14:textId="77777777" w:rsidR="0065314E" w:rsidRPr="00B42499" w:rsidRDefault="0065314E" w:rsidP="00B3720B">
            <w:pPr>
              <w:rPr>
                <w:rFonts w:eastAsia="Times New Roman" w:cs="Arial"/>
                <w:color w:val="FFFFFF" w:themeColor="background1"/>
                <w:sz w:val="16"/>
                <w:szCs w:val="20"/>
                <w:highlight w:val="yellow"/>
                <w:lang w:eastAsia="de-DE"/>
              </w:rPr>
            </w:pPr>
            <w:r w:rsidRPr="00B42499">
              <w:rPr>
                <w:rFonts w:eastAsia="Times New Roman" w:cs="Arial"/>
                <w:color w:val="FFFFFF" w:themeColor="background1"/>
                <w:sz w:val="16"/>
                <w:szCs w:val="20"/>
                <w:lang w:val="de-DE" w:eastAsia="de-DE"/>
              </w:rPr>
              <w:t>String</w:t>
            </w:r>
          </w:p>
        </w:tc>
        <w:tc>
          <w:tcPr>
            <w:tcW w:w="391" w:type="pct"/>
            <w:shd w:val="clear" w:color="auto" w:fill="C00000"/>
            <w:vAlign w:val="center"/>
          </w:tcPr>
          <w:p w14:paraId="3B1C6F1B" w14:textId="77777777" w:rsidR="0065314E" w:rsidRPr="00B42499" w:rsidRDefault="0065314E" w:rsidP="00B3720B">
            <w:pPr>
              <w:rPr>
                <w:rFonts w:eastAsia="Times New Roman" w:cs="Arial"/>
                <w:color w:val="FFFFFF" w:themeColor="background1"/>
                <w:sz w:val="16"/>
                <w:szCs w:val="20"/>
                <w:highlight w:val="yellow"/>
                <w:lang w:eastAsia="de-DE"/>
              </w:rPr>
            </w:pPr>
            <w:r w:rsidRPr="00B42499">
              <w:rPr>
                <w:rFonts w:eastAsia="Times New Roman" w:cs="Arial"/>
                <w:color w:val="FFFFFF" w:themeColor="background1"/>
                <w:sz w:val="16"/>
                <w:szCs w:val="20"/>
                <w:lang w:eastAsia="de-DE"/>
              </w:rPr>
              <w:t>64</w:t>
            </w:r>
          </w:p>
        </w:tc>
        <w:tc>
          <w:tcPr>
            <w:tcW w:w="343" w:type="pct"/>
            <w:shd w:val="clear" w:color="auto" w:fill="C00000"/>
            <w:vAlign w:val="center"/>
          </w:tcPr>
          <w:p w14:paraId="3B1C6F1C" w14:textId="77777777" w:rsidR="0065314E" w:rsidRPr="00B42499" w:rsidRDefault="0065314E" w:rsidP="00B3720B">
            <w:pPr>
              <w:rPr>
                <w:rFonts w:eastAsia="Times New Roman" w:cs="Arial"/>
                <w:color w:val="FFFFFF" w:themeColor="background1"/>
                <w:sz w:val="16"/>
                <w:szCs w:val="20"/>
                <w:highlight w:val="yellow"/>
                <w:lang w:eastAsia="de-DE"/>
              </w:rPr>
            </w:pPr>
            <w:r w:rsidRPr="00B42499">
              <w:rPr>
                <w:rFonts w:eastAsia="Times New Roman" w:cs="Arial"/>
                <w:color w:val="FFFFFF" w:themeColor="background1"/>
                <w:sz w:val="16"/>
                <w:szCs w:val="20"/>
                <w:lang w:eastAsia="de-DE"/>
              </w:rPr>
              <w:t>5</w:t>
            </w:r>
          </w:p>
        </w:tc>
        <w:tc>
          <w:tcPr>
            <w:tcW w:w="865" w:type="pct"/>
            <w:shd w:val="clear" w:color="auto" w:fill="C00000"/>
            <w:vAlign w:val="center"/>
          </w:tcPr>
          <w:p w14:paraId="3B1C6F1D" w14:textId="77777777" w:rsidR="0065314E" w:rsidRPr="00B42499" w:rsidRDefault="0065314E" w:rsidP="00B3720B">
            <w:pPr>
              <w:rPr>
                <w:rFonts w:eastAsia="Times New Roman" w:cs="Arial"/>
                <w:color w:val="FFFFFF" w:themeColor="background1"/>
                <w:sz w:val="16"/>
                <w:szCs w:val="20"/>
                <w:highlight w:val="yellow"/>
                <w:lang w:eastAsia="de-DE"/>
              </w:rPr>
            </w:pPr>
            <w:r w:rsidRPr="00B42499">
              <w:rPr>
                <w:rFonts w:eastAsia="Times New Roman" w:cs="Arial"/>
                <w:color w:val="FFFFFF" w:themeColor="background1"/>
                <w:sz w:val="16"/>
                <w:szCs w:val="20"/>
                <w:lang w:eastAsia="de-DE"/>
              </w:rPr>
              <w:t>3546</w:t>
            </w:r>
          </w:p>
        </w:tc>
        <w:tc>
          <w:tcPr>
            <w:tcW w:w="300" w:type="pct"/>
            <w:shd w:val="clear" w:color="auto" w:fill="C00000"/>
            <w:vAlign w:val="center"/>
          </w:tcPr>
          <w:p w14:paraId="3B1C6F1E" w14:textId="77777777" w:rsidR="0065314E" w:rsidRPr="00B42499" w:rsidRDefault="0065314E" w:rsidP="00B3720B">
            <w:pPr>
              <w:rPr>
                <w:rFonts w:eastAsia="Times New Roman" w:cs="Arial"/>
                <w:color w:val="FFFFFF" w:themeColor="background1"/>
                <w:sz w:val="16"/>
                <w:szCs w:val="20"/>
                <w:highlight w:val="yellow"/>
                <w:lang w:eastAsia="de-DE"/>
              </w:rPr>
            </w:pPr>
            <w:r w:rsidRPr="00B42499">
              <w:rPr>
                <w:rFonts w:eastAsia="Times New Roman" w:cs="Arial"/>
                <w:color w:val="FFFFFF" w:themeColor="background1"/>
                <w:sz w:val="16"/>
                <w:szCs w:val="20"/>
                <w:lang w:eastAsia="de-DE"/>
              </w:rPr>
              <w:t>M</w:t>
            </w:r>
          </w:p>
        </w:tc>
        <w:tc>
          <w:tcPr>
            <w:tcW w:w="1500" w:type="pct"/>
            <w:shd w:val="clear" w:color="auto" w:fill="C00000"/>
            <w:vAlign w:val="center"/>
          </w:tcPr>
          <w:p w14:paraId="3B1C6F1F" w14:textId="03360734" w:rsidR="0065314E" w:rsidRPr="00B42499" w:rsidRDefault="0065314E" w:rsidP="00B3720B">
            <w:pPr>
              <w:rPr>
                <w:rFonts w:eastAsia="Times New Roman" w:cs="Arial"/>
                <w:color w:val="FFFFFF" w:themeColor="background1"/>
                <w:sz w:val="16"/>
                <w:szCs w:val="20"/>
                <w:lang w:eastAsia="de-DE"/>
              </w:rPr>
            </w:pPr>
            <w:r w:rsidRPr="00B42499">
              <w:rPr>
                <w:rFonts w:eastAsia="Times New Roman" w:cs="Arial"/>
                <w:color w:val="FFFFFF" w:themeColor="background1"/>
                <w:sz w:val="16"/>
                <w:szCs w:val="20"/>
                <w:lang w:eastAsia="de-DE"/>
              </w:rPr>
              <w:t>Customer material number (CMN)</w:t>
            </w:r>
          </w:p>
        </w:tc>
      </w:tr>
      <w:tr w:rsidR="0065314E" w:rsidRPr="007A6D70" w14:paraId="3B1C6F28" w14:textId="77777777" w:rsidTr="00760202">
        <w:trPr>
          <w:cantSplit/>
          <w:trHeight w:val="340"/>
        </w:trPr>
        <w:tc>
          <w:tcPr>
            <w:tcW w:w="1259" w:type="pct"/>
            <w:shd w:val="clear" w:color="auto" w:fill="92D050"/>
            <w:vAlign w:val="center"/>
          </w:tcPr>
          <w:p w14:paraId="3B1C6F21" w14:textId="77777777" w:rsidR="0065314E" w:rsidRPr="00760202" w:rsidRDefault="0065314E" w:rsidP="00B3720B">
            <w:pPr>
              <w:rPr>
                <w:rFonts w:eastAsia="Times New Roman" w:cs="Arial"/>
                <w:color w:val="000000" w:themeColor="text1"/>
                <w:sz w:val="16"/>
                <w:szCs w:val="20"/>
                <w:highlight w:val="yellow"/>
                <w:lang w:eastAsia="de-DE"/>
              </w:rPr>
            </w:pPr>
            <w:r w:rsidRPr="00760202">
              <w:rPr>
                <w:rFonts w:cs="Arial"/>
                <w:bCs/>
                <w:color w:val="000000" w:themeColor="text1"/>
                <w:sz w:val="16"/>
                <w:szCs w:val="20"/>
              </w:rPr>
              <w:t>asram:</w:t>
            </w:r>
            <w:r w:rsidRPr="00760202">
              <w:rPr>
                <w:color w:val="000000" w:themeColor="text1"/>
                <w:sz w:val="16"/>
              </w:rPr>
              <w:t>I</w:t>
            </w:r>
            <w:r w:rsidRPr="00760202">
              <w:rPr>
                <w:rFonts w:cs="Arial"/>
                <w:bCs/>
                <w:color w:val="000000" w:themeColor="text1"/>
                <w:sz w:val="16"/>
                <w:szCs w:val="20"/>
              </w:rPr>
              <w:t>dentificationIdentifier</w:t>
            </w:r>
          </w:p>
        </w:tc>
        <w:tc>
          <w:tcPr>
            <w:tcW w:w="342" w:type="pct"/>
            <w:shd w:val="clear" w:color="auto" w:fill="92D050"/>
            <w:vAlign w:val="center"/>
          </w:tcPr>
          <w:p w14:paraId="3B1C6F22" w14:textId="77777777" w:rsidR="0065314E" w:rsidRPr="00760202" w:rsidRDefault="0065314E" w:rsidP="00B3720B">
            <w:pPr>
              <w:rPr>
                <w:rFonts w:eastAsia="Times New Roman" w:cs="Arial"/>
                <w:color w:val="000000" w:themeColor="text1"/>
                <w:sz w:val="16"/>
                <w:szCs w:val="20"/>
                <w:highlight w:val="yellow"/>
                <w:lang w:eastAsia="de-DE"/>
              </w:rPr>
            </w:pPr>
            <w:r w:rsidRPr="00760202">
              <w:rPr>
                <w:rFonts w:eastAsia="Times New Roman" w:cs="Arial"/>
                <w:color w:val="000000" w:themeColor="text1"/>
                <w:sz w:val="16"/>
                <w:szCs w:val="20"/>
                <w:lang w:val="de-DE" w:eastAsia="de-DE"/>
              </w:rPr>
              <w:t>String</w:t>
            </w:r>
          </w:p>
        </w:tc>
        <w:tc>
          <w:tcPr>
            <w:tcW w:w="391" w:type="pct"/>
            <w:shd w:val="clear" w:color="auto" w:fill="92D050"/>
            <w:vAlign w:val="center"/>
          </w:tcPr>
          <w:p w14:paraId="3B1C6F23" w14:textId="77777777" w:rsidR="0065314E" w:rsidRPr="00760202" w:rsidRDefault="0065314E" w:rsidP="00B3720B">
            <w:pPr>
              <w:rPr>
                <w:rFonts w:eastAsia="Times New Roman" w:cs="Arial"/>
                <w:color w:val="000000" w:themeColor="text1"/>
                <w:sz w:val="16"/>
                <w:szCs w:val="20"/>
                <w:highlight w:val="yellow"/>
                <w:lang w:eastAsia="de-DE"/>
              </w:rPr>
            </w:pPr>
            <w:r w:rsidRPr="00760202">
              <w:rPr>
                <w:rFonts w:eastAsia="Times New Roman" w:cs="Arial"/>
                <w:color w:val="000000" w:themeColor="text1"/>
                <w:sz w:val="16"/>
                <w:szCs w:val="20"/>
                <w:lang w:eastAsia="de-DE"/>
              </w:rPr>
              <w:t>18</w:t>
            </w:r>
          </w:p>
        </w:tc>
        <w:tc>
          <w:tcPr>
            <w:tcW w:w="343" w:type="pct"/>
            <w:shd w:val="clear" w:color="auto" w:fill="92D050"/>
            <w:vAlign w:val="center"/>
          </w:tcPr>
          <w:p w14:paraId="3B1C6F24" w14:textId="77777777" w:rsidR="0065314E" w:rsidRPr="00760202" w:rsidRDefault="0065314E" w:rsidP="00B3720B">
            <w:pPr>
              <w:rPr>
                <w:rFonts w:eastAsia="Times New Roman" w:cs="Arial"/>
                <w:color w:val="000000" w:themeColor="text1"/>
                <w:sz w:val="16"/>
                <w:szCs w:val="20"/>
                <w:highlight w:val="yellow"/>
                <w:lang w:eastAsia="de-DE"/>
              </w:rPr>
            </w:pPr>
            <w:r w:rsidRPr="00760202">
              <w:rPr>
                <w:rFonts w:eastAsia="Times New Roman" w:cs="Arial"/>
                <w:color w:val="000000" w:themeColor="text1"/>
                <w:sz w:val="16"/>
                <w:szCs w:val="20"/>
                <w:lang w:eastAsia="de-DE"/>
              </w:rPr>
              <w:t>5</w:t>
            </w:r>
          </w:p>
        </w:tc>
        <w:tc>
          <w:tcPr>
            <w:tcW w:w="865" w:type="pct"/>
            <w:shd w:val="clear" w:color="auto" w:fill="92D050"/>
            <w:vAlign w:val="center"/>
          </w:tcPr>
          <w:p w14:paraId="3B1C6F25" w14:textId="77777777" w:rsidR="0065314E" w:rsidRPr="00760202" w:rsidRDefault="0065314E" w:rsidP="00B3720B">
            <w:pPr>
              <w:rPr>
                <w:rFonts w:eastAsia="Times New Roman" w:cs="Arial"/>
                <w:color w:val="000000" w:themeColor="text1"/>
                <w:sz w:val="16"/>
                <w:szCs w:val="20"/>
                <w:highlight w:val="yellow"/>
                <w:lang w:eastAsia="de-DE"/>
              </w:rPr>
            </w:pPr>
            <w:r w:rsidRPr="00760202">
              <w:rPr>
                <w:rFonts w:eastAsia="Times New Roman" w:cs="Arial"/>
                <w:color w:val="000000" w:themeColor="text1"/>
                <w:sz w:val="16"/>
                <w:szCs w:val="20"/>
                <w:lang w:eastAsia="de-DE"/>
              </w:rPr>
              <w:t>41</w:t>
            </w:r>
          </w:p>
        </w:tc>
        <w:tc>
          <w:tcPr>
            <w:tcW w:w="300" w:type="pct"/>
            <w:shd w:val="clear" w:color="auto" w:fill="92D050"/>
            <w:vAlign w:val="center"/>
          </w:tcPr>
          <w:p w14:paraId="3B1C6F26" w14:textId="77777777" w:rsidR="0065314E" w:rsidRPr="00760202" w:rsidRDefault="00760202" w:rsidP="00B3720B">
            <w:pPr>
              <w:rPr>
                <w:rFonts w:eastAsia="Times New Roman" w:cs="Arial"/>
                <w:color w:val="000000" w:themeColor="text1"/>
                <w:sz w:val="16"/>
                <w:szCs w:val="20"/>
                <w:highlight w:val="yellow"/>
                <w:lang w:eastAsia="de-DE"/>
              </w:rPr>
            </w:pPr>
            <w:r>
              <w:rPr>
                <w:rFonts w:eastAsia="Times New Roman" w:cs="Arial"/>
                <w:color w:val="000000" w:themeColor="text1"/>
                <w:sz w:val="16"/>
                <w:szCs w:val="20"/>
                <w:lang w:eastAsia="de-DE"/>
              </w:rPr>
              <w:t>C</w:t>
            </w:r>
          </w:p>
        </w:tc>
        <w:tc>
          <w:tcPr>
            <w:tcW w:w="1500" w:type="pct"/>
            <w:shd w:val="clear" w:color="auto" w:fill="92D050"/>
            <w:vAlign w:val="center"/>
          </w:tcPr>
          <w:p w14:paraId="3B1C6F27" w14:textId="550FB0FC" w:rsidR="0065314E" w:rsidRPr="00760202" w:rsidRDefault="0065314E" w:rsidP="00B3720B">
            <w:pPr>
              <w:rPr>
                <w:rFonts w:eastAsia="Times New Roman" w:cs="Arial"/>
                <w:color w:val="000000" w:themeColor="text1"/>
                <w:sz w:val="16"/>
                <w:szCs w:val="20"/>
                <w:lang w:eastAsia="de-DE"/>
              </w:rPr>
            </w:pPr>
            <w:r w:rsidRPr="00760202">
              <w:rPr>
                <w:rFonts w:eastAsia="Times New Roman" w:cs="Arial"/>
                <w:color w:val="000000" w:themeColor="text1"/>
                <w:sz w:val="16"/>
                <w:szCs w:val="20"/>
                <w:lang w:eastAsia="de-DE"/>
              </w:rPr>
              <w:t>SAP material Reference</w:t>
            </w:r>
          </w:p>
        </w:tc>
      </w:tr>
      <w:tr w:rsidR="0065314E" w:rsidRPr="007A6D70" w14:paraId="3B1C6F30" w14:textId="77777777" w:rsidTr="00B42499">
        <w:trPr>
          <w:cantSplit/>
          <w:trHeight w:val="340"/>
        </w:trPr>
        <w:tc>
          <w:tcPr>
            <w:tcW w:w="1259" w:type="pct"/>
            <w:shd w:val="clear" w:color="auto" w:fill="92D050"/>
            <w:vAlign w:val="center"/>
          </w:tcPr>
          <w:p w14:paraId="3B1C6F29" w14:textId="77777777" w:rsidR="0065314E" w:rsidRPr="0065314E" w:rsidRDefault="0065314E" w:rsidP="00B3720B">
            <w:pPr>
              <w:rPr>
                <w:rFonts w:cs="Arial"/>
                <w:bCs/>
                <w:sz w:val="16"/>
                <w:szCs w:val="20"/>
                <w:highlight w:val="yellow"/>
              </w:rPr>
            </w:pPr>
            <w:r w:rsidRPr="0065314E">
              <w:rPr>
                <w:rFonts w:cs="Arial"/>
                <w:bCs/>
                <w:sz w:val="16"/>
                <w:szCs w:val="20"/>
              </w:rPr>
              <w:t>asram:SellerAssignedIdentificationIdentifier</w:t>
            </w:r>
          </w:p>
        </w:tc>
        <w:tc>
          <w:tcPr>
            <w:tcW w:w="342" w:type="pct"/>
            <w:shd w:val="clear" w:color="auto" w:fill="92D050"/>
            <w:vAlign w:val="center"/>
          </w:tcPr>
          <w:p w14:paraId="3B1C6F2A" w14:textId="77777777" w:rsidR="0065314E" w:rsidRPr="0065314E" w:rsidRDefault="0065314E" w:rsidP="00B3720B">
            <w:pPr>
              <w:rPr>
                <w:rFonts w:eastAsia="Times New Roman" w:cs="Arial"/>
                <w:color w:val="000000"/>
                <w:sz w:val="16"/>
                <w:szCs w:val="20"/>
                <w:highlight w:val="yellow"/>
                <w:lang w:eastAsia="de-DE"/>
              </w:rPr>
            </w:pPr>
            <w:r w:rsidRPr="0065314E">
              <w:rPr>
                <w:rFonts w:eastAsia="Times New Roman" w:cs="Arial"/>
                <w:color w:val="000000"/>
                <w:sz w:val="16"/>
                <w:szCs w:val="20"/>
                <w:lang w:val="de-DE" w:eastAsia="de-DE"/>
              </w:rPr>
              <w:t>String</w:t>
            </w:r>
          </w:p>
        </w:tc>
        <w:tc>
          <w:tcPr>
            <w:tcW w:w="391" w:type="pct"/>
            <w:shd w:val="clear" w:color="auto" w:fill="92D050"/>
            <w:vAlign w:val="center"/>
          </w:tcPr>
          <w:p w14:paraId="3B1C6F2B" w14:textId="77777777" w:rsidR="0065314E" w:rsidRPr="0065314E" w:rsidRDefault="0065314E" w:rsidP="00B3720B">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64</w:t>
            </w:r>
          </w:p>
        </w:tc>
        <w:tc>
          <w:tcPr>
            <w:tcW w:w="343" w:type="pct"/>
            <w:shd w:val="clear" w:color="auto" w:fill="92D050"/>
            <w:vAlign w:val="center"/>
          </w:tcPr>
          <w:p w14:paraId="3B1C6F2C" w14:textId="77777777" w:rsidR="0065314E" w:rsidRPr="0065314E" w:rsidRDefault="0065314E" w:rsidP="00B3720B">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5</w:t>
            </w:r>
          </w:p>
        </w:tc>
        <w:tc>
          <w:tcPr>
            <w:tcW w:w="865" w:type="pct"/>
            <w:shd w:val="clear" w:color="auto" w:fill="92D050"/>
            <w:vAlign w:val="center"/>
          </w:tcPr>
          <w:p w14:paraId="3B1C6F2D" w14:textId="77777777" w:rsidR="0065314E" w:rsidRPr="0065314E" w:rsidRDefault="0065314E" w:rsidP="00B3720B">
            <w:pPr>
              <w:rPr>
                <w:rFonts w:eastAsia="Times New Roman" w:cs="Arial"/>
                <w:color w:val="000000"/>
                <w:sz w:val="16"/>
                <w:szCs w:val="20"/>
                <w:highlight w:val="yellow"/>
                <w:lang w:eastAsia="de-DE"/>
              </w:rPr>
            </w:pPr>
            <w:r w:rsidRPr="0065314E">
              <w:rPr>
                <w:rFonts w:eastAsia="Times New Roman" w:cs="Arial"/>
                <w:color w:val="000000"/>
                <w:sz w:val="16"/>
                <w:szCs w:val="20"/>
                <w:lang w:val="de-DE" w:eastAsia="de-DE"/>
              </w:rPr>
              <w:t>12365</w:t>
            </w:r>
          </w:p>
        </w:tc>
        <w:tc>
          <w:tcPr>
            <w:tcW w:w="300" w:type="pct"/>
            <w:shd w:val="clear" w:color="auto" w:fill="92D050"/>
            <w:vAlign w:val="center"/>
          </w:tcPr>
          <w:p w14:paraId="3B1C6F2E" w14:textId="77777777" w:rsidR="0065314E" w:rsidRPr="0065314E" w:rsidRDefault="0065314E" w:rsidP="00B3720B">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F2F" w14:textId="444ADE6B" w:rsidR="0065314E" w:rsidRPr="0065314E" w:rsidRDefault="0065314E" w:rsidP="00B3720B">
            <w:pPr>
              <w:rPr>
                <w:rFonts w:eastAsia="Times New Roman" w:cs="Arial"/>
                <w:color w:val="000000"/>
                <w:sz w:val="16"/>
                <w:szCs w:val="20"/>
                <w:lang w:eastAsia="de-DE"/>
              </w:rPr>
            </w:pPr>
            <w:r w:rsidRPr="0065314E">
              <w:rPr>
                <w:rFonts w:eastAsia="Times New Roman" w:cs="Arial"/>
                <w:color w:val="000000"/>
                <w:sz w:val="16"/>
                <w:szCs w:val="20"/>
                <w:lang w:eastAsia="de-DE"/>
              </w:rPr>
              <w:t>Supplier material number</w:t>
            </w:r>
          </w:p>
        </w:tc>
      </w:tr>
    </w:tbl>
    <w:p w14:paraId="3B1C6F31" w14:textId="77777777" w:rsidR="001E004D" w:rsidRDefault="001E004D" w:rsidP="00B42499"/>
    <w:p w14:paraId="3B1C6F32" w14:textId="77777777" w:rsidR="00B42499" w:rsidRDefault="00B42499">
      <w:r>
        <w:br w:type="page"/>
      </w:r>
    </w:p>
    <w:p w14:paraId="3B1C6F33" w14:textId="77777777" w:rsidR="004C274A" w:rsidRPr="00896149" w:rsidRDefault="004C274A" w:rsidP="001642EB">
      <w:pPr>
        <w:pStyle w:val="berschrift5"/>
      </w:pPr>
      <w:bookmarkStart w:id="53" w:name="_Toc319064766"/>
      <w:r w:rsidRPr="00896149">
        <w:t>asram:</w:t>
      </w:r>
      <w:r w:rsidR="00896149" w:rsidRPr="00896149">
        <w:t>InformationCI</w:t>
      </w:r>
      <w:r w:rsidRPr="00896149">
        <w:t>Note</w:t>
      </w:r>
      <w:bookmarkEnd w:id="53"/>
    </w:p>
    <w:p w14:paraId="3B1C6F34" w14:textId="77777777" w:rsidR="00896149" w:rsidRPr="00896149" w:rsidRDefault="00896149" w:rsidP="00896149"/>
    <w:p w14:paraId="3B1C6F35" w14:textId="77777777" w:rsidR="001E004D" w:rsidRDefault="00BE167A" w:rsidP="00B42499">
      <w:r>
        <w:rPr>
          <w:noProof/>
          <w:lang w:eastAsia="zh-TW"/>
        </w:rPr>
        <mc:AlternateContent>
          <mc:Choice Requires="wpg">
            <w:drawing>
              <wp:inline distT="0" distB="0" distL="0" distR="0" wp14:anchorId="3B1C7110" wp14:editId="3B1C7111">
                <wp:extent cx="4658700" cy="1345994"/>
                <wp:effectExtent l="0" t="0" r="27940" b="6985"/>
                <wp:docPr id="6053" name="Gruppieren 6053"/>
                <wp:cNvGraphicFramePr/>
                <a:graphic xmlns:a="http://schemas.openxmlformats.org/drawingml/2006/main">
                  <a:graphicData uri="http://schemas.microsoft.com/office/word/2010/wordprocessingGroup">
                    <wpg:wgp>
                      <wpg:cNvGrpSpPr/>
                      <wpg:grpSpPr>
                        <a:xfrm>
                          <a:off x="0" y="0"/>
                          <a:ext cx="4658700" cy="1345994"/>
                          <a:chOff x="0" y="0"/>
                          <a:chExt cx="4658700" cy="1345994"/>
                        </a:xfrm>
                      </wpg:grpSpPr>
                      <wps:wsp>
                        <wps:cNvPr id="5827" name="Rectangle 36"/>
                        <wps:cNvSpPr>
                          <a:spLocks noChangeArrowheads="1"/>
                        </wps:cNvSpPr>
                        <wps:spPr bwMode="auto">
                          <a:xfrm>
                            <a:off x="382772" y="414670"/>
                            <a:ext cx="1955800" cy="344805"/>
                          </a:xfrm>
                          <a:prstGeom prst="rect">
                            <a:avLst/>
                          </a:prstGeom>
                          <a:solidFill>
                            <a:srgbClr val="8DB3E2"/>
                          </a:solidFill>
                          <a:ln w="25400">
                            <a:solidFill>
                              <a:srgbClr val="000000"/>
                            </a:solidFill>
                            <a:miter lim="800000"/>
                            <a:headEnd/>
                            <a:tailEnd/>
                          </a:ln>
                        </wps:spPr>
                        <wps:txbx>
                          <w:txbxContent>
                            <w:p w14:paraId="3B1C71D3" w14:textId="77777777" w:rsidR="00413327" w:rsidRPr="00B01E3F" w:rsidRDefault="00413327" w:rsidP="003A1997">
                              <w:pPr>
                                <w:rPr>
                                  <w:rFonts w:cs="Arial"/>
                                  <w:b/>
                                  <w:bCs/>
                                  <w:szCs w:val="20"/>
                                </w:rPr>
                              </w:pPr>
                              <w:r w:rsidRPr="00B01E3F">
                                <w:rPr>
                                  <w:rFonts w:cs="Arial"/>
                                  <w:b/>
                                  <w:bCs/>
                                  <w:szCs w:val="20"/>
                                </w:rPr>
                                <w:t>asram:InformationCINote</w:t>
                              </w:r>
                            </w:p>
                          </w:txbxContent>
                        </wps:txbx>
                        <wps:bodyPr rot="0" vert="horz" wrap="square" lIns="91440" tIns="45720" rIns="91440" bIns="45720" anchor="t" anchorCtr="0" upright="1">
                          <a:noAutofit/>
                        </wps:bodyPr>
                      </wps:wsp>
                      <wps:wsp>
                        <wps:cNvPr id="5828" name="AutoShape 38"/>
                        <wps:cNvCnPr>
                          <a:cxnSpLocks noChangeShapeType="1"/>
                        </wps:cNvCnPr>
                        <wps:spPr bwMode="auto">
                          <a:xfrm>
                            <a:off x="2732568" y="15948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9" name="Rectangle 39"/>
                        <wps:cNvSpPr>
                          <a:spLocks noChangeArrowheads="1"/>
                        </wps:cNvSpPr>
                        <wps:spPr bwMode="auto">
                          <a:xfrm>
                            <a:off x="2349796" y="52099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30" name="Rectangle 40"/>
                        <wps:cNvSpPr>
                          <a:spLocks noChangeArrowheads="1"/>
                        </wps:cNvSpPr>
                        <wps:spPr bwMode="auto">
                          <a:xfrm>
                            <a:off x="3136605" y="871870"/>
                            <a:ext cx="15220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D4" w14:textId="77777777" w:rsidR="00413327" w:rsidRPr="000B6F81" w:rsidRDefault="00413327" w:rsidP="003A1997">
                              <w:r w:rsidRPr="00D56F2B">
                                <w:rPr>
                                  <w:rFonts w:cs="Arial"/>
                                  <w:bCs/>
                                  <w:szCs w:val="20"/>
                                  <w:lang w:val="de-DE"/>
                                </w:rPr>
                                <w:t>asram:</w:t>
                              </w:r>
                              <w:r>
                                <w:rPr>
                                  <w:rFonts w:cs="Arial"/>
                                  <w:bCs/>
                                  <w:szCs w:val="20"/>
                                  <w:lang w:val="de-DE"/>
                                </w:rPr>
                                <w:t>Subject</w:t>
                              </w:r>
                              <w:r w:rsidRPr="004C274A">
                                <w:rPr>
                                  <w:rFonts w:cs="Arial"/>
                                  <w:bCs/>
                                  <w:szCs w:val="20"/>
                                  <w:lang w:val="de-DE"/>
                                </w:rPr>
                                <w:t>Code</w:t>
                              </w:r>
                            </w:p>
                          </w:txbxContent>
                        </wps:txbx>
                        <wps:bodyPr rot="0" vert="horz" wrap="square" lIns="91440" tIns="45720" rIns="91440" bIns="45720" anchor="t" anchorCtr="0" upright="1">
                          <a:noAutofit/>
                        </wps:bodyPr>
                      </wps:wsp>
                      <wps:wsp>
                        <wps:cNvPr id="5831" name="AutoShape 41"/>
                        <wps:cNvCnPr>
                          <a:cxnSpLocks noChangeShapeType="1"/>
                        </wps:cNvCnPr>
                        <wps:spPr bwMode="auto">
                          <a:xfrm>
                            <a:off x="2541182"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32" name="AutoShape 42"/>
                        <wps:cNvCnPr>
                          <a:cxnSpLocks noChangeShapeType="1"/>
                        </wps:cNvCnPr>
                        <wps:spPr bwMode="auto">
                          <a:xfrm>
                            <a:off x="2349796"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33" name="Rectangle 43"/>
                        <wps:cNvSpPr>
                          <a:spLocks noChangeArrowheads="1"/>
                        </wps:cNvSpPr>
                        <wps:spPr bwMode="auto">
                          <a:xfrm>
                            <a:off x="3125972" y="0"/>
                            <a:ext cx="15259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D5" w14:textId="77777777" w:rsidR="00413327" w:rsidRPr="000B6F81" w:rsidRDefault="00413327" w:rsidP="003A1997">
                              <w:pPr>
                                <w:rPr>
                                  <w:szCs w:val="20"/>
                                </w:rPr>
                              </w:pPr>
                              <w:r w:rsidRPr="00D56F2B">
                                <w:rPr>
                                  <w:rFonts w:cs="Arial"/>
                                  <w:bCs/>
                                  <w:szCs w:val="20"/>
                                  <w:lang w:val="de-DE"/>
                                </w:rPr>
                                <w:t>asram:</w:t>
                              </w:r>
                              <w:r>
                                <w:rPr>
                                  <w:rFonts w:cs="Arial"/>
                                  <w:bCs/>
                                  <w:szCs w:val="20"/>
                                  <w:lang w:val="de-DE"/>
                                </w:rPr>
                                <w:t>Content</w:t>
                              </w:r>
                              <w:r w:rsidRPr="004C274A">
                                <w:rPr>
                                  <w:rFonts w:cs="Arial"/>
                                  <w:bCs/>
                                  <w:szCs w:val="20"/>
                                  <w:lang w:val="de-DE"/>
                                </w:rPr>
                                <w:t>Text</w:t>
                              </w:r>
                            </w:p>
                          </w:txbxContent>
                        </wps:txbx>
                        <wps:bodyPr rot="0" vert="horz" wrap="square" lIns="91440" tIns="45720" rIns="91440" bIns="45720" anchor="t" anchorCtr="0" upright="1">
                          <a:noAutofit/>
                        </wps:bodyPr>
                      </wps:wsp>
                      <wps:wsp>
                        <wps:cNvPr id="5834" name="AutoShape 44"/>
                        <wps:cNvCnPr>
                          <a:cxnSpLocks noChangeShapeType="1"/>
                        </wps:cNvCnPr>
                        <wps:spPr bwMode="auto">
                          <a:xfrm>
                            <a:off x="2732568" y="159489"/>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35" name="AutoShape 45"/>
                        <wps:cNvCnPr>
                          <a:cxnSpLocks noChangeShapeType="1"/>
                        </wps:cNvCnPr>
                        <wps:spPr bwMode="auto">
                          <a:xfrm>
                            <a:off x="2743200" y="105262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5" name="Rechteck 6045"/>
                        <wps:cNvSpPr>
                          <a:spLocks noChangeArrowheads="1"/>
                        </wps:cNvSpPr>
                        <wps:spPr bwMode="auto">
                          <a:xfrm>
                            <a:off x="0" y="41467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6" w14:textId="77777777" w:rsidR="00413327" w:rsidRDefault="00413327" w:rsidP="00BE167A">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051" name="Rechteck 6051"/>
                        <wps:cNvSpPr>
                          <a:spLocks noChangeArrowheads="1"/>
                        </wps:cNvSpPr>
                        <wps:spPr bwMode="auto">
                          <a:xfrm>
                            <a:off x="2743200" y="170121"/>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7" w14:textId="77777777" w:rsidR="00413327" w:rsidRDefault="00413327" w:rsidP="00BE167A">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052" name="Rechteck 6052"/>
                        <wps:cNvSpPr>
                          <a:spLocks noChangeArrowheads="1"/>
                        </wps:cNvSpPr>
                        <wps:spPr bwMode="auto">
                          <a:xfrm>
                            <a:off x="2711303" y="1052624"/>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8" w14:textId="77777777" w:rsidR="00413327" w:rsidRDefault="00413327" w:rsidP="00BE167A">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053" o:spid="_x0000_s1373" style="width:366.85pt;height:106pt;mso-position-horizontal-relative:char;mso-position-vertical-relative:line" coordsize="46587,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">
                <v:rect id="Rectangle 36" o:spid="_x0000_s1374" style="position:absolute;left:3827;top:4146;width:195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QaQsUA&#10;AADdAAAADwAAAGRycy9kb3ducmV2LnhtbESPQWvCQBSE7wX/w/KE3urGgK1GVxElEHoo1Ba8PrOv&#10;2dDs25BdTZpf3y0UPA4z8w2z2Q22ETfqfO1YwXyWgCAuna65UvD5kT8tQfiArLFxTAp+yMNuO3nY&#10;YKZdz+90O4VKRAj7DBWYENpMSl8asuhnriWO3pfrLIYou0rqDvsIt41Mk+RZWqw5Lhhs6WCo/D5d&#10;rYLj9Wzy0Rn/+kb1qC/oDqu0UOpxOuzXIAIN4R7+bxdawWKZvsDfm/g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xBpCxQAAAN0AAAAPAAAAAAAAAAAAAAAAAJgCAABkcnMv&#10;ZG93bnJldi54bWxQSwUGAAAAAAQABAD1AAAAigMAAAAA&#10;" fillcolor="#8db3e2" strokeweight="2pt">
                  <v:textbox>
                    <w:txbxContent>
                      <w:p w:rsidR="001767C7" w:rsidRPr="00B01E3F" w:rsidRDefault="001767C7" w:rsidP="003A1997">
                        <w:pPr>
                          <w:rPr>
                            <w:rFonts w:cs="Arial"/>
                            <w:b/>
                            <w:bCs/>
                            <w:szCs w:val="20"/>
                          </w:rPr>
                        </w:pPr>
                        <w:proofErr w:type="spellStart"/>
                        <w:proofErr w:type="gramStart"/>
                        <w:r w:rsidRPr="00B01E3F">
                          <w:rPr>
                            <w:rFonts w:cs="Arial"/>
                            <w:b/>
                            <w:bCs/>
                            <w:szCs w:val="20"/>
                          </w:rPr>
                          <w:t>asram:</w:t>
                        </w:r>
                        <w:proofErr w:type="gramEnd"/>
                        <w:r w:rsidRPr="00B01E3F">
                          <w:rPr>
                            <w:rFonts w:cs="Arial"/>
                            <w:b/>
                            <w:bCs/>
                            <w:szCs w:val="20"/>
                          </w:rPr>
                          <w:t>InformationCINote</w:t>
                        </w:r>
                        <w:proofErr w:type="spellEnd"/>
                      </w:p>
                    </w:txbxContent>
                  </v:textbox>
                </v:rect>
                <v:shape id="AutoShape 38" o:spid="_x0000_s1375" type="#_x0000_t32" style="position:absolute;left:27325;top:159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jZNMIAAADdAAAADwAAAGRycy9kb3ducmV2LnhtbERPTYvCMBC9C/sfwix401RRV6tRRBBF&#10;cEVX9Do0Y1tsJqWJtf57cxD2+Hjfs0VjClFT5XLLCnrdCARxYnXOqYLz37ozBuE8ssbCMil4kYPF&#10;/Ks1w1jbJx+pPvlUhBB2MSrIvC9jKV2SkUHXtSVx4G62MugDrFKpK3yGcFPIfhSNpMGcQ0OGJa0y&#10;Su6nh1FQHy6/P+uy3hx8ehkcd4PJFc1eqfZ3s5yC8NT4f/HHvdUKhuN+mBvehCcg5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TjZNMIAAADdAAAADwAAAAAAAAAAAAAA&#10;AAChAgAAZHJzL2Rvd25yZXYueG1sUEsFBgAAAAAEAAQA+QAAAJADAAAAAA==&#10;" strokeweight="2pt"/>
                <v:rect id="Rectangle 39" o:spid="_x0000_s1376" style="position:absolute;left:23497;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BHZMYA&#10;AADdAAAADwAAAGRycy9kb3ducmV2LnhtbESPzWrDMBCE74W8g9hAb41cQ1rHjRJCILQQAm1+7ou1&#10;tU2tlSPJidqnjwqFHoeZ+YaZL6PpxIWcby0reJxkIIgrq1uuFRwPm4cChA/IGjvLpOCbPCwXo7s5&#10;ltpe+YMu+1CLBGFfooImhL6U0lcNGfQT2xMn79M6gyFJV0vt8JrgppN5lj1Jgy2nhQZ7WjdUfe0H&#10;o6DfTYfX5/PW/ZyK4b3CbbQhj0rdj+PqBUSgGP7Df+03rWBa5DP4fZ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BHZMYAAADdAAAADwAAAAAAAAAAAAAAAACYAgAAZHJz&#10;L2Rvd25yZXYueG1sUEsFBgAAAAAEAAQA9QAAAIsDAAAAAA==&#10;" strokeweight="2pt"/>
                <v:rect id="Rectangle 40" o:spid="_x0000_s1377" style="position:absolute;left:31366;top:8718;width:152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XQscUA&#10;AADdAAAADwAAAGRycy9kb3ducmV2LnhtbESPTU/DMAyG70j8h8hIXBBLC+xDZdmEQAjEiZZpZ6vx&#10;2orGqZKwZf8eH5A4Wq/fx4/X2+xGdaQQB88GylkBirj1duDOwO7r9XYFKiZki6NnMnCmCNvN5cUa&#10;K+tPXNOxSZ0SCMcKDfQpTZXWse3JYZz5iViygw8Ok4yh0zbgSeBu1HdFsdAOB5YLPU703FP73fw4&#10;0ShzvW/ebs7+w7/UQ2nDw2deGnN9lZ8eQSXK6X/5r/1uDcxX9+Iv3wgC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dCxxQAAAN0AAAAPAAAAAAAAAAAAAAAAAJgCAABkcnMv&#10;ZG93bnJldi54bWxQSwUGAAAAAAQABAD1AAAAigMAAAAA&#10;" filled="f" fillcolor="#8db3e2" strokeweight="2pt">
                  <v:textbox>
                    <w:txbxContent>
                      <w:p w:rsidR="001767C7" w:rsidRPr="000B6F81" w:rsidRDefault="001767C7" w:rsidP="003A1997">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v:textbox>
                </v:rect>
                <v:shape id="AutoShape 41" o:spid="_x0000_s1378" type="#_x0000_t32" style="position:absolute;left:25411;top:606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vmdMYAAADdAAAADwAAAGRycy9kb3ducmV2LnhtbESP3WrCQBSE7wXfYTmCd3XjT9VGVxFB&#10;lEIbtMXeHrLHJJg9G7JrjG/fLRS8HGbmG2a5bk0pGqpdYVnBcBCBIE6tLjhT8P21e5mDcB5ZY2mZ&#10;FDzIwXrV7Swx1vbOR2pOPhMBwi5GBbn3VSylS3My6Aa2Ig7exdYGfZB1JnWN9wA3pRxF0VQaLDgs&#10;5FjRNqf0eroZBU1y/pztqmaf+Ow8Ob5P3n7QfCjV77WbBQhPrX+G/9sHreB1Ph7C35vw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b5nTGAAAA3QAAAA8AAAAAAAAA&#10;AAAAAAAAoQIAAGRycy9kb3ducmV2LnhtbFBLBQYAAAAABAAEAPkAAACUAwAAAAA=&#10;" strokeweight="2pt"/>
                <v:shape id="AutoShape 42" o:spid="_x0000_s1379" type="#_x0000_t32" style="position:absolute;left:23497;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l4A8cAAADdAAAADwAAAGRycy9kb3ducmV2LnhtbESPW2vCQBSE3wv+h+UIvtWNl3qJrlIK&#10;ohTa4AV9PWSPSTB7NmTXGP99t1Do4zAz3zDLdWtK0VDtCssKBv0IBHFqdcGZgtNx8zoD4TyyxtIy&#10;KXiSg/Wq87LEWNsH76k5+EwECLsYFeTeV7GULs3JoOvbijh4V1sb9EHWmdQ1PgLclHIYRRNpsOCw&#10;kGNFHzmlt8PdKGiS8/d0UzXbxGfn8f5zPL+g+VKq123fFyA8tf4//NfeaQVvs9EQft+EJ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CXgDxwAAAN0AAAAPAAAAAAAA&#10;AAAAAAAAAKECAABkcnMvZG93bnJldi54bWxQSwUGAAAAAAQABAD5AAAAlQMAAAAA&#10;" strokeweight="2pt"/>
                <v:rect id="Rectangle 43" o:spid="_x0000_s1380" style="position:absolute;left:31259;width:1525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dOxsYA&#10;AADdAAAADwAAAGRycy9kb3ducmV2LnhtbESPzWrDMBCE74W8g9hALyWR3TQ/uFFCSCkpPdVO6Hmx&#10;traptTKSmihvXwUKPQ6z883OehtNL87kfGdZQT7NQBDXVnfcKDgdXycrED4ga+wtk4IredhuRndr&#10;LLS9cEnnKjQiQdgXqKANYSik9HVLBv3UDsTJ+7LOYEjSNVI7vCS46eVjli2kwY5TQ4sD7Vuqv6sf&#10;k97IY/lZHR6u9t2+lF2u3dNHXCp1P467ZxCBYvg//ku/aQXz1WwGtzUJAX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dOxsYAAADdAAAADwAAAAAAAAAAAAAAAACYAgAAZHJz&#10;L2Rvd25yZXYueG1sUEsFBgAAAAAEAAQA9QAAAIsDAAAAAA==&#10;" filled="f" fillcolor="#8db3e2" strokeweight="2pt">
                  <v:textbox>
                    <w:txbxContent>
                      <w:p w:rsidR="001767C7" w:rsidRPr="000B6F81" w:rsidRDefault="001767C7" w:rsidP="003A1997">
                        <w:pPr>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v:textbox>
                </v:rect>
                <v:shape id="AutoShape 44" o:spid="_x0000_s1381" type="#_x0000_t32" style="position:absolute;left:27325;top:159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xF7MYAAADdAAAADwAAAGRycy9kb3ducmV2LnhtbESPQWvCQBSE70L/w/IK3urGGq2mriKC&#10;WAQVrdjrI/tMQrNvQ3aN6b93hYLHYWa+Yabz1pSiodoVlhX0exEI4tTqgjMFp+/V2xiE88gaS8uk&#10;4I8czGcvnSkm2t74QM3RZyJA2CWoIPe+SqR0aU4GXc9WxMG72NqgD7LOpK7xFuCmlO9RNJIGCw4L&#10;OVa0zCn9PV6NgmZ/3n2sqma999k5PmziyQ+arVLd13bxCcJT65/h//aXVjAcD2J4vA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sRezGAAAA3QAAAA8AAAAAAAAA&#10;AAAAAAAAoQIAAGRycy9kb3ducmV2LnhtbFBLBQYAAAAABAAEAPkAAACUAwAAAAA=&#10;" strokeweight="2pt"/>
                <v:shape id="AutoShape 45" o:spid="_x0000_s1382" type="#_x0000_t32" style="position:absolute;left:27432;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Dgd8cAAADdAAAADwAAAGRycy9kb3ducmV2LnhtbESPQWvCQBSE74L/YXlCb3Wj1TamriIF&#10;aRHaYBS9PrKvSTD7NmS3Mf33XaHgcZiZb5jluje16Kh1lWUFk3EEgji3uuJCwfGwfYxBOI+ssbZM&#10;Cn7JwXo1HCwx0fbKe+oyX4gAYZeggtL7JpHS5SUZdGPbEAfv27YGfZBtIXWL1wA3tZxG0bM0WHFY&#10;KLGht5LyS/ZjFHTp6etl23TvqS9Os/1utjij+VTqYdRvXkF46v09/N/+0Arm8dMc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4OB3xwAAAN0AAAAPAAAAAAAA&#10;AAAAAAAAAKECAABkcnMvZG93bnJldi54bWxQSwUGAAAAAAQABAD5AAAAlQMAAAAA&#10;" strokeweight="2pt"/>
                <v:rect id="Rechteck 6045" o:spid="_x0000_s1383" style="position:absolute;top:4146;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knccA&#10;AADdAAAADwAAAGRycy9kb3ducmV2LnhtbESPzWrDMBCE74W+g9hALyWWW9IQHCuhBEpNCIQ6P+fF&#10;2tgm1sqxVNt9+ypQ6HGYmW+YdD2aRvTUudqygpcoBkFcWF1zqeB4+JguQDiPrLGxTAp+yMF69fiQ&#10;YqLtwF/U574UAcIuQQWV920ipSsqMugi2xIH72I7gz7IrpS6wyHATSNf43guDdYcFipsaVNRcc2/&#10;jYKh2Pfnw+5T7p/PmeVbdtvkp61ST5PxfQnC0+j/w3/tTCuYx7M3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c5J3HAAAA3QAAAA8AAAAAAAAAAAAAAAAAmAIAAGRy&#10;cy9kb3ducmV2LnhtbFBLBQYAAAAABAAEAPUAAACMAwAAAAA=&#10;" filled="f" stroked="f">
                  <v:textbox>
                    <w:txbxContent>
                      <w:p w:rsidR="001767C7" w:rsidRDefault="001767C7" w:rsidP="00BE167A">
                        <w:pPr>
                          <w:rPr>
                            <w:rFonts w:cs="Arial"/>
                            <w:b/>
                            <w:sz w:val="24"/>
                            <w:szCs w:val="24"/>
                            <w:lang w:val="de-DE"/>
                          </w:rPr>
                        </w:pPr>
                        <w:r>
                          <w:rPr>
                            <w:rFonts w:cs="Arial"/>
                            <w:b/>
                            <w:sz w:val="24"/>
                            <w:szCs w:val="24"/>
                            <w:lang w:val="de-DE"/>
                          </w:rPr>
                          <w:t>0..*</w:t>
                        </w:r>
                      </w:p>
                    </w:txbxContent>
                  </v:textbox>
                </v:rect>
                <v:rect id="Rechteck 6051" o:spid="_x0000_s1384" style="position:absolute;left:27432;top:1701;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50Q8YA&#10;AADdAAAADwAAAGRycy9kb3ducmV2LnhtbESPQWvCQBSE7wX/w/IEL6VuFCqSuooI0lAKYqKeH9nX&#10;JDT7Nma3SfrvXUHwOMzMN8xqM5hadNS6yrKC2TQCQZxbXXGh4JTt35YgnEfWWFsmBf/kYLMevaww&#10;1rbnI3WpL0SAsItRQel9E0vp8pIMuqltiIP3Y1uDPsi2kLrFPsBNLedRtJAGKw4LJTa0Kyn/Tf+M&#10;gj4/dJfs+1MeXi+J5Wty3aXnL6Um42H7AcLT4J/hRzvRChbR+wzub8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50Q8YAAADdAAAADwAAAAAAAAAAAAAAAACYAgAAZHJz&#10;L2Rvd25yZXYueG1sUEsFBgAAAAAEAAQA9QAAAIsDAAAAAA==&#10;" filled="f" stroked="f">
                  <v:textbox>
                    <w:txbxContent>
                      <w:p w:rsidR="001767C7" w:rsidRDefault="001767C7" w:rsidP="00BE167A">
                        <w:pPr>
                          <w:rPr>
                            <w:rFonts w:cs="Arial"/>
                            <w:b/>
                            <w:sz w:val="24"/>
                            <w:szCs w:val="24"/>
                            <w:lang w:val="de-DE"/>
                          </w:rPr>
                        </w:pPr>
                        <w:r>
                          <w:rPr>
                            <w:rFonts w:cs="Arial"/>
                            <w:b/>
                            <w:sz w:val="24"/>
                            <w:szCs w:val="24"/>
                            <w:lang w:val="de-DE"/>
                          </w:rPr>
                          <w:t>0..*</w:t>
                        </w:r>
                      </w:p>
                    </w:txbxContent>
                  </v:textbox>
                </v:rect>
                <v:rect id="Rechteck 6052" o:spid="_x0000_s1385" style="position:absolute;left:27113;top:1052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qNMYA&#10;AADdAAAADwAAAGRycy9kb3ducmV2LnhtbESP3WrCQBSE7wu+w3IEb0rdKCglzUZEEEMRpPHn+pA9&#10;TUKzZ2N2TdK37xYKvRxm5hsm2YymET11rrasYDGPQBAXVtdcKric9y+vIJxH1thYJgXf5GCTTp4S&#10;jLUd+IP63JciQNjFqKDyvo2ldEVFBt3ctsTB+7SdQR9kV0rd4RDgppHLKFpLgzWHhQpb2lVUfOUP&#10;o2AoTv3tfDzI0/Mts3zP7rv8+q7UbDpu30B4Gv1/+K+daQXraLWE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zqNMYAAADdAAAADwAAAAAAAAAAAAAAAACYAgAAZHJz&#10;L2Rvd25yZXYueG1sUEsFBgAAAAAEAAQA9QAAAIsDAAAAAA==&#10;" filled="f" stroked="f">
                  <v:textbox>
                    <w:txbxContent>
                      <w:p w:rsidR="001767C7" w:rsidRDefault="001767C7" w:rsidP="00BE167A">
                        <w:pPr>
                          <w:rPr>
                            <w:rFonts w:cs="Arial"/>
                            <w:b/>
                            <w:sz w:val="24"/>
                            <w:szCs w:val="24"/>
                            <w:lang w:val="de-DE"/>
                          </w:rPr>
                        </w:pPr>
                        <w:r>
                          <w:rPr>
                            <w:rFonts w:cs="Arial"/>
                            <w:b/>
                            <w:sz w:val="24"/>
                            <w:szCs w:val="24"/>
                            <w:lang w:val="de-DE"/>
                          </w:rPr>
                          <w:t>0..1</w:t>
                        </w:r>
                      </w:p>
                    </w:txbxContent>
                  </v:textbox>
                </v:rect>
                <w10:anchorlock/>
              </v:group>
            </w:pict>
          </mc:Fallback>
        </mc:AlternateContent>
      </w:r>
    </w:p>
    <w:p w14:paraId="3B1C6F36" w14:textId="77777777" w:rsidR="00BE167A" w:rsidRDefault="00BE167A" w:rsidP="00BE167A"/>
    <w:tbl>
      <w:tblPr>
        <w:tblpPr w:leftFromText="141" w:rightFromText="141" w:vertAnchor="text" w:horzAnchor="margin" w:tblpY="17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F3E" w14:textId="77777777" w:rsidTr="0065314E">
        <w:trPr>
          <w:cantSplit/>
          <w:trHeight w:val="329"/>
          <w:tblHeader/>
        </w:trPr>
        <w:tc>
          <w:tcPr>
            <w:tcW w:w="1050" w:type="pct"/>
            <w:shd w:val="clear" w:color="auto" w:fill="FFFFCC"/>
            <w:vAlign w:val="center"/>
          </w:tcPr>
          <w:p w14:paraId="3B1C6F37" w14:textId="77777777" w:rsidR="0065314E" w:rsidRPr="0065314E" w:rsidRDefault="0065314E" w:rsidP="00BE167A">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F38" w14:textId="77777777" w:rsidR="0065314E" w:rsidRPr="0065314E" w:rsidRDefault="0065314E" w:rsidP="00BE167A">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F39" w14:textId="77777777" w:rsidR="0065314E" w:rsidRPr="0065314E" w:rsidRDefault="0065314E" w:rsidP="00BE167A">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F3A" w14:textId="77777777" w:rsidR="0065314E" w:rsidRPr="0065314E" w:rsidRDefault="0065314E" w:rsidP="00BE167A">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F3B" w14:textId="77777777" w:rsidR="0065314E" w:rsidRPr="0065314E" w:rsidRDefault="0065314E" w:rsidP="00BE167A">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F3C" w14:textId="77777777" w:rsidR="0065314E" w:rsidRPr="0065314E" w:rsidRDefault="0065314E" w:rsidP="00BE167A">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F3D" w14:textId="77777777" w:rsidR="0065314E" w:rsidRPr="0065314E" w:rsidRDefault="0065314E" w:rsidP="00BE167A">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F48" w14:textId="77777777" w:rsidTr="00BE167A">
        <w:trPr>
          <w:cantSplit/>
          <w:trHeight w:val="318"/>
        </w:trPr>
        <w:tc>
          <w:tcPr>
            <w:tcW w:w="1050" w:type="pct"/>
            <w:shd w:val="clear" w:color="auto" w:fill="92D050"/>
            <w:vAlign w:val="center"/>
          </w:tcPr>
          <w:p w14:paraId="3B1C6F3F" w14:textId="77777777" w:rsidR="0065314E" w:rsidRPr="0065314E" w:rsidRDefault="0065314E" w:rsidP="00BE167A">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F40" w14:textId="77777777" w:rsidR="0065314E" w:rsidRPr="0065314E" w:rsidRDefault="0065314E" w:rsidP="00BE167A">
            <w:pPr>
              <w:rPr>
                <w:rFonts w:eastAsia="Times New Roman" w:cs="Arial"/>
                <w:color w:val="000000"/>
                <w:sz w:val="16"/>
                <w:szCs w:val="20"/>
                <w:highlight w:val="yellow"/>
                <w:lang w:eastAsia="de-DE"/>
              </w:rPr>
            </w:pPr>
            <w:r w:rsidRPr="0065314E">
              <w:rPr>
                <w:rFonts w:cs="Arial"/>
                <w:color w:val="000000"/>
                <w:sz w:val="16"/>
                <w:szCs w:val="20"/>
              </w:rPr>
              <w:t>String</w:t>
            </w:r>
          </w:p>
        </w:tc>
        <w:tc>
          <w:tcPr>
            <w:tcW w:w="400" w:type="pct"/>
            <w:shd w:val="clear" w:color="auto" w:fill="92D050"/>
            <w:vAlign w:val="center"/>
          </w:tcPr>
          <w:p w14:paraId="3B1C6F41"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F42"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F43" w14:textId="77777777" w:rsidR="0065314E" w:rsidRPr="0065314E" w:rsidRDefault="0065314E" w:rsidP="00BE167A">
            <w:pPr>
              <w:rPr>
                <w:rFonts w:eastAsia="Times New Roman" w:cs="Arial"/>
                <w:color w:val="000000"/>
                <w:sz w:val="16"/>
                <w:szCs w:val="20"/>
                <w:lang w:val="de-DE" w:eastAsia="de-DE"/>
              </w:rPr>
            </w:pPr>
            <w:r w:rsidRPr="0065314E">
              <w:rPr>
                <w:rFonts w:eastAsia="Times New Roman" w:cs="Arial"/>
                <w:color w:val="000000"/>
                <w:sz w:val="16"/>
                <w:szCs w:val="20"/>
                <w:lang w:val="de-DE" w:eastAsia="de-DE"/>
              </w:rPr>
              <w:t>ROUND E-Z1CNDAT12-10 R1400 D72</w:t>
            </w:r>
          </w:p>
        </w:tc>
        <w:tc>
          <w:tcPr>
            <w:tcW w:w="300" w:type="pct"/>
            <w:shd w:val="clear" w:color="auto" w:fill="92D050"/>
            <w:vAlign w:val="center"/>
          </w:tcPr>
          <w:p w14:paraId="3B1C6F44"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F45" w14:textId="77777777" w:rsidR="0065314E" w:rsidRPr="0065314E" w:rsidRDefault="0065314E" w:rsidP="00BE167A">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"CMD", the following assignment is valid:</w:t>
            </w:r>
          </w:p>
          <w:p w14:paraId="0AF69027" w14:textId="77777777" w:rsidR="005225B4" w:rsidRDefault="005225B4" w:rsidP="00BE167A">
            <w:pPr>
              <w:rPr>
                <w:rFonts w:eastAsia="Times New Roman" w:cs="Arial"/>
                <w:color w:val="000000"/>
                <w:sz w:val="16"/>
                <w:szCs w:val="20"/>
                <w:lang w:eastAsia="de-DE"/>
              </w:rPr>
            </w:pPr>
          </w:p>
          <w:p w14:paraId="3B1C6F47" w14:textId="32694130" w:rsidR="0065314E" w:rsidRPr="0065314E" w:rsidRDefault="0065314E" w:rsidP="00BE167A">
            <w:pPr>
              <w:rPr>
                <w:rFonts w:eastAsia="Times New Roman" w:cs="Arial"/>
                <w:color w:val="000000"/>
                <w:sz w:val="16"/>
                <w:szCs w:val="20"/>
                <w:lang w:eastAsia="de-DE"/>
              </w:rPr>
            </w:pPr>
            <w:r w:rsidRPr="0065314E">
              <w:rPr>
                <w:rFonts w:eastAsia="Times New Roman" w:cs="Arial"/>
                <w:color w:val="000000"/>
                <w:sz w:val="16"/>
                <w:szCs w:val="20"/>
                <w:lang w:eastAsia="de-DE"/>
              </w:rPr>
              <w:t>Customer material number description</w:t>
            </w:r>
          </w:p>
        </w:tc>
      </w:tr>
      <w:tr w:rsidR="0065314E" w:rsidRPr="007A6D70" w14:paraId="3B1C6F52" w14:textId="77777777" w:rsidTr="00BE167A">
        <w:trPr>
          <w:cantSplit/>
        </w:trPr>
        <w:tc>
          <w:tcPr>
            <w:tcW w:w="1050" w:type="pct"/>
            <w:shd w:val="clear" w:color="auto" w:fill="92D050"/>
            <w:vAlign w:val="center"/>
          </w:tcPr>
          <w:p w14:paraId="3B1C6F49" w14:textId="77777777" w:rsidR="0065314E" w:rsidRPr="0065314E" w:rsidRDefault="0065314E" w:rsidP="00BE167A">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F4A"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F4B"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256</w:t>
            </w:r>
          </w:p>
        </w:tc>
        <w:tc>
          <w:tcPr>
            <w:tcW w:w="350" w:type="pct"/>
            <w:shd w:val="clear" w:color="auto" w:fill="92D050"/>
            <w:vAlign w:val="center"/>
          </w:tcPr>
          <w:p w14:paraId="3B1C6F4C"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F4D" w14:textId="77777777" w:rsidR="0065314E" w:rsidRPr="0065314E" w:rsidRDefault="0065314E" w:rsidP="00BE167A">
            <w:pPr>
              <w:rPr>
                <w:rFonts w:eastAsia="Times New Roman" w:cs="Arial"/>
                <w:color w:val="000000"/>
                <w:sz w:val="16"/>
                <w:szCs w:val="20"/>
                <w:lang w:val="de-DE" w:eastAsia="de-DE"/>
              </w:rPr>
            </w:pPr>
            <w:r w:rsidRPr="0065314E">
              <w:rPr>
                <w:rFonts w:eastAsia="Times New Roman" w:cs="Arial"/>
                <w:color w:val="000000"/>
                <w:sz w:val="16"/>
                <w:szCs w:val="20"/>
                <w:lang w:eastAsia="de-DE"/>
              </w:rPr>
              <w:t>ROUND E-Z1CNDAT12-10 R1400 D72</w:t>
            </w:r>
          </w:p>
        </w:tc>
        <w:tc>
          <w:tcPr>
            <w:tcW w:w="300" w:type="pct"/>
            <w:shd w:val="clear" w:color="auto" w:fill="92D050"/>
            <w:vAlign w:val="center"/>
          </w:tcPr>
          <w:p w14:paraId="3B1C6F4E"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F4F" w14:textId="77777777" w:rsidR="0065314E" w:rsidRPr="0065314E" w:rsidRDefault="0065314E" w:rsidP="00BE167A">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"SMD", the following assignment is valid:</w:t>
            </w:r>
          </w:p>
          <w:p w14:paraId="3B1C6F50" w14:textId="77777777" w:rsidR="0065314E" w:rsidRPr="0065314E" w:rsidRDefault="0065314E" w:rsidP="00BE167A">
            <w:pPr>
              <w:rPr>
                <w:rFonts w:eastAsia="Times New Roman" w:cs="Arial"/>
                <w:color w:val="000000"/>
                <w:sz w:val="16"/>
                <w:szCs w:val="20"/>
                <w:lang w:eastAsia="de-DE"/>
              </w:rPr>
            </w:pPr>
          </w:p>
          <w:p w14:paraId="3B1C6F51" w14:textId="20FE1BB3" w:rsidR="0065314E" w:rsidRPr="0065314E" w:rsidRDefault="0065314E" w:rsidP="00BE167A">
            <w:pPr>
              <w:rPr>
                <w:rFonts w:eastAsia="Times New Roman" w:cs="Arial"/>
                <w:color w:val="000000"/>
                <w:sz w:val="16"/>
                <w:szCs w:val="20"/>
                <w:lang w:eastAsia="de-DE"/>
              </w:rPr>
            </w:pPr>
            <w:r w:rsidRPr="0065314E">
              <w:rPr>
                <w:rFonts w:eastAsia="Times New Roman" w:cs="Arial"/>
                <w:color w:val="000000"/>
                <w:sz w:val="16"/>
                <w:szCs w:val="20"/>
                <w:lang w:eastAsia="de-DE"/>
              </w:rPr>
              <w:t>Supplier material number description</w:t>
            </w:r>
          </w:p>
        </w:tc>
      </w:tr>
      <w:tr w:rsidR="0065314E" w:rsidRPr="004C274A" w14:paraId="3B1C6F5C" w14:textId="77777777" w:rsidTr="00BE167A">
        <w:trPr>
          <w:cantSplit/>
          <w:trHeight w:val="318"/>
        </w:trPr>
        <w:tc>
          <w:tcPr>
            <w:tcW w:w="1050" w:type="pct"/>
            <w:shd w:val="clear" w:color="auto" w:fill="92D050"/>
            <w:vAlign w:val="center"/>
          </w:tcPr>
          <w:p w14:paraId="3B1C6F53" w14:textId="77777777" w:rsidR="0065314E" w:rsidRPr="0065314E" w:rsidRDefault="0065314E" w:rsidP="00BE167A">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F54"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F55"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10</w:t>
            </w:r>
          </w:p>
        </w:tc>
        <w:tc>
          <w:tcPr>
            <w:tcW w:w="350" w:type="pct"/>
            <w:shd w:val="clear" w:color="auto" w:fill="92D050"/>
            <w:vAlign w:val="center"/>
          </w:tcPr>
          <w:p w14:paraId="3B1C6F56"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F57" w14:textId="77777777" w:rsidR="0065314E" w:rsidRPr="0065314E" w:rsidRDefault="0065314E" w:rsidP="00BE167A">
            <w:pPr>
              <w:rPr>
                <w:rFonts w:eastAsia="Times New Roman" w:cs="Arial"/>
                <w:color w:val="000000"/>
                <w:sz w:val="16"/>
                <w:szCs w:val="20"/>
                <w:lang w:val="de-DE" w:eastAsia="de-DE"/>
              </w:rPr>
            </w:pPr>
            <w:r w:rsidRPr="0065314E">
              <w:rPr>
                <w:rFonts w:eastAsia="Times New Roman" w:cs="Arial"/>
                <w:color w:val="000000"/>
                <w:sz w:val="16"/>
                <w:szCs w:val="20"/>
                <w:lang w:eastAsia="de-DE"/>
              </w:rPr>
              <w:t>134</w:t>
            </w:r>
          </w:p>
        </w:tc>
        <w:tc>
          <w:tcPr>
            <w:tcW w:w="300" w:type="pct"/>
            <w:shd w:val="clear" w:color="auto" w:fill="92D050"/>
            <w:vAlign w:val="center"/>
          </w:tcPr>
          <w:p w14:paraId="3B1C6F58"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F59" w14:textId="77777777" w:rsidR="0065314E" w:rsidRPr="0065314E" w:rsidRDefault="0065314E" w:rsidP="00BE167A">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"CBN", the following assignment is valid:</w:t>
            </w:r>
          </w:p>
          <w:p w14:paraId="3B1C6F5A" w14:textId="77777777" w:rsidR="0065314E" w:rsidRPr="0065314E" w:rsidRDefault="0065314E" w:rsidP="00BE167A">
            <w:pPr>
              <w:rPr>
                <w:rFonts w:eastAsia="Times New Roman" w:cs="Arial"/>
                <w:color w:val="000000"/>
                <w:sz w:val="16"/>
                <w:szCs w:val="20"/>
                <w:lang w:eastAsia="de-DE"/>
              </w:rPr>
            </w:pPr>
          </w:p>
          <w:p w14:paraId="3B1C6F5B" w14:textId="69CD76FD" w:rsidR="0065314E" w:rsidRPr="0065314E" w:rsidRDefault="0065314E" w:rsidP="00BE167A">
            <w:pPr>
              <w:rPr>
                <w:rFonts w:eastAsia="Times New Roman" w:cs="Arial"/>
                <w:color w:val="000000"/>
                <w:sz w:val="16"/>
                <w:szCs w:val="20"/>
                <w:lang w:eastAsia="de-DE"/>
              </w:rPr>
            </w:pPr>
            <w:r w:rsidRPr="0065314E">
              <w:rPr>
                <w:rFonts w:eastAsia="Times New Roman" w:cs="Arial"/>
                <w:color w:val="000000"/>
                <w:sz w:val="16"/>
                <w:szCs w:val="20"/>
                <w:lang w:eastAsia="de-DE"/>
              </w:rPr>
              <w:t>Batch Number (customer)</w:t>
            </w:r>
          </w:p>
        </w:tc>
      </w:tr>
      <w:tr w:rsidR="0065314E" w:rsidRPr="004C274A" w14:paraId="3B1C6F66" w14:textId="77777777" w:rsidTr="00BE167A">
        <w:trPr>
          <w:cantSplit/>
          <w:trHeight w:val="318"/>
        </w:trPr>
        <w:tc>
          <w:tcPr>
            <w:tcW w:w="1050" w:type="pct"/>
            <w:shd w:val="clear" w:color="auto" w:fill="92D050"/>
            <w:vAlign w:val="center"/>
          </w:tcPr>
          <w:p w14:paraId="3B1C6F5D" w14:textId="77777777" w:rsidR="0065314E" w:rsidRPr="0065314E" w:rsidRDefault="0065314E" w:rsidP="00BE167A">
            <w:pPr>
              <w:rPr>
                <w:rFonts w:eastAsia="Times New Roman" w:cs="Arial"/>
                <w:color w:val="000000"/>
                <w:sz w:val="16"/>
                <w:szCs w:val="20"/>
                <w:highlight w:val="yellow"/>
                <w:lang w:eastAsia="de-DE"/>
              </w:rPr>
            </w:pPr>
            <w:r w:rsidRPr="0065314E">
              <w:rPr>
                <w:rFonts w:cs="Arial"/>
                <w:bCs/>
                <w:sz w:val="16"/>
                <w:szCs w:val="20"/>
                <w:lang w:val="de-DE"/>
              </w:rPr>
              <w:t>asram:ContentText</w:t>
            </w:r>
          </w:p>
        </w:tc>
        <w:tc>
          <w:tcPr>
            <w:tcW w:w="450" w:type="pct"/>
            <w:shd w:val="clear" w:color="auto" w:fill="92D050"/>
            <w:vAlign w:val="center"/>
          </w:tcPr>
          <w:p w14:paraId="3B1C6F5E"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F5F"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10</w:t>
            </w:r>
          </w:p>
        </w:tc>
        <w:tc>
          <w:tcPr>
            <w:tcW w:w="350" w:type="pct"/>
            <w:shd w:val="clear" w:color="auto" w:fill="92D050"/>
            <w:vAlign w:val="center"/>
          </w:tcPr>
          <w:p w14:paraId="3B1C6F60"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F61" w14:textId="77777777" w:rsidR="0065314E" w:rsidRPr="0065314E" w:rsidRDefault="0065314E" w:rsidP="00BE167A">
            <w:pPr>
              <w:rPr>
                <w:rFonts w:eastAsia="Times New Roman" w:cs="Arial"/>
                <w:color w:val="000000"/>
                <w:sz w:val="16"/>
                <w:szCs w:val="20"/>
                <w:lang w:val="de-DE" w:eastAsia="de-DE"/>
              </w:rPr>
            </w:pPr>
            <w:r w:rsidRPr="0065314E">
              <w:rPr>
                <w:rFonts w:eastAsia="Times New Roman" w:cs="Arial"/>
                <w:color w:val="000000"/>
                <w:sz w:val="16"/>
                <w:szCs w:val="20"/>
                <w:lang w:eastAsia="de-DE"/>
              </w:rPr>
              <w:t>777</w:t>
            </w:r>
          </w:p>
        </w:tc>
        <w:tc>
          <w:tcPr>
            <w:tcW w:w="300" w:type="pct"/>
            <w:shd w:val="clear" w:color="auto" w:fill="92D050"/>
            <w:vAlign w:val="center"/>
          </w:tcPr>
          <w:p w14:paraId="3B1C6F62" w14:textId="77777777" w:rsidR="0065314E" w:rsidRPr="0065314E" w:rsidRDefault="0065314E" w:rsidP="00BE167A">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F63" w14:textId="77777777" w:rsidR="0065314E" w:rsidRPr="0065314E" w:rsidRDefault="0065314E" w:rsidP="00BE167A">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"SBN", the following assignment is valid:</w:t>
            </w:r>
          </w:p>
          <w:p w14:paraId="3B1C6F64" w14:textId="77777777" w:rsidR="0065314E" w:rsidRPr="0065314E" w:rsidRDefault="0065314E" w:rsidP="00BE167A">
            <w:pPr>
              <w:rPr>
                <w:rFonts w:eastAsia="Times New Roman" w:cs="Arial"/>
                <w:color w:val="000000"/>
                <w:sz w:val="16"/>
                <w:szCs w:val="20"/>
                <w:lang w:eastAsia="de-DE"/>
              </w:rPr>
            </w:pPr>
          </w:p>
          <w:p w14:paraId="3B1C6F65" w14:textId="0A5AB648" w:rsidR="0065314E" w:rsidRPr="0065314E" w:rsidRDefault="0065314E" w:rsidP="00BE167A">
            <w:pPr>
              <w:rPr>
                <w:rFonts w:eastAsia="Times New Roman" w:cs="Arial"/>
                <w:color w:val="000000"/>
                <w:sz w:val="16"/>
                <w:szCs w:val="20"/>
                <w:lang w:eastAsia="de-DE"/>
              </w:rPr>
            </w:pPr>
            <w:r w:rsidRPr="0065314E">
              <w:rPr>
                <w:rFonts w:eastAsia="Times New Roman" w:cs="Arial"/>
                <w:color w:val="000000"/>
                <w:sz w:val="16"/>
                <w:szCs w:val="20"/>
                <w:lang w:eastAsia="de-DE"/>
              </w:rPr>
              <w:t>Batch Number (supplier)</w:t>
            </w:r>
          </w:p>
        </w:tc>
      </w:tr>
    </w:tbl>
    <w:p w14:paraId="3B1C6F67" w14:textId="77777777" w:rsidR="001E004D" w:rsidRDefault="001E004D" w:rsidP="00BE167A"/>
    <w:p w14:paraId="3B1C6F68" w14:textId="77777777" w:rsidR="00BE167A" w:rsidRDefault="00BE167A">
      <w:r>
        <w:br w:type="page"/>
      </w:r>
    </w:p>
    <w:p w14:paraId="3B1C6F69" w14:textId="77777777" w:rsidR="004C274A" w:rsidRDefault="004C274A" w:rsidP="004212F1">
      <w:pPr>
        <w:pStyle w:val="berschrift4"/>
        <w:ind w:left="864"/>
      </w:pPr>
      <w:bookmarkStart w:id="54" w:name="_Toc319064767"/>
      <w:r w:rsidRPr="004212F1">
        <w:t>asram:</w:t>
      </w:r>
      <w:r w:rsidR="00896149" w:rsidRPr="004212F1">
        <w:t>IndividualCITrade</w:t>
      </w:r>
      <w:r w:rsidR="004212F1">
        <w:t>Product</w:t>
      </w:r>
      <w:r w:rsidRPr="004212F1">
        <w:t>Instance</w:t>
      </w:r>
      <w:bookmarkEnd w:id="54"/>
    </w:p>
    <w:p w14:paraId="3B1C6F6A" w14:textId="77777777" w:rsidR="00760202" w:rsidRPr="00760202" w:rsidRDefault="00760202" w:rsidP="00760202"/>
    <w:p w14:paraId="3B1C6F6B" w14:textId="77777777" w:rsidR="00896149" w:rsidRDefault="00760202" w:rsidP="00896149">
      <w:r>
        <w:rPr>
          <w:noProof/>
          <w:lang w:eastAsia="zh-TW"/>
        </w:rPr>
        <mc:AlternateContent>
          <mc:Choice Requires="wpg">
            <w:drawing>
              <wp:inline distT="0" distB="0" distL="0" distR="0" wp14:anchorId="3B1C7112" wp14:editId="3B1C7113">
                <wp:extent cx="7100791" cy="1367258"/>
                <wp:effectExtent l="0" t="0" r="24130" b="4445"/>
                <wp:docPr id="6078" name="Gruppieren 6078"/>
                <wp:cNvGraphicFramePr/>
                <a:graphic xmlns:a="http://schemas.openxmlformats.org/drawingml/2006/main">
                  <a:graphicData uri="http://schemas.microsoft.com/office/word/2010/wordprocessingGroup">
                    <wpg:wgp>
                      <wpg:cNvGrpSpPr/>
                      <wpg:grpSpPr>
                        <a:xfrm>
                          <a:off x="0" y="0"/>
                          <a:ext cx="7100791" cy="1367258"/>
                          <a:chOff x="0" y="0"/>
                          <a:chExt cx="7100791" cy="1367258"/>
                        </a:xfrm>
                      </wpg:grpSpPr>
                      <wps:wsp>
                        <wps:cNvPr id="5813" name="Rectangle 268"/>
                        <wps:cNvSpPr>
                          <a:spLocks noChangeArrowheads="1"/>
                        </wps:cNvSpPr>
                        <wps:spPr bwMode="auto">
                          <a:xfrm>
                            <a:off x="3561907" y="1073888"/>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9" w14:textId="77777777" w:rsidR="00413327" w:rsidRPr="002F612C" w:rsidRDefault="00413327" w:rsidP="004C274A">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814" name="Rectangle 269"/>
                        <wps:cNvSpPr>
                          <a:spLocks noChangeArrowheads="1"/>
                        </wps:cNvSpPr>
                        <wps:spPr bwMode="auto">
                          <a:xfrm>
                            <a:off x="393404" y="414670"/>
                            <a:ext cx="2747645" cy="344805"/>
                          </a:xfrm>
                          <a:prstGeom prst="rect">
                            <a:avLst/>
                          </a:prstGeom>
                          <a:solidFill>
                            <a:srgbClr val="8DB3E2"/>
                          </a:solidFill>
                          <a:ln w="25400">
                            <a:solidFill>
                              <a:srgbClr val="000000"/>
                            </a:solidFill>
                            <a:miter lim="800000"/>
                            <a:headEnd/>
                            <a:tailEnd/>
                          </a:ln>
                        </wps:spPr>
                        <wps:txbx>
                          <w:txbxContent>
                            <w:p w14:paraId="3B1C71DA" w14:textId="77777777" w:rsidR="00413327" w:rsidRPr="004212F1" w:rsidRDefault="00413327" w:rsidP="004C274A">
                              <w:pPr>
                                <w:rPr>
                                  <w:rFonts w:cs="Arial"/>
                                  <w:b/>
                                  <w:bCs/>
                                  <w:szCs w:val="20"/>
                                </w:rPr>
                              </w:pPr>
                              <w:r>
                                <w:rPr>
                                  <w:rFonts w:cs="Arial"/>
                                  <w:b/>
                                  <w:bCs/>
                                  <w:szCs w:val="20"/>
                                </w:rPr>
                                <w:t>asram:</w:t>
                              </w:r>
                              <w:r w:rsidRPr="004212F1">
                                <w:rPr>
                                  <w:rFonts w:cs="Arial"/>
                                  <w:b/>
                                </w:rPr>
                                <w:t>IndividualCITradeProductInstance</w:t>
                              </w:r>
                            </w:p>
                          </w:txbxContent>
                        </wps:txbx>
                        <wps:bodyPr rot="0" vert="horz" wrap="square" lIns="91440" tIns="45720" rIns="91440" bIns="45720" anchor="t" anchorCtr="0" upright="1">
                          <a:noAutofit/>
                        </wps:bodyPr>
                      </wps:wsp>
                      <wps:wsp>
                        <wps:cNvPr id="5815" name="Rectangle 270"/>
                        <wps:cNvSpPr>
                          <a:spLocks noChangeArrowheads="1"/>
                        </wps:cNvSpPr>
                        <wps:spPr bwMode="auto">
                          <a:xfrm>
                            <a:off x="3561907" y="202019"/>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B" w14:textId="77777777" w:rsidR="00413327" w:rsidRPr="002F612C" w:rsidRDefault="00413327" w:rsidP="004C274A">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816" name="AutoShape 271"/>
                        <wps:cNvCnPr>
                          <a:cxnSpLocks noChangeShapeType="1"/>
                        </wps:cNvCnPr>
                        <wps:spPr bwMode="auto">
                          <a:xfrm>
                            <a:off x="3540642"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17" name="Rectangle 272"/>
                        <wps:cNvSpPr>
                          <a:spLocks noChangeArrowheads="1"/>
                        </wps:cNvSpPr>
                        <wps:spPr bwMode="auto">
                          <a:xfrm>
                            <a:off x="3157869"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18" name="Rectangle 273"/>
                        <wps:cNvSpPr>
                          <a:spLocks noChangeArrowheads="1"/>
                        </wps:cNvSpPr>
                        <wps:spPr bwMode="auto">
                          <a:xfrm>
                            <a:off x="3934046" y="871870"/>
                            <a:ext cx="31667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DC" w14:textId="77777777" w:rsidR="00413327" w:rsidRPr="000B6F81" w:rsidRDefault="00413327" w:rsidP="004C274A">
                              <w:r w:rsidRPr="004C274A">
                                <w:rPr>
                                  <w:rFonts w:cs="Arial"/>
                                  <w:bCs/>
                                  <w:szCs w:val="20"/>
                                </w:rPr>
                                <w:t>asram:</w:t>
                              </w:r>
                              <w:r>
                                <w:rPr>
                                  <w:rFonts w:cs="Arial"/>
                                  <w:bCs/>
                                  <w:szCs w:val="20"/>
                                </w:rPr>
                                <w:t>SupplierAssignedSerialIdentification</w:t>
                              </w:r>
                              <w:r w:rsidRPr="00896149">
                                <w:rPr>
                                  <w:rFonts w:cs="Arial"/>
                                  <w:bCs/>
                                  <w:szCs w:val="20"/>
                                </w:rPr>
                                <w:t>Identifier</w:t>
                              </w:r>
                            </w:p>
                          </w:txbxContent>
                        </wps:txbx>
                        <wps:bodyPr rot="0" vert="horz" wrap="square" lIns="91440" tIns="45720" rIns="91440" bIns="45720" anchor="t" anchorCtr="0" upright="1">
                          <a:noAutofit/>
                        </wps:bodyPr>
                      </wps:wsp>
                      <wps:wsp>
                        <wps:cNvPr id="5819" name="AutoShape 274"/>
                        <wps:cNvCnPr>
                          <a:cxnSpLocks noChangeShapeType="1"/>
                        </wps:cNvCnPr>
                        <wps:spPr bwMode="auto">
                          <a:xfrm>
                            <a:off x="3349255"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0" name="AutoShape 275"/>
                        <wps:cNvCnPr>
                          <a:cxnSpLocks noChangeShapeType="1"/>
                        </wps:cNvCnPr>
                        <wps:spPr bwMode="auto">
                          <a:xfrm>
                            <a:off x="3147237"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1" name="Rectangle 276"/>
                        <wps:cNvSpPr>
                          <a:spLocks noChangeArrowheads="1"/>
                        </wps:cNvSpPr>
                        <wps:spPr bwMode="auto">
                          <a:xfrm>
                            <a:off x="3934046" y="0"/>
                            <a:ext cx="16681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DD" w14:textId="77777777" w:rsidR="00413327" w:rsidRPr="000B6F81" w:rsidRDefault="00413327" w:rsidP="004C274A">
                              <w:pPr>
                                <w:rPr>
                                  <w:szCs w:val="20"/>
                                </w:rPr>
                              </w:pPr>
                              <w:r w:rsidRPr="00D56F2B">
                                <w:rPr>
                                  <w:rFonts w:cs="Arial"/>
                                  <w:bCs/>
                                  <w:szCs w:val="20"/>
                                  <w:lang w:val="de-DE"/>
                                </w:rPr>
                                <w:t>asram:</w:t>
                              </w:r>
                              <w:r>
                                <w:rPr>
                                  <w:rFonts w:cs="Arial"/>
                                  <w:bCs/>
                                  <w:szCs w:val="20"/>
                                  <w:lang w:val="de-DE"/>
                                </w:rPr>
                                <w:t>ExpiryDate</w:t>
                              </w:r>
                              <w:r w:rsidRPr="004C274A">
                                <w:rPr>
                                  <w:rFonts w:cs="Arial"/>
                                  <w:bCs/>
                                  <w:szCs w:val="20"/>
                                  <w:lang w:val="de-DE"/>
                                </w:rPr>
                                <w:t>Time</w:t>
                              </w:r>
                            </w:p>
                          </w:txbxContent>
                        </wps:txbx>
                        <wps:bodyPr rot="0" vert="horz" wrap="square" lIns="91440" tIns="45720" rIns="91440" bIns="45720" anchor="t" anchorCtr="0" upright="1">
                          <a:noAutofit/>
                        </wps:bodyPr>
                      </wps:wsp>
                      <wps:wsp>
                        <wps:cNvPr id="5822" name="AutoShape 277"/>
                        <wps:cNvCnPr>
                          <a:cxnSpLocks noChangeShapeType="1"/>
                        </wps:cNvCnPr>
                        <wps:spPr bwMode="auto">
                          <a:xfrm>
                            <a:off x="3540642"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3" name="AutoShape 278"/>
                        <wps:cNvCnPr>
                          <a:cxnSpLocks noChangeShapeType="1"/>
                        </wps:cNvCnPr>
                        <wps:spPr bwMode="auto">
                          <a:xfrm>
                            <a:off x="3540642"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77" name="Rechteck 6077"/>
                        <wps:cNvSpPr>
                          <a:spLocks noChangeArrowheads="1"/>
                        </wps:cNvSpPr>
                        <wps:spPr bwMode="auto">
                          <a:xfrm>
                            <a:off x="0" y="41467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DE" w14:textId="77777777" w:rsidR="00413327" w:rsidRDefault="00413327" w:rsidP="0076020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078" o:spid="_x0000_s1386" style="width:559.1pt;height:107.65pt;mso-position-horizontal-relative:char;mso-position-vertical-relative:line" coordsize="71007,13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">
                <v:rect id="Rectangle 268" o:spid="_x0000_s1387" style="position:absolute;left:35619;top:1073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gqWMQA&#10;AADdAAAADwAAAGRycy9kb3ducmV2LnhtbESPT4vCMBTE7wt+h/AEb2viv6LVKIsgCLqH1QWvj+bZ&#10;FpuXbhO1fnsjLHgcZuY3zGLV2krcqPGlYw2DvgJBnDlTcq7h97j5nILwAdlg5Zg0PMjDatn5WGBq&#10;3J1/6HYIuYgQ9ilqKEKoUyl9VpBF33c1cfTOrrEYomxyaRq8R7it5FCpRFosOS4UWNO6oOxyuFoN&#10;mIzN3/d5tD/urgnO8lZtJielda/bfs1BBGrDO/zf3hoNk+lgBK838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oKljEAAAA3QAAAA8AAAAAAAAAAAAAAAAAmAIAAGRycy9k&#10;b3ducmV2LnhtbFBLBQYAAAAABAAEAPUAAACJAwAAAAA=&#10;" stroked="f">
                  <v:textbox>
                    <w:txbxContent>
                      <w:p w:rsidR="001767C7" w:rsidRPr="002F612C" w:rsidRDefault="001767C7" w:rsidP="004C274A">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269" o:spid="_x0000_s1388" style="position:absolute;left:3934;top:4146;width:2747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pOiMYA&#10;AADdAAAADwAAAGRycy9kb3ducmV2LnhtbESPQWvCQBSE70L/w/IK3nRjsCWmrqEoAemhUFvo9Zl9&#10;zYZm34bsGqO/visIPQ4z8w2zLkbbioF63zhWsJgnIIgrpxuuFXx9lrMMhA/IGlvHpOBCHorNw2SN&#10;uXZn/qDhEGoRIexzVGBC6HIpfWXIop+7jjh6P663GKLsa6l7PEe4bWWaJM/SYsNxwWBHW0PV7+Fk&#10;FexO36a8OuPf3qm56iO67SrdKzV9HF9fQAQaw3/43t5rBU/ZYgm3N/E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pOiMYAAADdAAAADwAAAAAAAAAAAAAAAACYAgAAZHJz&#10;L2Rvd25yZXYueG1sUEsFBgAAAAAEAAQA9QAAAIsDAAAAAA==&#10;" fillcolor="#8db3e2" strokeweight="2pt">
                  <v:textbox>
                    <w:txbxContent>
                      <w:p w:rsidR="001767C7" w:rsidRPr="004212F1" w:rsidRDefault="001767C7" w:rsidP="004C274A">
                        <w:pPr>
                          <w:rPr>
                            <w:rFonts w:cs="Arial"/>
                            <w:b/>
                            <w:bCs/>
                            <w:szCs w:val="20"/>
                          </w:rPr>
                        </w:pPr>
                        <w:proofErr w:type="spellStart"/>
                        <w:proofErr w:type="gramStart"/>
                        <w:r>
                          <w:rPr>
                            <w:rFonts w:cs="Arial"/>
                            <w:b/>
                            <w:bCs/>
                            <w:szCs w:val="20"/>
                          </w:rPr>
                          <w:t>asram:</w:t>
                        </w:r>
                        <w:proofErr w:type="gramEnd"/>
                        <w:r w:rsidRPr="004212F1">
                          <w:rPr>
                            <w:rFonts w:cs="Arial"/>
                            <w:b/>
                          </w:rPr>
                          <w:t>IndividualCITradeProductInstance</w:t>
                        </w:r>
                        <w:proofErr w:type="spellEnd"/>
                      </w:p>
                    </w:txbxContent>
                  </v:textbox>
                </v:rect>
                <v:rect id="Rectangle 270" o:spid="_x0000_s1389" style="position:absolute;left:35619;top:2020;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t8UA&#10;AADdAAAADwAAAGRycy9kb3ducmV2LnhtbESPQWvCQBSE70L/w/IKveluWhM0ZpVSEArWQ1Xw+sg+&#10;k9Ds2zS7avz3bkHocZiZb5hiNdhWXKj3jWMNyUSBIC6dabjScNivxzMQPiAbbB2Thht5WC2fRgXm&#10;xl35my67UIkIYZ+jhjqELpfSlzVZ9BPXEUfv5HqLIcq+kqbHa4TbVr4qlUmLDceFGjv6qKn82Z2t&#10;Bsym5nd7evvab84ZzqtBrdOj0vrleXhfgAg0hP/wo/1pNKSzJIW/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zRe3xQAAAN0AAAAPAAAAAAAAAAAAAAAAAJgCAABkcnMv&#10;ZG93bnJldi54bWxQSwUGAAAAAAQABAD1AAAAigMAAAAA&#10;" stroked="f">
                  <v:textbox>
                    <w:txbxContent>
                      <w:p w:rsidR="001767C7" w:rsidRPr="002F612C" w:rsidRDefault="001767C7" w:rsidP="004C274A">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shape id="AutoShape 271" o:spid="_x0000_s1390" type="#_x0000_t32" style="position:absolute;left:35406;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iYMYAAADdAAAADwAAAGRycy9kb3ducmV2LnhtbESPW4vCMBSE3wX/QziCb5q6uF6qURZB&#10;XIRd8YK+HppjW2xOShNr/fdGWNjHYWa+YebLxhSipsrllhUM+hEI4sTqnFMFp+O6NwHhPLLGwjIp&#10;eJKD5aLdmmOs7YP3VB98KgKEXYwKMu/LWEqXZGTQ9W1JHLyrrQz6IKtU6gofAW4K+RFFI2kw57CQ&#10;YUmrjJLb4W4U1Lvz73hd1pudT8/D/XY4vaD5Uarbab5mIDw1/j/81/7WCj4ngxG834QnIB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HImDGAAAA3QAAAA8AAAAAAAAA&#10;AAAAAAAAoQIAAGRycy9kb3ducmV2LnhtbFBLBQYAAAAABAAEAPkAAACUAwAAAAA=&#10;" strokeweight="2pt"/>
                <v:rect id="Rectangle 272" o:spid="_x0000_s1391" style="position:absolute;left:31578;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8MMUA&#10;AADdAAAADwAAAGRycy9kb3ducmV2LnhtbESPQWsCMRSE7wX/Q3hCbzWroC5bo4hQFERo1d4fm9fd&#10;pZuXbZLV1F9vCgWPw8x8wyxW0bTiQs43lhWMRxkI4tLqhisF59PbSw7CB2SNrWVS8EseVsvB0wIL&#10;ba/8QZdjqESCsC9QQR1CV0jpy5oM+pHtiJP3ZZ3BkKSrpHZ4TXDTykmWzaTBhtNCjR1taiq/j71R&#10;0B2m/Xb+s3e3z7x/L3EfbZhEpZ6Hcf0KIlAMj/B/e6cVTPPxHP7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n7wwxQAAAN0AAAAPAAAAAAAAAAAAAAAAAJgCAABkcnMv&#10;ZG93bnJldi54bWxQSwUGAAAAAAQABAD1AAAAigMAAAAA&#10;" strokeweight="2pt"/>
                <v:rect id="Rectangle 273" o:spid="_x0000_s1392" style="position:absolute;left:39340;top:8718;width:3166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aA18UA&#10;AADdAAAADwAAAGRycy9kb3ducmV2LnhtbESPwUrDQBCG70LfYRnBi9hNRGuJ3ZaiiOKpSUvPQ3ZM&#10;gtnZsLu227d3DoLH4Z//m29Wm+xGdaIQB88GynkBirj1duDOwGH/drcEFROyxdEzGbhQhM16drXC&#10;yvoz13RqUqcEwrFCA31KU6V1bHtyGOd+IpbsyweHScbQaRvwLHA36vuiWGiHA8uFHid66an9bn6c&#10;aJS5Pjbvtxf/6V/robThYZefjLm5zttnUIly+l/+a39YA4/LUnTlG0G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oDXxQAAAN0AAAAPAAAAAAAAAAAAAAAAAJgCAABkcnMv&#10;ZG93bnJldi54bWxQSwUGAAAAAAQABAD1AAAAigMAAAAA&#10;" filled="f" fillcolor="#8db3e2" strokeweight="2pt">
                  <v:textbox>
                    <w:txbxContent>
                      <w:p w:rsidR="001767C7" w:rsidRPr="000B6F81" w:rsidRDefault="001767C7" w:rsidP="004C274A">
                        <w:proofErr w:type="spellStart"/>
                        <w:proofErr w:type="gramStart"/>
                        <w:r w:rsidRPr="004C274A">
                          <w:rPr>
                            <w:rFonts w:cs="Arial"/>
                            <w:bCs/>
                            <w:szCs w:val="20"/>
                          </w:rPr>
                          <w:t>asram:</w:t>
                        </w:r>
                        <w:proofErr w:type="gramEnd"/>
                        <w:r>
                          <w:rPr>
                            <w:rFonts w:cs="Arial"/>
                            <w:bCs/>
                            <w:szCs w:val="20"/>
                          </w:rPr>
                          <w:t>SupplierAssignedSerialIdentification</w:t>
                        </w:r>
                        <w:r w:rsidRPr="00896149">
                          <w:rPr>
                            <w:rFonts w:cs="Arial"/>
                            <w:bCs/>
                            <w:szCs w:val="20"/>
                          </w:rPr>
                          <w:t>Identifier</w:t>
                        </w:r>
                        <w:proofErr w:type="spellEnd"/>
                      </w:p>
                    </w:txbxContent>
                  </v:textbox>
                </v:rect>
                <v:shape id="AutoShape 274" o:spid="_x0000_s1393" type="#_x0000_t32" style="position:absolute;left:33492;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i2EscAAADdAAAADwAAAGRycy9kb3ducmV2LnhtbESPQWvCQBSE7wX/w/KE3pqNklaNrlKE&#10;oBRaiYpeH9lnEpp9G7LbmP77bqHQ4zAz3zCrzWAa0VPnassKJlEMgriwuuZSwfmUPc1BOI+ssbFM&#10;Cr7JwWY9elhhqu2dc+qPvhQBwi5FBZX3bSqlKyoy6CLbEgfvZjuDPsiulLrDe4CbRk7j+EUarDks&#10;VNjStqLi8/hlFPSHy8csa/vdwZeXJH9LFlc070o9jofXJQhPg/8P/7X3WsHzfLKA3zfh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GLYSxwAAAN0AAAAPAAAAAAAA&#10;AAAAAAAAAKECAABkcnMvZG93bnJldi54bWxQSwUGAAAAAAQABAD5AAAAlQMAAAAA&#10;" strokeweight="2pt"/>
                <v:shape id="AutoShape 275" o:spid="_x0000_s1394" type="#_x0000_t32" style="position:absolute;left:31472;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7VMsIAAADdAAAADwAAAGRycy9kb3ducmV2LnhtbERPTYvCMBC9C/sfwix401RRV6tRRBBF&#10;cEVX9Do0Y1tsJqWJtf57cxD2+Hjfs0VjClFT5XLLCnrdCARxYnXOqYLz37ozBuE8ssbCMil4kYPF&#10;/Ks1w1jbJx+pPvlUhBB2MSrIvC9jKV2SkUHXtSVx4G62MugDrFKpK3yGcFPIfhSNpMGcQ0OGJa0y&#10;Su6nh1FQHy6/P+uy3hx8ehkcd4PJFc1eqfZ3s5yC8NT4f/HHvdUKhuN+2B/ehCcg5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07VMsIAAADdAAAADwAAAAAAAAAAAAAA&#10;AAChAgAAZHJzL2Rvd25yZXYueG1sUEsFBgAAAAAEAAQA+QAAAJADAAAAAA==&#10;" strokeweight="2pt"/>
                <v:rect id="Rectangle 276" o:spid="_x0000_s1395" style="position:absolute;left:39340;width:1668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j98UA&#10;AADdAAAADwAAAGRycy9kb3ducmV2LnhtbESPQWsCMRCF7wX/QxjBS9HsilXZGkUqpaUndy09D5vp&#10;7uJmsiSpxn9vCoUeH2/e9+ZtdtH04kLOd5YV5LMMBHFtdceNgs/T63QNwgdkjb1lUnAjD7vt6GGD&#10;hbZXLulShUYkCPsCFbQhDIWUvm7JoJ/ZgTh539YZDEm6RmqH1wQ3vZxn2VIa7Dg1tDjQS0v1ufox&#10;6Y08ll/V2+PNfthD2eXaLY5xpdRkHPfPIALF8H/8l37XCp7W8xx+1yQE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8OP3xQAAAN0AAAAPAAAAAAAAAAAAAAAAAJgCAABkcnMv&#10;ZG93bnJldi54bWxQSwUGAAAAAAQABAD1AAAAigMAAAAA&#10;" filled="f" fillcolor="#8db3e2" strokeweight="2pt">
                  <v:textbox>
                    <w:txbxContent>
                      <w:p w:rsidR="001767C7" w:rsidRPr="000B6F81" w:rsidRDefault="001767C7" w:rsidP="004C274A">
                        <w:pPr>
                          <w:rPr>
                            <w:szCs w:val="20"/>
                          </w:rPr>
                        </w:pPr>
                        <w:proofErr w:type="spellStart"/>
                        <w:r w:rsidRPr="00D56F2B">
                          <w:rPr>
                            <w:rFonts w:cs="Arial"/>
                            <w:bCs/>
                            <w:szCs w:val="20"/>
                            <w:lang w:val="de-DE"/>
                          </w:rPr>
                          <w:t>asram:</w:t>
                        </w:r>
                        <w:r>
                          <w:rPr>
                            <w:rFonts w:cs="Arial"/>
                            <w:bCs/>
                            <w:szCs w:val="20"/>
                            <w:lang w:val="de-DE"/>
                          </w:rPr>
                          <w:t>ExpiryDate</w:t>
                        </w:r>
                        <w:r w:rsidRPr="004C274A">
                          <w:rPr>
                            <w:rFonts w:cs="Arial"/>
                            <w:bCs/>
                            <w:szCs w:val="20"/>
                            <w:lang w:val="de-DE"/>
                          </w:rPr>
                          <w:t>Time</w:t>
                        </w:r>
                        <w:proofErr w:type="spellEnd"/>
                      </w:p>
                    </w:txbxContent>
                  </v:textbox>
                </v:rect>
                <v:shape id="AutoShape 277" o:spid="_x0000_s1396" type="#_x0000_t32" style="position:absolute;left:35406;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u3sYAAADdAAAADwAAAGRycy9kb3ducmV2LnhtbESPQWvCQBSE70L/w/IEb2Zj0FbTbEQE&#10;aSlU0Ra9PrKvSWj2bciuMf77bqHQ4zAz3zDZejCN6KlztWUFsygGQVxYXXOp4PNjN12CcB5ZY2OZ&#10;FNzJwTp/GGWYanvjI/UnX4oAYZeigsr7NpXSFRUZdJFtiYP3ZTuDPsiulLrDW4CbRiZx/CgN1hwW&#10;KmxpW1HxfboaBf3hvH/atf3LwZfn+fFtvrqgeVdqMh42zyA8Df4//Nd+1QoWyySB3zfhCcj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Q7t7GAAAA3QAAAA8AAAAAAAAA&#10;AAAAAAAAoQIAAGRycy9kb3ducmV2LnhtbFBLBQYAAAAABAAEAPkAAACUAwAAAAA=&#10;" strokeweight="2pt"/>
                <v:shape id="AutoShape 278" o:spid="_x0000_s1397" type="#_x0000_t32" style="position:absolute;left:35406;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xLRccAAADdAAAADwAAAGRycy9kb3ducmV2LnhtbESPW2vCQBSE3wv+h+UIvtWNl3qJrlIK&#10;ohTa4AV9PWSPSTB7NmTXGP99t1Do4zAz3zDLdWtK0VDtCssKBv0IBHFqdcGZgtNx8zoD4TyyxtIy&#10;KXiSg/Wq87LEWNsH76k5+EwECLsYFeTeV7GULs3JoOvbijh4V1sb9EHWmdQ1PgLclHIYRRNpsOCw&#10;kGNFHzmlt8PdKGiS8/d0UzXbxGfn8f5zPL+g+VKq123fFyA8tf4//NfeaQVvs+EIft+EJ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nEtFxwAAAN0AAAAPAAAAAAAA&#10;AAAAAAAAAKECAABkcnMvZG93bnJldi54bWxQSwUGAAAAAAQABAD5AAAAlQMAAAAA&#10;" strokeweight="2pt"/>
                <v:rect id="Rechteck 6077" o:spid="_x0000_s1398" style="position:absolute;top:4146;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VzMYA&#10;AADdAAAADwAAAGRycy9kb3ducmV2LnhtbESPQWvCQBSE70L/w/IKXkQ39qAlZiNFKAYRpLH1/Mg+&#10;k2D2bcxuk/jvu4VCj8PMfMMk29E0oqfO1ZYVLBcRCOLC6ppLBZ/n9/krCOeRNTaWScGDHGzTp0mC&#10;sbYDf1Cf+1IECLsYFVTet7GUrqjIoFvYljh4V9sZ9EF2pdQdDgFuGvkSRStpsOawUGFLu4qKW/5t&#10;FAzFqb+cj3t5ml0yy/fsvsu/DkpNn8e3DQhPo/8P/7UzrWAVrdfw+yY8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VzMYAAADdAAAADwAAAAAAAAAAAAAAAACYAgAAZHJz&#10;L2Rvd25yZXYueG1sUEsFBgAAAAAEAAQA9QAAAIsDAAAAAA==&#10;" filled="f" stroked="f">
                  <v:textbox>
                    <w:txbxContent>
                      <w:p w:rsidR="001767C7" w:rsidRDefault="001767C7" w:rsidP="00760202">
                        <w:pPr>
                          <w:rPr>
                            <w:rFonts w:cs="Arial"/>
                            <w:b/>
                            <w:sz w:val="24"/>
                            <w:szCs w:val="24"/>
                            <w:lang w:val="de-DE"/>
                          </w:rPr>
                        </w:pPr>
                        <w:r>
                          <w:rPr>
                            <w:rFonts w:cs="Arial"/>
                            <w:b/>
                            <w:sz w:val="24"/>
                            <w:szCs w:val="24"/>
                            <w:lang w:val="de-DE"/>
                          </w:rPr>
                          <w:t>0..*</w:t>
                        </w:r>
                      </w:p>
                    </w:txbxContent>
                  </v:textbox>
                </v:rect>
                <w10:anchorlock/>
              </v:group>
            </w:pict>
          </mc:Fallback>
        </mc:AlternateContent>
      </w:r>
    </w:p>
    <w:p w14:paraId="3B1C6F6C" w14:textId="77777777" w:rsidR="00760202" w:rsidRDefault="00760202" w:rsidP="00896149"/>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35"/>
        <w:gridCol w:w="1134"/>
        <w:gridCol w:w="995"/>
        <w:gridCol w:w="850"/>
        <w:gridCol w:w="2370"/>
        <w:gridCol w:w="870"/>
        <w:gridCol w:w="4348"/>
      </w:tblGrid>
      <w:tr w:rsidR="00760202" w:rsidRPr="00545979" w14:paraId="3B1C6F74" w14:textId="77777777" w:rsidTr="00760202">
        <w:trPr>
          <w:cantSplit/>
          <w:trHeight w:val="329"/>
          <w:tblHeader/>
        </w:trPr>
        <w:tc>
          <w:tcPr>
            <w:tcW w:w="1357" w:type="pct"/>
            <w:shd w:val="clear" w:color="auto" w:fill="FFFFCC"/>
            <w:vAlign w:val="center"/>
          </w:tcPr>
          <w:p w14:paraId="3B1C6F6D" w14:textId="77777777" w:rsidR="0065314E" w:rsidRPr="0065314E" w:rsidRDefault="0065314E" w:rsidP="00760202">
            <w:pPr>
              <w:rPr>
                <w:rFonts w:eastAsia="Times New Roman"/>
                <w:b/>
                <w:bCs/>
                <w:color w:val="000000"/>
                <w:lang w:val="de-DE" w:eastAsia="de-DE"/>
              </w:rPr>
            </w:pPr>
            <w:r w:rsidRPr="0065314E">
              <w:rPr>
                <w:rFonts w:eastAsia="Times New Roman"/>
                <w:b/>
                <w:bCs/>
                <w:color w:val="000000"/>
                <w:lang w:eastAsia="de-DE"/>
              </w:rPr>
              <w:t>Name</w:t>
            </w:r>
          </w:p>
        </w:tc>
        <w:tc>
          <w:tcPr>
            <w:tcW w:w="391" w:type="pct"/>
            <w:shd w:val="clear" w:color="auto" w:fill="FFFFCC"/>
            <w:vAlign w:val="center"/>
          </w:tcPr>
          <w:p w14:paraId="3B1C6F6E" w14:textId="77777777" w:rsidR="0065314E" w:rsidRPr="0065314E" w:rsidRDefault="0065314E" w:rsidP="00760202">
            <w:pPr>
              <w:rPr>
                <w:rFonts w:eastAsia="Times New Roman"/>
                <w:b/>
                <w:bCs/>
                <w:color w:val="000000"/>
                <w:lang w:val="de-DE" w:eastAsia="de-DE"/>
              </w:rPr>
            </w:pPr>
            <w:r w:rsidRPr="0065314E">
              <w:rPr>
                <w:rFonts w:eastAsia="Times New Roman"/>
                <w:b/>
                <w:bCs/>
                <w:color w:val="000000"/>
                <w:lang w:eastAsia="de-DE"/>
              </w:rPr>
              <w:t>Type</w:t>
            </w:r>
          </w:p>
        </w:tc>
        <w:tc>
          <w:tcPr>
            <w:tcW w:w="343" w:type="pct"/>
            <w:shd w:val="clear" w:color="auto" w:fill="FFFFCC"/>
            <w:vAlign w:val="center"/>
          </w:tcPr>
          <w:p w14:paraId="3B1C6F6F" w14:textId="77777777" w:rsidR="0065314E" w:rsidRPr="0065314E" w:rsidRDefault="0065314E" w:rsidP="00760202">
            <w:pPr>
              <w:rPr>
                <w:rFonts w:eastAsia="Times New Roman"/>
                <w:b/>
                <w:bCs/>
                <w:color w:val="000000"/>
                <w:lang w:val="de-DE" w:eastAsia="de-DE"/>
              </w:rPr>
            </w:pPr>
            <w:r w:rsidRPr="0065314E">
              <w:rPr>
                <w:rFonts w:eastAsia="Times New Roman"/>
                <w:b/>
                <w:bCs/>
                <w:color w:val="000000"/>
                <w:lang w:eastAsia="de-DE"/>
              </w:rPr>
              <w:t>Length</w:t>
            </w:r>
          </w:p>
        </w:tc>
        <w:tc>
          <w:tcPr>
            <w:tcW w:w="293" w:type="pct"/>
            <w:shd w:val="clear" w:color="auto" w:fill="FFFFCC"/>
            <w:vAlign w:val="center"/>
          </w:tcPr>
          <w:p w14:paraId="3B1C6F70" w14:textId="77777777" w:rsidR="0065314E" w:rsidRPr="0065314E" w:rsidRDefault="0065314E" w:rsidP="00760202">
            <w:pPr>
              <w:rPr>
                <w:rFonts w:eastAsia="Times New Roman"/>
                <w:b/>
                <w:bCs/>
                <w:color w:val="000000"/>
                <w:lang w:val="de-DE" w:eastAsia="de-DE"/>
              </w:rPr>
            </w:pPr>
            <w:r w:rsidRPr="0065314E">
              <w:rPr>
                <w:rFonts w:eastAsia="Times New Roman"/>
                <w:b/>
                <w:bCs/>
                <w:color w:val="000000"/>
                <w:lang w:val="de-DE" w:eastAsia="de-DE"/>
              </w:rPr>
              <w:t>Level</w:t>
            </w:r>
          </w:p>
        </w:tc>
        <w:tc>
          <w:tcPr>
            <w:tcW w:w="817" w:type="pct"/>
            <w:shd w:val="clear" w:color="auto" w:fill="FFFFCC"/>
            <w:vAlign w:val="center"/>
          </w:tcPr>
          <w:p w14:paraId="3B1C6F71" w14:textId="77777777" w:rsidR="0065314E" w:rsidRPr="0065314E" w:rsidRDefault="0065314E" w:rsidP="00760202">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F72" w14:textId="77777777" w:rsidR="0065314E" w:rsidRPr="0065314E" w:rsidRDefault="0065314E" w:rsidP="00760202">
            <w:pPr>
              <w:rPr>
                <w:rFonts w:eastAsia="Times New Roman"/>
                <w:b/>
                <w:bCs/>
                <w:color w:val="000000"/>
                <w:lang w:val="de-DE" w:eastAsia="de-DE"/>
              </w:rPr>
            </w:pPr>
            <w:r w:rsidRPr="0065314E">
              <w:rPr>
                <w:rFonts w:eastAsia="Times New Roman"/>
                <w:b/>
                <w:bCs/>
                <w:color w:val="000000"/>
                <w:lang w:eastAsia="de-DE"/>
              </w:rPr>
              <w:t>M/C</w:t>
            </w:r>
          </w:p>
        </w:tc>
        <w:tc>
          <w:tcPr>
            <w:tcW w:w="1499" w:type="pct"/>
            <w:shd w:val="clear" w:color="auto" w:fill="FFFFCC"/>
            <w:vAlign w:val="center"/>
          </w:tcPr>
          <w:p w14:paraId="3B1C6F73" w14:textId="77777777" w:rsidR="0065314E" w:rsidRPr="0065314E" w:rsidRDefault="0065314E" w:rsidP="00760202">
            <w:pPr>
              <w:rPr>
                <w:rFonts w:eastAsia="Times New Roman"/>
                <w:b/>
                <w:bCs/>
                <w:color w:val="000000"/>
                <w:lang w:eastAsia="de-DE"/>
              </w:rPr>
            </w:pPr>
            <w:r w:rsidRPr="0065314E">
              <w:rPr>
                <w:rFonts w:eastAsia="Times New Roman"/>
                <w:b/>
                <w:bCs/>
                <w:color w:val="000000"/>
                <w:lang w:eastAsia="de-DE"/>
              </w:rPr>
              <w:t>Description</w:t>
            </w:r>
          </w:p>
        </w:tc>
      </w:tr>
      <w:tr w:rsidR="00760202" w:rsidRPr="00545979" w14:paraId="3B1C6F7C" w14:textId="77777777" w:rsidTr="00760202">
        <w:trPr>
          <w:cantSplit/>
          <w:trHeight w:val="340"/>
        </w:trPr>
        <w:tc>
          <w:tcPr>
            <w:tcW w:w="1357" w:type="pct"/>
            <w:shd w:val="clear" w:color="auto" w:fill="92D050"/>
            <w:vAlign w:val="center"/>
          </w:tcPr>
          <w:p w14:paraId="3B1C6F75" w14:textId="77777777" w:rsidR="0065314E" w:rsidRPr="0065314E" w:rsidRDefault="0065314E" w:rsidP="00760202">
            <w:pPr>
              <w:rPr>
                <w:rFonts w:eastAsia="Times New Roman" w:cs="Arial"/>
                <w:color w:val="000000"/>
                <w:sz w:val="16"/>
                <w:szCs w:val="20"/>
                <w:lang w:eastAsia="de-DE"/>
              </w:rPr>
            </w:pPr>
            <w:r w:rsidRPr="0065314E">
              <w:rPr>
                <w:rFonts w:cs="Arial"/>
                <w:bCs/>
                <w:sz w:val="16"/>
                <w:szCs w:val="20"/>
                <w:lang w:val="de-DE"/>
              </w:rPr>
              <w:t>asram:ExpiryDateTime</w:t>
            </w:r>
          </w:p>
        </w:tc>
        <w:tc>
          <w:tcPr>
            <w:tcW w:w="391" w:type="pct"/>
            <w:shd w:val="clear" w:color="auto" w:fill="92D050"/>
            <w:vAlign w:val="center"/>
          </w:tcPr>
          <w:p w14:paraId="3B1C6F76" w14:textId="77777777" w:rsidR="0065314E" w:rsidRPr="0065314E" w:rsidRDefault="0065314E" w:rsidP="00760202">
            <w:pPr>
              <w:rPr>
                <w:rFonts w:eastAsia="Times New Roman" w:cs="Arial"/>
                <w:color w:val="000000"/>
                <w:sz w:val="16"/>
                <w:szCs w:val="20"/>
                <w:lang w:eastAsia="de-DE"/>
              </w:rPr>
            </w:pPr>
            <w:r w:rsidRPr="0065314E">
              <w:rPr>
                <w:rFonts w:cs="Arial"/>
                <w:color w:val="000000"/>
                <w:sz w:val="16"/>
                <w:szCs w:val="20"/>
              </w:rPr>
              <w:t>DATETIME</w:t>
            </w:r>
          </w:p>
        </w:tc>
        <w:tc>
          <w:tcPr>
            <w:tcW w:w="343" w:type="pct"/>
            <w:shd w:val="clear" w:color="auto" w:fill="92D050"/>
            <w:vAlign w:val="center"/>
          </w:tcPr>
          <w:p w14:paraId="3B1C6F77" w14:textId="77777777" w:rsidR="0065314E" w:rsidRPr="0065314E" w:rsidRDefault="0065314E" w:rsidP="00760202">
            <w:pPr>
              <w:rPr>
                <w:rFonts w:eastAsia="Times New Roman" w:cs="Arial"/>
                <w:color w:val="000000"/>
                <w:sz w:val="16"/>
                <w:szCs w:val="20"/>
                <w:lang w:eastAsia="de-DE"/>
              </w:rPr>
            </w:pPr>
            <w:r w:rsidRPr="0065314E">
              <w:rPr>
                <w:rFonts w:eastAsia="Times New Roman" w:cs="Arial"/>
                <w:color w:val="000000"/>
                <w:sz w:val="16"/>
                <w:szCs w:val="20"/>
                <w:lang w:eastAsia="de-DE"/>
              </w:rPr>
              <w:t>14</w:t>
            </w:r>
          </w:p>
        </w:tc>
        <w:tc>
          <w:tcPr>
            <w:tcW w:w="293" w:type="pct"/>
            <w:shd w:val="clear" w:color="auto" w:fill="92D050"/>
            <w:vAlign w:val="center"/>
          </w:tcPr>
          <w:p w14:paraId="3B1C6F78" w14:textId="77777777" w:rsidR="0065314E" w:rsidRPr="0065314E" w:rsidRDefault="0065314E" w:rsidP="00760202">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817" w:type="pct"/>
            <w:shd w:val="clear" w:color="auto" w:fill="92D050"/>
            <w:vAlign w:val="center"/>
          </w:tcPr>
          <w:p w14:paraId="3B1C6F79" w14:textId="77777777" w:rsidR="0065314E" w:rsidRPr="0065314E" w:rsidRDefault="0065314E" w:rsidP="00760202">
            <w:pPr>
              <w:rPr>
                <w:rFonts w:eastAsia="Times New Roman" w:cs="Arial"/>
                <w:color w:val="000000"/>
                <w:sz w:val="16"/>
                <w:szCs w:val="20"/>
                <w:lang w:val="de-DE" w:eastAsia="de-DE"/>
              </w:rPr>
            </w:pPr>
            <w:r w:rsidRPr="0065314E">
              <w:rPr>
                <w:rFonts w:eastAsia="Times New Roman" w:cs="Arial"/>
                <w:color w:val="000000"/>
                <w:sz w:val="16"/>
                <w:szCs w:val="20"/>
                <w:lang w:val="de-DE" w:eastAsia="de-DE"/>
              </w:rPr>
              <w:t>2011-06-28T10:02:45</w:t>
            </w:r>
          </w:p>
        </w:tc>
        <w:tc>
          <w:tcPr>
            <w:tcW w:w="300" w:type="pct"/>
            <w:shd w:val="clear" w:color="auto" w:fill="92D050"/>
            <w:vAlign w:val="center"/>
          </w:tcPr>
          <w:p w14:paraId="3B1C6F7A" w14:textId="77777777" w:rsidR="0065314E" w:rsidRPr="0065314E" w:rsidRDefault="0065314E" w:rsidP="00760202">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499" w:type="pct"/>
            <w:shd w:val="clear" w:color="auto" w:fill="92D050"/>
            <w:vAlign w:val="center"/>
          </w:tcPr>
          <w:p w14:paraId="3B1C6F7B" w14:textId="012965A1" w:rsidR="0065314E" w:rsidRPr="0065314E" w:rsidRDefault="005225B4" w:rsidP="005225B4">
            <w:pPr>
              <w:rPr>
                <w:rFonts w:eastAsia="Times New Roman" w:cs="Arial"/>
                <w:color w:val="000000"/>
                <w:sz w:val="16"/>
                <w:szCs w:val="20"/>
                <w:lang w:eastAsia="de-DE"/>
              </w:rPr>
            </w:pPr>
            <w:r>
              <w:rPr>
                <w:rFonts w:eastAsia="Times New Roman" w:cs="Arial"/>
                <w:color w:val="000000"/>
                <w:sz w:val="16"/>
                <w:szCs w:val="20"/>
                <w:lang w:eastAsia="de-DE"/>
              </w:rPr>
              <w:t>The date after which the article should not be used because of an expected decline in quality or effectiveness</w:t>
            </w:r>
          </w:p>
        </w:tc>
      </w:tr>
      <w:tr w:rsidR="00760202" w:rsidRPr="007A6D70" w14:paraId="3B1C6F84" w14:textId="77777777" w:rsidTr="00760202">
        <w:trPr>
          <w:cantSplit/>
          <w:trHeight w:val="340"/>
        </w:trPr>
        <w:tc>
          <w:tcPr>
            <w:tcW w:w="1357" w:type="pct"/>
            <w:shd w:val="clear" w:color="auto" w:fill="92D050"/>
            <w:vAlign w:val="center"/>
          </w:tcPr>
          <w:p w14:paraId="3B1C6F7D" w14:textId="77777777" w:rsidR="0065314E" w:rsidRPr="0065314E" w:rsidRDefault="0065314E" w:rsidP="00760202">
            <w:pPr>
              <w:rPr>
                <w:rFonts w:eastAsia="Times New Roman" w:cs="Arial"/>
                <w:color w:val="000000"/>
                <w:sz w:val="16"/>
                <w:szCs w:val="20"/>
                <w:highlight w:val="yellow"/>
                <w:lang w:eastAsia="de-DE"/>
              </w:rPr>
            </w:pPr>
            <w:r w:rsidRPr="0065314E">
              <w:rPr>
                <w:rFonts w:cs="Arial"/>
                <w:bCs/>
                <w:sz w:val="16"/>
                <w:szCs w:val="20"/>
              </w:rPr>
              <w:t>asram:SupplierAssignedSerialIdentificationIdentifier</w:t>
            </w:r>
          </w:p>
        </w:tc>
        <w:tc>
          <w:tcPr>
            <w:tcW w:w="391" w:type="pct"/>
            <w:shd w:val="clear" w:color="auto" w:fill="92D050"/>
            <w:vAlign w:val="center"/>
          </w:tcPr>
          <w:p w14:paraId="3B1C6F7E" w14:textId="77777777" w:rsidR="0065314E" w:rsidRPr="0065314E" w:rsidRDefault="0065314E" w:rsidP="00760202">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343" w:type="pct"/>
            <w:shd w:val="clear" w:color="auto" w:fill="92D050"/>
            <w:vAlign w:val="center"/>
          </w:tcPr>
          <w:p w14:paraId="3B1C6F7F" w14:textId="77777777" w:rsidR="0065314E" w:rsidRPr="0065314E" w:rsidRDefault="0065314E" w:rsidP="00760202">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18</w:t>
            </w:r>
          </w:p>
        </w:tc>
        <w:tc>
          <w:tcPr>
            <w:tcW w:w="293" w:type="pct"/>
            <w:shd w:val="clear" w:color="auto" w:fill="92D050"/>
            <w:vAlign w:val="center"/>
          </w:tcPr>
          <w:p w14:paraId="3B1C6F80" w14:textId="77777777" w:rsidR="0065314E" w:rsidRPr="0065314E" w:rsidRDefault="0065314E" w:rsidP="00760202">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6</w:t>
            </w:r>
          </w:p>
        </w:tc>
        <w:tc>
          <w:tcPr>
            <w:tcW w:w="817" w:type="pct"/>
            <w:shd w:val="clear" w:color="auto" w:fill="92D050"/>
            <w:vAlign w:val="center"/>
          </w:tcPr>
          <w:p w14:paraId="3B1C6F81" w14:textId="77777777" w:rsidR="0065314E" w:rsidRPr="0065314E" w:rsidRDefault="0065314E" w:rsidP="00760202">
            <w:pPr>
              <w:rPr>
                <w:rFonts w:eastAsia="Times New Roman" w:cs="Arial"/>
                <w:color w:val="000000"/>
                <w:sz w:val="16"/>
                <w:szCs w:val="20"/>
                <w:highlight w:val="yellow"/>
                <w:lang w:eastAsia="de-DE"/>
              </w:rPr>
            </w:pPr>
            <w:r w:rsidRPr="0065314E">
              <w:rPr>
                <w:rFonts w:eastAsia="Times New Roman" w:cs="Arial"/>
                <w:color w:val="000000"/>
                <w:sz w:val="16"/>
                <w:szCs w:val="20"/>
                <w:lang w:val="de-DE" w:eastAsia="de-DE"/>
              </w:rPr>
              <w:t>13468</w:t>
            </w:r>
          </w:p>
        </w:tc>
        <w:tc>
          <w:tcPr>
            <w:tcW w:w="300" w:type="pct"/>
            <w:shd w:val="clear" w:color="auto" w:fill="92D050"/>
            <w:vAlign w:val="center"/>
          </w:tcPr>
          <w:p w14:paraId="3B1C6F82" w14:textId="77777777" w:rsidR="0065314E" w:rsidRPr="0065314E" w:rsidRDefault="0065314E" w:rsidP="00760202">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C</w:t>
            </w:r>
          </w:p>
        </w:tc>
        <w:tc>
          <w:tcPr>
            <w:tcW w:w="1499" w:type="pct"/>
            <w:shd w:val="clear" w:color="auto" w:fill="92D050"/>
            <w:vAlign w:val="center"/>
          </w:tcPr>
          <w:p w14:paraId="3B1C6F83" w14:textId="129B26ED" w:rsidR="0065314E" w:rsidRPr="0065314E" w:rsidRDefault="005225B4" w:rsidP="00760202">
            <w:pPr>
              <w:rPr>
                <w:rFonts w:eastAsia="Times New Roman" w:cs="Arial"/>
                <w:color w:val="000000"/>
                <w:sz w:val="16"/>
                <w:szCs w:val="20"/>
                <w:lang w:eastAsia="de-DE"/>
              </w:rPr>
            </w:pPr>
            <w:r>
              <w:rPr>
                <w:rFonts w:eastAsia="Times New Roman" w:cs="Arial"/>
                <w:color w:val="000000"/>
                <w:sz w:val="16"/>
                <w:szCs w:val="20"/>
                <w:lang w:eastAsia="de-DE"/>
              </w:rPr>
              <w:t>Serialn</w:t>
            </w:r>
            <w:r w:rsidR="0065314E" w:rsidRPr="0065314E">
              <w:rPr>
                <w:rFonts w:eastAsia="Times New Roman" w:cs="Arial"/>
                <w:color w:val="000000"/>
                <w:sz w:val="16"/>
                <w:szCs w:val="20"/>
                <w:lang w:eastAsia="de-DE"/>
              </w:rPr>
              <w:t>umber</w:t>
            </w:r>
          </w:p>
        </w:tc>
      </w:tr>
    </w:tbl>
    <w:p w14:paraId="3B1C6F85" w14:textId="77777777" w:rsidR="00760202" w:rsidRDefault="00760202" w:rsidP="00760202"/>
    <w:p w14:paraId="3B1C6F86" w14:textId="77777777" w:rsidR="00760202" w:rsidRDefault="00760202">
      <w:r>
        <w:br w:type="page"/>
      </w:r>
    </w:p>
    <w:p w14:paraId="3B1C6F87" w14:textId="77777777" w:rsidR="000F3D98" w:rsidRDefault="00971A02" w:rsidP="001642EB">
      <w:pPr>
        <w:pStyle w:val="berschrift3"/>
      </w:pPr>
      <w:bookmarkStart w:id="55" w:name="_asram:CISIFLSupplyChainTradeAgreeme"/>
      <w:bookmarkStart w:id="56" w:name="_Toc319064768"/>
      <w:bookmarkEnd w:id="55"/>
      <w:r w:rsidRPr="00971A02">
        <w:t>asram:</w:t>
      </w:r>
      <w:r w:rsidRPr="001642EB">
        <w:t>SpecifiedCISIFLSupplyChainTradeAgreement</w:t>
      </w:r>
      <w:bookmarkEnd w:id="56"/>
    </w:p>
    <w:p w14:paraId="3B1C6F88" w14:textId="77777777" w:rsidR="00B4084F" w:rsidRPr="00B4084F" w:rsidRDefault="00B4084F" w:rsidP="00B4084F"/>
    <w:p w14:paraId="3B1C6F89" w14:textId="77777777" w:rsidR="00982E41" w:rsidRDefault="00B4084F" w:rsidP="00B4084F">
      <w:r>
        <w:rPr>
          <w:noProof/>
          <w:lang w:eastAsia="zh-TW"/>
        </w:rPr>
        <mc:AlternateContent>
          <mc:Choice Requires="wpg">
            <w:drawing>
              <wp:inline distT="0" distB="0" distL="0" distR="0" wp14:anchorId="3B1C7114" wp14:editId="3B1C7115">
                <wp:extent cx="7590761" cy="2802654"/>
                <wp:effectExtent l="0" t="0" r="10795" b="0"/>
                <wp:docPr id="6112" name="Gruppieren 6112"/>
                <wp:cNvGraphicFramePr/>
                <a:graphic xmlns:a="http://schemas.openxmlformats.org/drawingml/2006/main">
                  <a:graphicData uri="http://schemas.microsoft.com/office/word/2010/wordprocessingGroup">
                    <wpg:wgp>
                      <wpg:cNvGrpSpPr/>
                      <wpg:grpSpPr>
                        <a:xfrm>
                          <a:off x="0" y="0"/>
                          <a:ext cx="7590761" cy="2802654"/>
                          <a:chOff x="0" y="0"/>
                          <a:chExt cx="7590761" cy="2802654"/>
                        </a:xfrm>
                      </wpg:grpSpPr>
                      <wps:wsp>
                        <wps:cNvPr id="5772" name="Rectangle 173"/>
                        <wps:cNvSpPr>
                          <a:spLocks noChangeArrowheads="1"/>
                        </wps:cNvSpPr>
                        <wps:spPr bwMode="auto">
                          <a:xfrm>
                            <a:off x="425303" y="1127051"/>
                            <a:ext cx="2835910" cy="345440"/>
                          </a:xfrm>
                          <a:prstGeom prst="rect">
                            <a:avLst/>
                          </a:prstGeom>
                          <a:solidFill>
                            <a:srgbClr val="8DB3E2"/>
                          </a:solidFill>
                          <a:ln w="25400">
                            <a:solidFill>
                              <a:srgbClr val="000000"/>
                            </a:solidFill>
                            <a:miter lim="800000"/>
                            <a:headEnd/>
                            <a:tailEnd/>
                          </a:ln>
                        </wps:spPr>
                        <wps:txbx>
                          <w:txbxContent>
                            <w:p w14:paraId="3B1C71DF" w14:textId="77777777" w:rsidR="00413327" w:rsidRPr="0092092D" w:rsidRDefault="00413327" w:rsidP="000F3D98">
                              <w:pPr>
                                <w:rPr>
                                  <w:b/>
                                  <w:szCs w:val="20"/>
                                </w:rPr>
                              </w:pPr>
                              <w:r w:rsidRPr="00B01E3F">
                                <w:rPr>
                                  <w:rFonts w:cs="Arial"/>
                                  <w:b/>
                                  <w:bCs/>
                                  <w:szCs w:val="20"/>
                                </w:rPr>
                                <w:t>asram:CISIFLSupplyChainTradeAgreement</w:t>
                              </w:r>
                            </w:p>
                          </w:txbxContent>
                        </wps:txbx>
                        <wps:bodyPr rot="0" vert="horz" wrap="square" lIns="91440" tIns="45720" rIns="91440" bIns="45720" anchor="t" anchorCtr="0" upright="1">
                          <a:noAutofit/>
                        </wps:bodyPr>
                      </wps:wsp>
                      <wpg:grpSp>
                        <wpg:cNvPr id="5773" name="Group 174"/>
                        <wpg:cNvGrpSpPr>
                          <a:grpSpLocks/>
                        </wpg:cNvGrpSpPr>
                        <wpg:grpSpPr bwMode="auto">
                          <a:xfrm>
                            <a:off x="6166884" y="95693"/>
                            <a:ext cx="190500" cy="166370"/>
                            <a:chOff x="6283" y="5431"/>
                            <a:chExt cx="300" cy="262"/>
                          </a:xfrm>
                        </wpg:grpSpPr>
                        <wps:wsp>
                          <wps:cNvPr id="5774" name="Rectangle 17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75" name="AutoShape 17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76" name="AutoShape 17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777" name="Group 178"/>
                        <wpg:cNvGrpSpPr>
                          <a:grpSpLocks/>
                        </wpg:cNvGrpSpPr>
                        <wpg:grpSpPr bwMode="auto">
                          <a:xfrm>
                            <a:off x="7293935" y="648586"/>
                            <a:ext cx="190500" cy="166370"/>
                            <a:chOff x="6283" y="5431"/>
                            <a:chExt cx="300" cy="262"/>
                          </a:xfrm>
                        </wpg:grpSpPr>
                        <wps:wsp>
                          <wps:cNvPr id="5778" name="Rectangle 17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79" name="AutoShape 18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80" name="AutoShape 18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781" name="Group 182"/>
                        <wpg:cNvGrpSpPr>
                          <a:grpSpLocks/>
                        </wpg:cNvGrpSpPr>
                        <wpg:grpSpPr bwMode="auto">
                          <a:xfrm>
                            <a:off x="7400261" y="1212112"/>
                            <a:ext cx="190500" cy="166370"/>
                            <a:chOff x="6283" y="5431"/>
                            <a:chExt cx="300" cy="262"/>
                          </a:xfrm>
                        </wpg:grpSpPr>
                        <wps:wsp>
                          <wps:cNvPr id="5782" name="Rectangle 18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83" name="AutoShape 18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84" name="AutoShape 18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785" name="Group 186"/>
                        <wpg:cNvGrpSpPr>
                          <a:grpSpLocks/>
                        </wpg:cNvGrpSpPr>
                        <wpg:grpSpPr bwMode="auto">
                          <a:xfrm>
                            <a:off x="6485861" y="1765005"/>
                            <a:ext cx="190500" cy="166370"/>
                            <a:chOff x="6283" y="5431"/>
                            <a:chExt cx="300" cy="262"/>
                          </a:xfrm>
                        </wpg:grpSpPr>
                        <wps:wsp>
                          <wps:cNvPr id="5786" name="Rectangle 18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87" name="AutoShape 18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88" name="AutoShape 18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789" name="Group 190"/>
                        <wpg:cNvGrpSpPr>
                          <a:grpSpLocks/>
                        </wpg:cNvGrpSpPr>
                        <wpg:grpSpPr bwMode="auto">
                          <a:xfrm>
                            <a:off x="5752214" y="2349796"/>
                            <a:ext cx="190500" cy="166370"/>
                            <a:chOff x="6283" y="5431"/>
                            <a:chExt cx="300" cy="262"/>
                          </a:xfrm>
                        </wpg:grpSpPr>
                        <wps:wsp>
                          <wps:cNvPr id="5790" name="Rectangle 19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91" name="AutoShape 19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92" name="AutoShape 19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96" name="Rectangle 197"/>
                        <wps:cNvSpPr>
                          <a:spLocks noChangeArrowheads="1"/>
                        </wps:cNvSpPr>
                        <wps:spPr bwMode="auto">
                          <a:xfrm>
                            <a:off x="3668233" y="2509284"/>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E0" w14:textId="77777777" w:rsidR="00413327" w:rsidRPr="002F612C" w:rsidRDefault="00413327" w:rsidP="000F3D98">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798" name="Rectangle 199"/>
                        <wps:cNvSpPr>
                          <a:spLocks noChangeArrowheads="1"/>
                        </wps:cNvSpPr>
                        <wps:spPr bwMode="auto">
                          <a:xfrm>
                            <a:off x="4040372" y="2254103"/>
                            <a:ext cx="170942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E1" w14:textId="77777777" w:rsidR="00413327" w:rsidRPr="0092092D" w:rsidRDefault="00413327" w:rsidP="000F3D98">
                              <w:r w:rsidRPr="00980479">
                                <w:rPr>
                                  <w:rFonts w:cs="Arial"/>
                                  <w:bCs/>
                                  <w:szCs w:val="20"/>
                                </w:rPr>
                                <w:t>asram:</w:t>
                              </w:r>
                              <w:r>
                                <w:rPr>
                                  <w:rFonts w:cs="Arial"/>
                                  <w:bCs/>
                                  <w:szCs w:val="20"/>
                                </w:rPr>
                                <w:t>SellerCITrade</w:t>
                              </w:r>
                              <w:r w:rsidRPr="000F3D98">
                                <w:rPr>
                                  <w:rFonts w:cs="Arial"/>
                                  <w:bCs/>
                                  <w:szCs w:val="20"/>
                                </w:rPr>
                                <w:t>Party</w:t>
                              </w:r>
                            </w:p>
                          </w:txbxContent>
                        </wps:txbx>
                        <wps:bodyPr rot="0" vert="horz" wrap="square" lIns="91440" tIns="45720" rIns="91440" bIns="45720" anchor="t" anchorCtr="0" upright="1">
                          <a:noAutofit/>
                        </wps:bodyPr>
                      </wps:wsp>
                      <wps:wsp>
                        <wps:cNvPr id="5799" name="AutoShape 200"/>
                        <wps:cNvCnPr>
                          <a:cxnSpLocks noChangeShapeType="1"/>
                        </wps:cNvCnPr>
                        <wps:spPr bwMode="auto">
                          <a:xfrm>
                            <a:off x="3636335" y="2456121"/>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0" name="AutoShape 201"/>
                        <wps:cNvCnPr>
                          <a:cxnSpLocks noChangeShapeType="1"/>
                        </wps:cNvCnPr>
                        <wps:spPr bwMode="auto">
                          <a:xfrm>
                            <a:off x="3646968"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1" name="Rectangle 202"/>
                        <wps:cNvSpPr>
                          <a:spLocks noChangeArrowheads="1"/>
                        </wps:cNvSpPr>
                        <wps:spPr bwMode="auto">
                          <a:xfrm>
                            <a:off x="3264196" y="1233377"/>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02" name="Rectangle 203"/>
                        <wps:cNvSpPr>
                          <a:spLocks noChangeArrowheads="1"/>
                        </wps:cNvSpPr>
                        <wps:spPr bwMode="auto">
                          <a:xfrm>
                            <a:off x="4040372" y="563526"/>
                            <a:ext cx="32442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E2" w14:textId="77777777" w:rsidR="00413327" w:rsidRPr="0092092D" w:rsidRDefault="00413327" w:rsidP="000F3D98">
                              <w:r>
                                <w:rPr>
                                  <w:rFonts w:cs="Arial"/>
                                  <w:bCs/>
                                  <w:szCs w:val="20"/>
                                </w:rPr>
                                <w:t>asram:</w:t>
                              </w:r>
                              <w:r w:rsidRPr="000F3D98">
                                <w:t>Addition</w:t>
                              </w:r>
                              <w:r>
                                <w:t>alReferencedCIReferenced</w:t>
                              </w:r>
                              <w:r w:rsidRPr="000F3D98">
                                <w:t>Document</w:t>
                              </w:r>
                            </w:p>
                          </w:txbxContent>
                        </wps:txbx>
                        <wps:bodyPr rot="0" vert="horz" wrap="square" lIns="91440" tIns="45720" rIns="91440" bIns="45720" anchor="t" anchorCtr="0" upright="1">
                          <a:noAutofit/>
                        </wps:bodyPr>
                      </wps:wsp>
                      <wps:wsp>
                        <wps:cNvPr id="5803" name="AutoShape 204"/>
                        <wps:cNvCnPr>
                          <a:cxnSpLocks noChangeShapeType="1"/>
                        </wps:cNvCnPr>
                        <wps:spPr bwMode="auto">
                          <a:xfrm>
                            <a:off x="3253563" y="1318437"/>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4" name="Rectangle 205"/>
                        <wps:cNvSpPr>
                          <a:spLocks noChangeArrowheads="1"/>
                        </wps:cNvSpPr>
                        <wps:spPr bwMode="auto">
                          <a:xfrm>
                            <a:off x="4040372" y="0"/>
                            <a:ext cx="21240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E3" w14:textId="77777777" w:rsidR="00413327" w:rsidRPr="0092092D" w:rsidRDefault="00413327" w:rsidP="000F3D98">
                              <w:pPr>
                                <w:rPr>
                                  <w:szCs w:val="20"/>
                                </w:rPr>
                              </w:pPr>
                              <w:r w:rsidRPr="00980479">
                                <w:rPr>
                                  <w:rFonts w:cs="Arial"/>
                                  <w:bCs/>
                                  <w:szCs w:val="20"/>
                                </w:rPr>
                                <w:t>asram:</w:t>
                              </w:r>
                              <w:r>
                                <w:rPr>
                                  <w:rFonts w:cs="Arial"/>
                                  <w:bCs/>
                                  <w:szCs w:val="20"/>
                                </w:rPr>
                                <w:t>ProgramCIMissionProject</w:t>
                              </w:r>
                            </w:p>
                          </w:txbxContent>
                        </wps:txbx>
                        <wps:bodyPr rot="0" vert="horz" wrap="square" lIns="91440" tIns="45720" rIns="91440" bIns="45720" anchor="t" anchorCtr="0" upright="1">
                          <a:noAutofit/>
                        </wps:bodyPr>
                      </wps:wsp>
                      <wps:wsp>
                        <wps:cNvPr id="5805" name="Rectangle 206"/>
                        <wps:cNvSpPr>
                          <a:spLocks noChangeArrowheads="1"/>
                        </wps:cNvSpPr>
                        <wps:spPr bwMode="auto">
                          <a:xfrm>
                            <a:off x="4040372" y="1127051"/>
                            <a:ext cx="33616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E4" w14:textId="77777777" w:rsidR="00413327" w:rsidRPr="0092092D" w:rsidRDefault="00413327" w:rsidP="000F3D98">
                              <w:r w:rsidRPr="00980479">
                                <w:rPr>
                                  <w:rFonts w:cs="Arial"/>
                                  <w:bCs/>
                                  <w:szCs w:val="20"/>
                                </w:rPr>
                                <w:t>asram:</w:t>
                              </w:r>
                              <w:r>
                                <w:rPr>
                                  <w:rFonts w:cs="Arial"/>
                                  <w:bCs/>
                                  <w:szCs w:val="20"/>
                                </w:rPr>
                                <w:t>Buyer</w:t>
                              </w:r>
                              <w:r w:rsidRPr="000F3D98">
                                <w:rPr>
                                  <w:rFonts w:cs="Arial"/>
                                  <w:bCs/>
                                  <w:szCs w:val="20"/>
                                </w:rPr>
                                <w:t>Or</w:t>
                              </w:r>
                              <w:r>
                                <w:rPr>
                                  <w:rFonts w:cs="Arial"/>
                                  <w:bCs/>
                                  <w:szCs w:val="20"/>
                                </w:rPr>
                                <w:t>derReferencedCIReferencedDocument</w:t>
                              </w:r>
                            </w:p>
                          </w:txbxContent>
                        </wps:txbx>
                        <wps:bodyPr rot="0" vert="horz" wrap="square" lIns="91440" tIns="45720" rIns="91440" bIns="45720" anchor="t" anchorCtr="0" upright="1">
                          <a:noAutofit/>
                        </wps:bodyPr>
                      </wps:wsp>
                      <wps:wsp>
                        <wps:cNvPr id="5806" name="AutoShape 207"/>
                        <wps:cNvCnPr>
                          <a:cxnSpLocks noChangeShapeType="1"/>
                        </wps:cNvCnPr>
                        <wps:spPr bwMode="auto">
                          <a:xfrm flipH="1">
                            <a:off x="3646968" y="148856"/>
                            <a:ext cx="4445" cy="231521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7" name="AutoShape 208"/>
                        <wps:cNvCnPr>
                          <a:cxnSpLocks noChangeShapeType="1"/>
                        </wps:cNvCnPr>
                        <wps:spPr bwMode="auto">
                          <a:xfrm>
                            <a:off x="3646968"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08" name="Rectangle 209"/>
                        <wps:cNvSpPr>
                          <a:spLocks noChangeArrowheads="1"/>
                        </wps:cNvSpPr>
                        <wps:spPr bwMode="auto">
                          <a:xfrm>
                            <a:off x="4061638" y="1669312"/>
                            <a:ext cx="24218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E5" w14:textId="77777777" w:rsidR="00413327" w:rsidRPr="0092092D" w:rsidRDefault="00413327" w:rsidP="000F3D98">
                              <w:r w:rsidRPr="00980479">
                                <w:rPr>
                                  <w:rFonts w:cs="Arial"/>
                                  <w:bCs/>
                                  <w:szCs w:val="20"/>
                                </w:rPr>
                                <w:t>asram:</w:t>
                              </w:r>
                              <w:r>
                                <w:rPr>
                                  <w:rFonts w:cs="Arial"/>
                                  <w:bCs/>
                                  <w:szCs w:val="20"/>
                                </w:rPr>
                                <w:t>SpecifiedCITradeBusiness</w:t>
                              </w:r>
                              <w:r w:rsidRPr="000F3D98">
                                <w:rPr>
                                  <w:rFonts w:cs="Arial"/>
                                  <w:bCs/>
                                  <w:szCs w:val="20"/>
                                </w:rPr>
                                <w:t>Flag</w:t>
                              </w:r>
                            </w:p>
                          </w:txbxContent>
                        </wps:txbx>
                        <wps:bodyPr rot="0" vert="horz" wrap="square" lIns="91440" tIns="45720" rIns="91440" bIns="45720" anchor="t" anchorCtr="0" upright="1">
                          <a:noAutofit/>
                        </wps:bodyPr>
                      </wps:wsp>
                      <wps:wsp>
                        <wps:cNvPr id="5809" name="AutoShape 210"/>
                        <wps:cNvCnPr>
                          <a:cxnSpLocks noChangeShapeType="1"/>
                        </wps:cNvCnPr>
                        <wps:spPr bwMode="auto">
                          <a:xfrm>
                            <a:off x="3657600" y="185006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10" name="AutoShape 211"/>
                        <wps:cNvCnPr>
                          <a:cxnSpLocks noChangeShapeType="1"/>
                        </wps:cNvCnPr>
                        <wps:spPr bwMode="auto">
                          <a:xfrm>
                            <a:off x="3657600" y="733647"/>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11" name="AutoShape 212"/>
                        <wps:cNvCnPr>
                          <a:cxnSpLocks noChangeShapeType="1"/>
                        </wps:cNvCnPr>
                        <wps:spPr bwMode="auto">
                          <a:xfrm>
                            <a:off x="3402419" y="1318437"/>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80" name="Rechteck 6080"/>
                        <wps:cNvSpPr>
                          <a:spLocks noChangeArrowheads="1"/>
                        </wps:cNvSpPr>
                        <wps:spPr bwMode="auto">
                          <a:xfrm>
                            <a:off x="0" y="1158949"/>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E6" w14:textId="77777777" w:rsidR="00413327" w:rsidRDefault="00413327" w:rsidP="0076020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089" name="Rechteck 6089"/>
                        <wps:cNvSpPr>
                          <a:spLocks noChangeArrowheads="1"/>
                        </wps:cNvSpPr>
                        <wps:spPr bwMode="auto">
                          <a:xfrm>
                            <a:off x="3657600" y="148856"/>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E7" w14:textId="77777777" w:rsidR="00413327" w:rsidRDefault="00413327" w:rsidP="00B4084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090" name="Rechteck 6090"/>
                        <wps:cNvSpPr>
                          <a:spLocks noChangeArrowheads="1"/>
                        </wps:cNvSpPr>
                        <wps:spPr bwMode="auto">
                          <a:xfrm>
                            <a:off x="3657600" y="744279"/>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E8" w14:textId="77777777" w:rsidR="00413327" w:rsidRDefault="00413327" w:rsidP="00B4084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096" name="Rechteck 6096"/>
                        <wps:cNvSpPr>
                          <a:spLocks noChangeArrowheads="1"/>
                        </wps:cNvSpPr>
                        <wps:spPr bwMode="auto">
                          <a:xfrm>
                            <a:off x="3646968" y="132907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E9" w14:textId="77777777" w:rsidR="00413327" w:rsidRDefault="00413327" w:rsidP="00B4084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099" name="Rechteck 6099"/>
                        <wps:cNvSpPr>
                          <a:spLocks noChangeArrowheads="1"/>
                        </wps:cNvSpPr>
                        <wps:spPr bwMode="auto">
                          <a:xfrm>
                            <a:off x="3689498" y="185006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EA" w14:textId="77777777" w:rsidR="00413327" w:rsidRDefault="00413327" w:rsidP="00B4084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12" o:spid="_x0000_s1399" style="width:597.7pt;height:220.7pt;mso-position-horizontal-relative:char;mso-position-vertical-relative:line" coordsize="75907,28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">
                <v:rect id="Rectangle 173" o:spid="_x0000_s1400" style="position:absolute;left:4253;top:11270;width:28359;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QCkcQA&#10;AADdAAAADwAAAGRycy9kb3ducmV2LnhtbESPQYvCMBSE78L+h/AWvGm6BXWtRllcBPEg6Apen82z&#10;Kdu8lCZq9dcbQfA4zMw3zHTe2kpcqPGlYwVf/QQEce50yYWC/d+y9w3CB2SNlWNScCMP89lHZ4qZ&#10;dlfe0mUXChEh7DNUYEKoMyl9bsii77uaOHon11gMUTaF1A1eI9xWMk2SobRYclwwWNPCUP6/O1sF&#10;v+eDWd6d8esNlXd9RLcYpyulup/tzwREoDa8w6/2SisYjEYp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ApHEAAAA3QAAAA8AAAAAAAAAAAAAAAAAmAIAAGRycy9k&#10;b3ducmV2LnhtbFBLBQYAAAAABAAEAPUAAACJAwAAAAA=&#10;" fillcolor="#8db3e2" strokeweight="2pt">
                  <v:textbox>
                    <w:txbxContent>
                      <w:p w:rsidR="001767C7" w:rsidRPr="0092092D" w:rsidRDefault="001767C7" w:rsidP="000F3D98">
                        <w:pPr>
                          <w:rPr>
                            <w:b/>
                            <w:szCs w:val="20"/>
                          </w:rPr>
                        </w:pPr>
                        <w:proofErr w:type="spellStart"/>
                        <w:proofErr w:type="gramStart"/>
                        <w:r w:rsidRPr="00B01E3F">
                          <w:rPr>
                            <w:rFonts w:cs="Arial"/>
                            <w:b/>
                            <w:bCs/>
                            <w:szCs w:val="20"/>
                          </w:rPr>
                          <w:t>asram:</w:t>
                        </w:r>
                        <w:proofErr w:type="gramEnd"/>
                        <w:r w:rsidRPr="00B01E3F">
                          <w:rPr>
                            <w:rFonts w:cs="Arial"/>
                            <w:b/>
                            <w:bCs/>
                            <w:szCs w:val="20"/>
                          </w:rPr>
                          <w:t>CISIFLSupplyChainTradeAgreement</w:t>
                        </w:r>
                        <w:proofErr w:type="spellEnd"/>
                      </w:p>
                    </w:txbxContent>
                  </v:textbox>
                </v:rect>
                <v:group id="Group 174" o:spid="_x0000_s1401" style="position:absolute;left:61668;top:95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E1hsYAAADdAAAADwAAAGRycy9kb3ducmV2LnhtbESPT4vCMBTE7wt+h/AE&#10;b2taxXWpRhFR2YMs+AcWb4/m2Rabl9LEtn77jSB4HGbmN8x82ZlSNFS7wrKCeBiBIE6tLjhTcD5t&#10;P79BOI+ssbRMCh7kYLnofcwx0bblAzVHn4kAYZeggtz7KpHSpTkZdENbEQfvamuDPsg6k7rGNsBN&#10;KUdR9CUNFhwWcqxonVN6O96Ngl2L7Wocb5r97bp+XE6T3799TEoN+t1qBsJT59/hV/tHK5hMp2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gTWGxgAAAN0A&#10;AAAPAAAAAAAAAAAAAAAAAKoCAABkcnMvZG93bnJldi54bWxQSwUGAAAAAAQABAD6AAAAnQMAAAAA&#10;">
                  <v:rect id="Rectangle 175" o:spid="_x0000_s140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TscUA&#10;AADdAAAADwAAAGRycy9kb3ducmV2LnhtbESP3WoCMRSE7wt9h3AK3tVspXZlNYoUSgUR6t/9YXPc&#10;Xbo5WZOspn16Uyh4OczMN8xsEU0rLuR8Y1nByzADQVxa3XCl4LD/eJ6A8AFZY2uZFPyQh8X88WGG&#10;hbZX3tJlFyqRIOwLVFCH0BVS+rImg35oO+LknawzGJJ0ldQOrwluWjnKsjdpsOG0UGNH7zWV37ve&#10;KOg24/4zP6/d73HSf5W4jjaMolKDp7icgggUwz38315pBeM8f4W/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lOxxQAAAN0AAAAPAAAAAAAAAAAAAAAAAJgCAABkcnMv&#10;ZG93bnJldi54bWxQSwUGAAAAAAQABAD1AAAAigMAAAAA&#10;" strokeweight="2pt"/>
                  <v:shape id="AutoShape 176" o:spid="_x0000_s140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NggsIAAADdAAAADwAAAGRycy9kb3ducmV2LnhtbESPQYvCMBSE74L/ITxhbzZ10a1Uo4iw&#10;4LWueH40z7bYvNQmtdl/v1kQPA4z8w2z3QfTiif1rrGsYJGkIIhLqxuuFFx+vudrEM4ja2wtk4Jf&#10;crDfTSdbzLUduaDn2VciQtjlqKD2vsuldGVNBl1iO+Lo3Wxv0EfZV1L3OEa4aeVnmn5Jgw3HhRo7&#10;OtZU3s+DUVAUj+o6uDAe1reQLS96adLhpNTHLBw2IDwF/w6/2ietYJVlK/h/E5+A3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ZNggsIAAADdAAAADwAAAAAAAAAAAAAA&#10;AAChAgAAZHJzL2Rvd25yZXYueG1sUEsFBgAAAAAEAAQA+QAAAJADAAAAAA==&#10;" strokeweight="1.25pt"/>
                  <v:shape id="AutoShape 177" o:spid="_x0000_s140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ge8cAAADdAAAADwAAAGRycy9kb3ducmV2LnhtbESPQWvCQBSE7wX/w/KE3urGQmOJriJW&#10;wYMWYuuht2f2mQSzb0N2TdL++q4geBxmvhlmtuhNJVpqXGlZwXgUgSDOrC45V/D9tXl5B+E8ssbK&#10;Min4JQeL+eBphom2HafUHnwuQgm7BBUU3teJlC4ryKAb2Zo4eGfbGPRBNrnUDXah3FTyNYpiabDk&#10;sFBgTauCssvhahS8XbvTTzzmdLlffxzTvzb7vBx3Sj0P++UUhKfeP8J3eqsDN5nEcHsTnoCc/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OyB7xwAAAN0AAAAPAAAAAAAA&#10;AAAAAAAAAKECAABkcnMvZG93bnJldi54bWxQSwUGAAAAAAQABAD5AAAAlQMAAAAA&#10;" strokeweight="1.25pt"/>
                </v:group>
                <v:group id="Group 178" o:spid="_x0000_s1405" style="position:absolute;left:72939;top:648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ozhcYAAADdAAAADwAAAGRycy9kb3ducmV2LnhtbESPQWvCQBSE7wX/w/KE&#10;3uomio1EVxHR0oMUqoJ4e2SfSTD7NmTXJP77riD0OMzMN8xi1ZtKtNS40rKCeBSBIM6sLjlXcDru&#10;PmYgnEfWWFkmBQ9ysFoO3haYatvxL7UHn4sAYZeigsL7OpXSZQUZdCNbEwfvahuDPsgml7rBLsBN&#10;JcdR9CkNlhwWCqxpU1B2O9yNgq8Ou/Uk3rb723XzuBynP+d9TEq9D/v1HISn3v+HX+1vrWCaJA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ujOFxgAAAN0A&#10;AAAPAAAAAAAAAAAAAAAAAKoCAABkcnMvZG93bnJldi54bWxQSwUGAAAAAAQABAD6AAAAnQMAAAAA&#10;">
                  <v:rect id="Rectangle 179" o:spid="_x0000_s140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tZtMIA&#10;AADdAAAADwAAAGRycy9kb3ducmV2LnhtbERPW2vCMBR+H/gfwhH2NlMFV6lGEWEoiLB5eT80x7bY&#10;nHRJqpm/fnkY7PHjuy9W0bTiTs43lhWMRxkI4tLqhisF59PH2wyED8gaW8uk4Ic8rJaDlwUW2j74&#10;i+7HUIkUwr5ABXUIXSGlL2sy6Ee2I07c1TqDIUFXSe3wkcJNKydZ9i4NNpwaauxoU1N5O/ZGQXeY&#10;9tv8e++el1n/WeI+2jCJSr0O43oOIlAM/+I/904rmOZ5mpvepCc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a1m0wgAAAN0AAAAPAAAAAAAAAAAAAAAAAJgCAABkcnMvZG93&#10;bnJldi54bWxQSwUGAAAAAAQABAD1AAAAhwMAAAAA&#10;" strokeweight="2pt"/>
                  <v:shape id="AutoShape 180" o:spid="_x0000_s140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5qh8IAAADdAAAADwAAAGRycy9kb3ducmV2LnhtbESPQYvCMBSE7wv+h/AEb2vq4lq3GkUW&#10;BK9V2fOjebbF5qU2qY3/3iwIHoeZ+YZZb4NpxJ06V1tWMJsmIIgLq2suFZxP+88lCOeRNTaWScGD&#10;HGw3o481ZtoOnNP96EsRIewyVFB532ZSuqIig25qW+LoXWxn0EfZlVJ3OES4aeRXkiykwZrjQoUt&#10;/VZUXI+9UZDnt/Kvd2HYLS8hnZ/13CT9QanJOOxWIDwF/w6/2get4DtNf+D/TXwCcvM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5qh8IAAADdAAAADwAAAAAAAAAAAAAA&#10;AAChAgAAZHJzL2Rvd25yZXYueG1sUEsFBgAAAAAEAAQA+QAAAJADAAAAAA==&#10;" strokeweight="1.25pt"/>
                  <v:shape id="AutoShape 181" o:spid="_x0000_s140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tts8UAAADdAAAADwAAAGRycy9kb3ducmV2LnhtbERPTWvCQBC9C/0PyxS86UZBK6mrSFXo&#10;oS3E1kNv0+w0CWZnQ3ZN0v76zkHo8fG+19vB1aqjNlSeDcymCSji3NuKCwMf78fJClSIyBZrz2Tg&#10;hwJsN3ejNabW95xRd4qFkhAOKRooY2xSrUNeksMw9Q2xcN++dRgFtoW2LfYS7mo9T5KldlixNJTY&#10;0FNJ+eV0dQYW1/7rcznjbPd62J+z3y5/u5xfjBnfD7tHUJGG+C++uZ+t+B5Wsl/eyBPQm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tts8UAAADdAAAADwAAAAAAAAAA&#10;AAAAAAChAgAAZHJzL2Rvd25yZXYueG1sUEsFBgAAAAAEAAQA+QAAAJMDAAAAAA==&#10;" strokeweight="1.25pt"/>
                </v:group>
                <v:group id="Group 182" o:spid="_x0000_s1409" style="position:absolute;left:74002;top:1212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p+TccAAADdAAAADwAAAGRycy9kb3ducmV2LnhtbESPT2vCQBTE7wW/w/KE&#10;3uomFltJ3YgEFQ9SqBZKb4/sMwnJvg3ZNX++fbdQ6HGYmd8wm+1oGtFT5yrLCuJFBII4t7riQsHn&#10;9fC0BuE8ssbGMimYyME2nT1sMNF24A/qL74QAcIuQQWl920ipctLMugWtiUO3s12Bn2QXSF1h0OA&#10;m0Yuo+hFGqw4LJTYUlZSXl/uRsFxwGH3HO/7c33Lpu/r6v3rHJNSj/Nx9wbC0+j/w3/tk1awel3H&#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sp+TccAAADd&#10;AAAADwAAAAAAAAAAAAAAAACqAgAAZHJzL2Rvd25yZXYueG1sUEsFBgAAAAAEAAQA+gAAAJ4DAAAA&#10;AA==&#10;">
                  <v:rect id="Rectangle 183" o:spid="_x0000_s141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YeecUA&#10;AADdAAAADwAAAGRycy9kb3ducmV2LnhtbESPUWvCMBSF3wX/Q7iDvWm6glqqUUQYG8jAue390lzb&#10;YnPTJalm+/VGGOzxcM75Dme1iaYTF3K+tazgaZqBIK6sbrlW8PnxPClA+ICssbNMCn7Iw2Y9Hq2w&#10;1PbK73Q5hlokCPsSFTQh9KWUvmrIoJ/anjh5J+sMhiRdLbXDa4KbTuZZNpcGW04LDfa0a6g6Hwej&#10;oH+bDS+L7737/SqGQ4X7aEMelXp8iNsliEAx/If/2q9awWxR5HB/k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h55xQAAAN0AAAAPAAAAAAAAAAAAAAAAAJgCAABkcnMv&#10;ZG93bnJldi54bWxQSwUGAAAAAAQABAD1AAAAigMAAAAA&#10;" strokeweight="2pt"/>
                  <v:shape id="AutoShape 184" o:spid="_x0000_s141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MtSsIAAADdAAAADwAAAGRycy9kb3ducmV2LnhtbESPT4vCMBTE7wt+h/CEva2p/9ZSjSKC&#10;4LUqe340z7bYvNQmtdlvv1kQPA4z8xtmswumEU/qXG1ZwXSSgCAurK65VHC9HL9SEM4ja2wsk4Jf&#10;crDbjj42mGk7cE7Psy9FhLDLUEHlfZtJ6YqKDLqJbYmjd7OdQR9lV0rd4RDhppGzJPmWBmuOCxW2&#10;dKiouJ97oyDPH+VP78KwT29htbjqhUn6k1Kf47Bfg/AU/Dv8ap+0guUqncP/m/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OMtSsIAAADdAAAADwAAAAAAAAAAAAAA&#10;AAChAgAAZHJzL2Rvd25yZXYueG1sUEsFBgAAAAAEAAQA+QAAAJADAAAAAA==&#10;" strokeweight="1.25pt"/>
                  <v:shape id="AutoShape 185" o:spid="_x0000_s141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BrsMcAAADdAAAADwAAAGRycy9kb3ducmV2LnhtbESPT2vCQBTE74LfYXlCb7qxtCrRVaR/&#10;oAcVYuvB22v2NQlm34bsmqR+elcQPA4zvxlmsepMKRqqXWFZwXgUgSBOrS44U/Dz/TmcgXAeWWNp&#10;mRT8k4PVst9bYKxtywk1e5+JUMIuRgW591UspUtzMuhGtiIO3p+tDfog60zqGttQbkr5HEUTabDg&#10;sJBjRW85paf92Sh4Pbe/x8mYk/X24/2QXJp0dzpslHoadOs5CE+df4Tv9JcO3HT2Arc34QnI5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cGuwxwAAAN0AAAAPAAAAAAAA&#10;AAAAAAAAAKECAABkcnMvZG93bnJldi54bWxQSwUGAAAAAAQABAD5AAAAlQMAAAAA&#10;" strokeweight="1.25pt"/>
                </v:group>
                <v:group id="Group 186" o:spid="_x0000_s1413" style="position:absolute;left:64858;top:17650;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F4TsYAAADdAAAADwAAAGRycy9kb3ducmV2LnhtbESPQWvCQBSE7wX/w/IE&#10;b3WTSqpEVxFpxYMUjIJ4e2SfSTD7NmS3Sfz33UKhx2FmvmFWm8HUoqPWVZYVxNMIBHFudcWFgsv5&#10;83UBwnlkjbVlUvAkB5v16GWFqbY9n6jLfCEChF2KCkrvm1RKl5dk0E1tQxy8u20N+iDbQuoW+wA3&#10;tXyLondpsOKwUGJDu5LyR/ZtFOx77Lez+KM7Pu675+2cfF2PMSk1GQ/bJQhPg/8P/7UPWkEyXy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8XhOxgAAAN0A&#10;AAAPAAAAAAAAAAAAAAAAAKoCAABkcnMvZG93bnJldi54bWxQSwUGAAAAAAQABAD6AAAAnQMAAAAA&#10;">
                  <v:rect id="Rectangle 187" o:spid="_x0000_s141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0YesUA&#10;AADdAAAADwAAAGRycy9kb3ducmV2LnhtbESPQWsCMRSE7wX/Q3iCt5pVUJetUUQoFaTQqr0/Nq+7&#10;Szcva5LV6K9vCgWPw8x8wyzX0bTiQs43lhVMxhkI4tLqhisFp+Prcw7CB2SNrWVScCMP69XgaYmF&#10;tlf+pMshVCJB2BeooA6hK6T0ZU0G/dh2xMn7ts5gSNJVUju8Jrhp5TTL5tJgw2mhxo62NZU/h94o&#10;6N5n/dvivHf3r7z/KHEfbZhGpUbDuHkBESiGR/i/vdMKZot8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Rh6xQAAAN0AAAAPAAAAAAAAAAAAAAAAAJgCAABkcnMv&#10;ZG93bnJldi54bWxQSwUGAAAAAAQABAD1AAAAigMAAAAA&#10;" strokeweight="2pt"/>
                  <v:shape id="AutoShape 188" o:spid="_x0000_s141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grScIAAADdAAAADwAAAGRycy9kb3ducmV2LnhtbESPQYvCMBSE78L+h/AWvGm6ottSjSLC&#10;gte64vnRPNti89JtUpv990YQPA4z8w2z2QXTijv1rrGs4GuegCAurW64UnD+/ZllIJxH1thaJgX/&#10;5GC3/ZhsMNd25ILuJ1+JCGGXo4La+y6X0pU1GXRz2xFH72p7gz7KvpK6xzHCTSsXSfItDTYcF2rs&#10;6FBTeTsNRkFR/FWXwYVxn11DujzrpUmGo1LTz7Bfg/AU/Dv8ah+1glWapfB8E5+A3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9grScIAAADdAAAADwAAAAAAAAAAAAAA&#10;AAChAgAAZHJzL2Rvd25yZXYueG1sUEsFBgAAAAAEAAQA+QAAAJADAAAAAA==&#10;" strokeweight="1.25pt"/>
                  <v:shape id="AutoShape 189" o:spid="_x0000_s141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1htcUAAADdAAAADwAAAGRycy9kb3ducmV2LnhtbERPTWvCQBC9C/0PyxS86UZBK6mrSFXo&#10;oS3E1kNv0+w0CWZnQ3ZN0v76zkHo8fG+19vB1aqjNlSeDcymCSji3NuKCwMf78fJClSIyBZrz2Tg&#10;hwJsN3ejNabW95xRd4qFkhAOKRooY2xSrUNeksMw9Q2xcN++dRgFtoW2LfYS7mo9T5KldlixNJTY&#10;0FNJ+eV0dQYW1/7rcznjbPd62J+z3y5/u5xfjBnfD7tHUJGG+C++uZ+t+B5WMlfeyBPQm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D1htcUAAADdAAAADwAAAAAAAAAA&#10;AAAAAAChAgAAZHJzL2Rvd25yZXYueG1sUEsFBgAAAAAEAAQA+QAAAJMDAAAAAA==&#10;" strokeweight="1.25pt"/>
                </v:group>
                <v:group id="Group 190" o:spid="_x0000_s1417" style="position:absolute;left:57522;top:2349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xyS8cAAADdAAAADwAAAGRycy9kb3ducmV2LnhtbESPQWvCQBSE7wX/w/IK&#10;vTWbKFZNs4qILT2IoBaKt0f2mYRk34bsNon/vlso9DjMzDdMthlNI3rqXGVZQRLFIIhzqysuFHxe&#10;3p6XIJxH1thYJgV3crBZTx4yTLUd+ET92RciQNilqKD0vk2ldHlJBl1kW+Lg3Wxn0AfZFVJ3OAS4&#10;aeQ0jl+kwYrDQokt7UrK6/O3UfA+4LCdJfv+UN929+tlfvw6JKTU0+O4fQXhafT/4b/2h1YwXyx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LxyS8cAAADd&#10;AAAADwAAAAAAAAAAAAAAAACqAgAAZHJzL2Rvd25yZXYueG1sUEsFBgAAAAAEAAQA+gAAAJ4DAAAA&#10;AA==&#10;">
                  <v:rect id="Rectangle 191" o:spid="_x0000_s141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GzSMIA&#10;AADdAAAADwAAAGRycy9kb3ducmV2LnhtbERPy2oCMRTdC/2HcAvuNFPB19QoRRAFKdTX/jK5nRk6&#10;uZkmGY1+fbMouDyc92IVTSOu5HxtWcHbMANBXFhdc6ngfNoMZiB8QNbYWCYFd/KwWr70Fphre+MD&#10;XY+hFCmEfY4KqhDaXEpfVGTQD21LnLhv6wyGBF0ptcNbCjeNHGXZRBqsOTVU2NK6ouLn2BkF7ee4&#10;205/9+5xmXVfBe6jDaOoVP81fryDCBTDU/zv3mkF4+k87U9v0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EbNIwgAAAN0AAAAPAAAAAAAAAAAAAAAAAJgCAABkcnMvZG93&#10;bnJldi54bWxQSwUGAAAAAAQABAD1AAAAhwMAAAAA&#10;" strokeweight="2pt"/>
                  <v:shape id="AutoShape 192" o:spid="_x0000_s141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SAe8IAAADdAAAADwAAAGRycy9kb3ducmV2LnhtbESPT4vCMBTE7wt+h/AEb2vq4vqnGkUW&#10;BK9V8fxonm2xealNauO3NwuCx2FmfsOst8HU4kGtqywrmIwTEMS51RUXCs6n/fcChPPIGmvLpOBJ&#10;DrabwdcaU217zuhx9IWIEHYpKii9b1IpXV6SQTe2DXH0rrY16KNsC6lb7CPc1PInSWbSYMVxocSG&#10;/krKb8fOKMiye3HpXOh3i2uYT896apLuoNRoGHYrEJ6C/4Tf7YNW8DtfTuD/TXwCcvM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qSAe8IAAADdAAAADwAAAAAAAAAAAAAA&#10;AAChAgAAZHJzL2Rvd25yZXYueG1sUEsFBgAAAAAEAAQA+QAAAJADAAAAAA==&#10;" strokeweight="1.25pt"/>
                  <v:shape id="AutoShape 193" o:spid="_x0000_s142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zAgsgAAADdAAAADwAAAGRycy9kb3ducmV2LnhtbESPQWvCQBSE74L/YXmF3nSjUGtTVxG1&#10;0EMVkurB22v2NQlm34bsmqT99V2h4HGY+WaYxao3lWipcaVlBZNxBII4s7rkXMHx8200B+E8ssbK&#10;Min4IQer5XCwwFjbjhNqU5+LUMIuRgWF93UspcsKMujGtiYO3rdtDPogm1zqBrtQbio5jaKZNFhy&#10;WCiwpk1B2SW9GgVP1+7rPJtwst7vtqfkt80Ol9OHUo8P/foVhKfe38P/9LsO3PPLFG5vwhOQy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AzAgsgAAADdAAAADwAAAAAA&#10;AAAAAAAAAAChAgAAZHJzL2Rvd25yZXYueG1sUEsFBgAAAAAEAAQA+QAAAJYDAAAAAA==&#10;" strokeweight="1.25pt"/>
                </v:group>
                <v:rect id="Rectangle 197" o:spid="_x0000_s1421" style="position:absolute;left:36682;top:25092;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ezMUA&#10;AADdAAAADwAAAGRycy9kb3ducmV2LnhtbESPT4vCMBTE78J+h/AWvK3Jrlq1GmURBMH14B/w+mie&#10;bbF56TZR67c3Cwseh5n5DTNbtLYSN2p86VjDZ0+BIM6cKTnXcDysPsYgfEA2WDkmDQ/ysJi/dWaY&#10;GnfnHd32IRcRwj5FDUUIdSqlzwqy6HuuJo7e2TUWQ5RNLk2D9wi3lfxSKpEWS44LBda0LCi77K9W&#10;AyYD87s9938Om2uCk7xVq+FJad19b7+nIAK14RX+b6+NhuFoksDfm/g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B7MxQAAAN0AAAAPAAAAAAAAAAAAAAAAAJgCAABkcnMv&#10;ZG93bnJldi54bWxQSwUGAAAAAAQABAD1AAAAigMAAAAA&#10;" stroked="f">
                  <v:textbox>
                    <w:txbxContent>
                      <w:p w:rsidR="001767C7" w:rsidRPr="002F612C" w:rsidRDefault="001767C7" w:rsidP="000F3D98">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199" o:spid="_x0000_s1422" style="position:absolute;left:40403;top:22541;width:1709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EX28UA&#10;AADdAAAADwAAAGRycy9kb3ducmV2LnhtbESPTU/DMAyG70j8h8hIXNCWFsE+yrIJgRCIEy1oZ6vx&#10;2orGqZKwZf8eH5A4Wq/fx483u+xGdaQQB88GynkBirj1duDOwNfny2wFKiZki6NnMnCmCLvt5cUG&#10;K+tPXNOxSZ0SCMcKDfQpTZXWse3JYZz7iViygw8Ok4yh0zbgSeBu1LdFsdAOB5YLPU701FP73fw4&#10;0ShzvW9eb87+3T/XQ2nD3UdeGnN9lR8fQCXK6X/5r/1mDdwv16Ir3wgC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RfbxQAAAN0AAAAPAAAAAAAAAAAAAAAAAJgCAABkcnMv&#10;ZG93bnJldi54bWxQSwUGAAAAAAQABAD1AAAAigMAAAAA&#10;" filled="f" fillcolor="#8db3e2" strokeweight="2pt">
                  <v:textbox>
                    <w:txbxContent>
                      <w:p w:rsidR="001767C7" w:rsidRPr="0092092D" w:rsidRDefault="001767C7" w:rsidP="000F3D98">
                        <w:proofErr w:type="spellStart"/>
                        <w:proofErr w:type="gramStart"/>
                        <w:r w:rsidRPr="00980479">
                          <w:rPr>
                            <w:rFonts w:cs="Arial"/>
                            <w:bCs/>
                            <w:szCs w:val="20"/>
                          </w:rPr>
                          <w:t>asram:</w:t>
                        </w:r>
                        <w:proofErr w:type="gramEnd"/>
                        <w:r>
                          <w:rPr>
                            <w:rFonts w:cs="Arial"/>
                            <w:bCs/>
                            <w:szCs w:val="20"/>
                          </w:rPr>
                          <w:t>SellerCITrade</w:t>
                        </w:r>
                        <w:r w:rsidRPr="000F3D98">
                          <w:rPr>
                            <w:rFonts w:cs="Arial"/>
                            <w:bCs/>
                            <w:szCs w:val="20"/>
                          </w:rPr>
                          <w:t>Party</w:t>
                        </w:r>
                        <w:proofErr w:type="spellEnd"/>
                      </w:p>
                    </w:txbxContent>
                  </v:textbox>
                </v:rect>
                <v:shape id="AutoShape 200" o:spid="_x0000_s1423" type="#_x0000_t32" style="position:absolute;left:36363;top:24561;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hHsYAAADdAAAADwAAAGRycy9kb3ducmV2LnhtbESPQWvCQBSE70L/w/IK3nRT0aaJriKC&#10;KEIVbdHrI/uaBLNvQ3aN8d+7hUKPw8x8w8wWnalES40rLSt4G0YgiDOrS84VfH+tBx8gnEfWWFkm&#10;BQ9ysJi/9GaYanvnI7Unn4sAYZeigsL7OpXSZQUZdENbEwfvxzYGfZBNLnWD9wA3lRxF0bs0WHJY&#10;KLCmVUHZ9XQzCtrDeR+v63Zz8Pl5fNyNkwuaT6X6r91yCsJT5//Df+2tVjCJkwR+34QnI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IR7GAAAA3QAAAA8AAAAAAAAA&#10;AAAAAAAAoQIAAGRycy9kb3ducmV2LnhtbFBLBQYAAAAABAAEAPkAAACUAwAAAAA=&#10;" strokeweight="2pt"/>
                <v:shape id="AutoShape 201" o:spid="_x0000_s1424" type="#_x0000_t32" style="position:absolute;left:36469;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uJUsMAAADdAAAADwAAAGRycy9kb3ducmV2LnhtbERPW2vCMBR+F/YfwhH2pqnDbVqbyhjI&#10;huDEC/p6aI5tWXMSmqzWf28eBj5+fPds2ZtGdNT62rKCyTgBQVxYXXOp4HhYjWYgfEDW2FgmBTfy&#10;sMyfBhmm2l55R90+lCKGsE9RQRWCS6X0RUUG/dg64shdbGswRNiWUrd4jeGmkS9J8iYN1hwbKnT0&#10;WVHxu/8zCrrt6ed95bqvbShP0916Oj+j2Sj1POw/FiAC9eEh/nd/awWvsyTuj2/iE5D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7iVLDAAAA3QAAAA8AAAAAAAAAAAAA&#10;AAAAoQIAAGRycy9kb3ducmV2LnhtbFBLBQYAAAAABAAEAPkAAACRAwAAAAA=&#10;" strokeweight="2pt"/>
                <v:rect id="Rectangle 202" o:spid="_x0000_s1425" style="position:absolute;left:32641;top:1233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MXAsUA&#10;AADdAAAADwAAAGRycy9kb3ducmV2LnhtbESPQWsCMRSE7wX/Q3iCt5pVsF1Wo4hQKkihtXp/bJ67&#10;i5uXNclq9Nc3hUKPw8x8wyxW0bTiSs43lhVMxhkI4tLqhisFh++35xyED8gaW8uk4E4eVsvB0wIL&#10;bW/8Rdd9qESCsC9QQR1CV0jpy5oM+rHtiJN3ss5gSNJVUju8Jbhp5TTLXqTBhtNCjR1tairP+94o&#10;6D5m/fvrZecex7z/LHEXbZhGpUbDuJ6DCBTDf/ivvdUKZnk2gd836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4xcCxQAAAN0AAAAPAAAAAAAAAAAAAAAAAJgCAABkcnMv&#10;ZG93bnJldi54bWxQSwUGAAAAAAQABAD1AAAAigMAAAAA&#10;" strokeweight="2pt"/>
                <v:rect id="Rectangle 203" o:spid="_x0000_s1426" style="position:absolute;left:40403;top:5635;width:3244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ch4MUA&#10;AADdAAAADwAAAGRycy9kb3ducmV2LnhtbESPQWsCMRCF7wX/QxjBS9HsilXZGkUqpaUndy09D5vp&#10;7uJmsiSpxn9vCoUeH2/e9+ZtdtH04kLOd5YV5LMMBHFtdceNgs/T63QNwgdkjb1lUnAjD7vt6GGD&#10;hbZXLulShUYkCPsCFbQhDIWUvm7JoJ/ZgTh539YZDEm6RmqH1wQ3vZxn2VIa7Dg1tDjQS0v1ufox&#10;6Y08ll/V2+PNfthD2eXaLY5xpdRkHPfPIALF8H/8l37XCp7W2Rx+1yQE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yHgxQAAAN0AAAAPAAAAAAAAAAAAAAAAAJgCAABkcnMv&#10;ZG93bnJldi54bWxQSwUGAAAAAAQABAD1AAAAigMAAAAA&#10;" filled="f" fillcolor="#8db3e2" strokeweight="2pt">
                  <v:textbox>
                    <w:txbxContent>
                      <w:p w:rsidR="001767C7" w:rsidRPr="0092092D" w:rsidRDefault="001767C7" w:rsidP="000F3D98">
                        <w:proofErr w:type="spellStart"/>
                        <w:proofErr w:type="gramStart"/>
                        <w:r>
                          <w:rPr>
                            <w:rFonts w:cs="Arial"/>
                            <w:bCs/>
                            <w:szCs w:val="20"/>
                          </w:rPr>
                          <w:t>asram:</w:t>
                        </w:r>
                        <w:proofErr w:type="gramEnd"/>
                        <w:r w:rsidRPr="000F3D98">
                          <w:t>Addition</w:t>
                        </w:r>
                        <w:r>
                          <w:t>alReferencedCIReferenced</w:t>
                        </w:r>
                        <w:r w:rsidRPr="000F3D98">
                          <w:t>Document</w:t>
                        </w:r>
                        <w:proofErr w:type="spellEnd"/>
                      </w:p>
                    </w:txbxContent>
                  </v:textbox>
                </v:rect>
                <v:shape id="AutoShape 204" o:spid="_x0000_s1427" type="#_x0000_t32" style="position:absolute;left:32535;top:1318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kXJccAAADdAAAADwAAAGRycy9kb3ducmV2LnhtbESPQWvCQBSE74X+h+UVetONVmtMXaUU&#10;pFKwwSj2+sg+k2D2bchuY/z3XUHocZiZb5jFqje16Kh1lWUFo2EEgji3uuJCwWG/HsQgnEfWWFsm&#10;BVdysFo+Piww0fbCO+oyX4gAYZeggtL7JpHS5SUZdEPbEAfvZFuDPsi2kLrFS4CbWo6j6FUarDgs&#10;lNjQR0n5Ofs1Crr0+D1bN91n6ovjZPc1mf+g2Sr1/NS/v4Hw1Pv/8L290QqmcfQCtzfhCc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KRclxwAAAN0AAAAPAAAAAAAA&#10;AAAAAAAAAKECAABkcnMvZG93bnJldi54bWxQSwUGAAAAAAQABAD5AAAAlQMAAAAA&#10;" strokeweight="2pt"/>
                <v:rect id="Rectangle 205" o:spid="_x0000_s1428" style="position:absolute;left:40403;width:2124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IcD8UA&#10;AADdAAAADwAAAGRycy9kb3ducmV2LnhtbESPQWsCMRCF7wX/Qxihl6LZFauyNYoopaUndy09D5vp&#10;7uJmsiRR479vCoUeH2/e9+att9H04krOd5YV5NMMBHFtdceNgs/T62QFwgdkjb1lUnAnD9vN6GGN&#10;hbY3LulahUYkCPsCFbQhDIWUvm7JoJ/agTh539YZDEm6RmqHtwQ3vZxl2UIa7Dg1tDjQvqX6XF1M&#10;eiOP5Vf19nS3H/ZQdrl282NcKvU4jrsXEIFi+D/+S79rBc+rbA6/axIC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hwPxQAAAN0AAAAPAAAAAAAAAAAAAAAAAJgCAABkcnMv&#10;ZG93bnJldi54bWxQSwUGAAAAAAQABAD1AAAAigMAAAAA&#10;" filled="f" fillcolor="#8db3e2" strokeweight="2pt">
                  <v:textbox>
                    <w:txbxContent>
                      <w:p w:rsidR="001767C7" w:rsidRPr="0092092D" w:rsidRDefault="001767C7" w:rsidP="000F3D98">
                        <w:pPr>
                          <w:rPr>
                            <w:szCs w:val="20"/>
                          </w:rPr>
                        </w:pPr>
                        <w:proofErr w:type="spellStart"/>
                        <w:proofErr w:type="gramStart"/>
                        <w:r w:rsidRPr="00980479">
                          <w:rPr>
                            <w:rFonts w:cs="Arial"/>
                            <w:bCs/>
                            <w:szCs w:val="20"/>
                          </w:rPr>
                          <w:t>asram:</w:t>
                        </w:r>
                        <w:proofErr w:type="gramEnd"/>
                        <w:r>
                          <w:rPr>
                            <w:rFonts w:cs="Arial"/>
                            <w:bCs/>
                            <w:szCs w:val="20"/>
                          </w:rPr>
                          <w:t>ProgramCIMissionProject</w:t>
                        </w:r>
                        <w:proofErr w:type="spellEnd"/>
                      </w:p>
                    </w:txbxContent>
                  </v:textbox>
                </v:rect>
                <v:rect id="Rectangle 206" o:spid="_x0000_s1429" style="position:absolute;left:40403;top:11270;width:336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65lMYA&#10;AADdAAAADwAAAGRycy9kb3ducmV2LnhtbESPzWrDMBCE74W8g9hALyWRHZof3CghJJSWnmKn9LxY&#10;W9vEWhlJSZS3rwqFHofZ+WZnvY2mF1dyvrOsIJ9mIIhrqztuFHyeXicrED4ga+wtk4I7edhuRg9r&#10;LLS9cUnXKjQiQdgXqKANYSik9HVLBv3UDsTJ+7bOYEjSNVI7vCW46eUsyxbSYMepocWB9i3V5+pi&#10;0ht5LL+qt6e7/bCHssu1ez7GpVKP47h7AREohv/jv/S7VjBfZXP4XZMQ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365lMYAAADdAAAADwAAAAAAAAAAAAAAAACYAgAAZHJz&#10;L2Rvd25yZXYueG1sUEsFBgAAAAAEAAQA9QAAAIsDAAAAAA==&#10;" filled="f" fillcolor="#8db3e2" strokeweight="2pt">
                  <v:textbox>
                    <w:txbxContent>
                      <w:p w:rsidR="001767C7" w:rsidRPr="0092092D" w:rsidRDefault="001767C7" w:rsidP="000F3D98">
                        <w:proofErr w:type="spellStart"/>
                        <w:proofErr w:type="gramStart"/>
                        <w:r w:rsidRPr="00980479">
                          <w:rPr>
                            <w:rFonts w:cs="Arial"/>
                            <w:bCs/>
                            <w:szCs w:val="20"/>
                          </w:rPr>
                          <w:t>asram:</w:t>
                        </w:r>
                        <w:proofErr w:type="gramEnd"/>
                        <w:r>
                          <w:rPr>
                            <w:rFonts w:cs="Arial"/>
                            <w:bCs/>
                            <w:szCs w:val="20"/>
                          </w:rPr>
                          <w:t>Buyer</w:t>
                        </w:r>
                        <w:r w:rsidRPr="000F3D98">
                          <w:rPr>
                            <w:rFonts w:cs="Arial"/>
                            <w:bCs/>
                            <w:szCs w:val="20"/>
                          </w:rPr>
                          <w:t>Or</w:t>
                        </w:r>
                        <w:r>
                          <w:rPr>
                            <w:rFonts w:cs="Arial"/>
                            <w:bCs/>
                            <w:szCs w:val="20"/>
                          </w:rPr>
                          <w:t>derReferencedCIReferencedDocument</w:t>
                        </w:r>
                        <w:proofErr w:type="spellEnd"/>
                      </w:p>
                    </w:txbxContent>
                  </v:textbox>
                </v:rect>
                <v:shape id="AutoShape 207" o:spid="_x0000_s1430" type="#_x0000_t32" style="position:absolute;left:36469;top:1488;width:45;height:231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SVy8QAAADdAAAADwAAAGRycy9kb3ducmV2LnhtbESPX2vCMBTF3wW/Q7jC3jR1f6TUpiLC&#10;2BiMYRV8vTTXtpjclCbT+O2XwWCPh3PO73DKTbRGXGn0vWMFy0UGgrhxuudWwfHwOs9B+ICs0Tgm&#10;BXfysKmmkxIL7W68p2sdWpEg7AtU0IUwFFL6piOLfuEG4uSd3WgxJDm2Uo94S3Br5GOWraTFntNC&#10;hwPtOmou9bdV8PX0Zp4jahPr0znH+/7zQ1qt1MMsbtcgAsXwH/5rv2sFL3m2gt836QnI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NJXLxAAAAN0AAAAPAAAAAAAAAAAA&#10;AAAAAKECAABkcnMvZG93bnJldi54bWxQSwUGAAAAAAQABAD5AAAAkgMAAAAA&#10;" strokeweight="2pt"/>
                <v:shape id="AutoShape 208" o:spid="_x0000_s1431" type="#_x0000_t32" style="position:absolute;left:36469;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RJsYAAADdAAAADwAAAGRycy9kb3ducmV2LnhtbESPQWvCQBSE7wX/w/KE3pqNxdYYXaUU&#10;pKVQxSh6fWSfSTD7NmS3SfrvuwXB4zAz3zDL9WBq0VHrKssKJlEMgji3uuJCwfGweUpAOI+ssbZM&#10;Cn7JwXo1elhiqm3Pe+oyX4gAYZeigtL7JpXS5SUZdJFtiIN3sa1BH2RbSN1iH+Cmls9x/CoNVhwW&#10;SmzovaT8mv0YBd3utJ1tmu5j54vTdP81nZ/RfCv1OB7eFiA8Df4evrU/tYKXJJ7B/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SESbGAAAA3QAAAA8AAAAAAAAA&#10;AAAAAAAAoQIAAGRycy9kb3ducmV2LnhtbFBLBQYAAAAABAAEAPkAAACUAwAAAAA=&#10;" strokeweight="2pt"/>
                <v:rect id="Rectangle 209" o:spid="_x0000_s1432" style="position:absolute;left:40616;top:16693;width:2421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8WCsUA&#10;AADdAAAADwAAAGRycy9kb3ducmV2LnhtbESPwUrDQBCG70LfYRnBi9hNRGuJ3ZaiiOKpSUvPQ3ZM&#10;gtnZsLu227d3DoLH4Z//m29Wm+xGdaIQB88GynkBirj1duDOwGH/drcEFROyxdEzGbhQhM16drXC&#10;yvoz13RqUqcEwrFCA31KU6V1bHtyGOd+IpbsyweHScbQaRvwLHA36vuiWGiHA8uFHid66an9bn6c&#10;aJS5Pjbvtxf/6V/robThYZefjLm5zttnUIly+l/+a39YA4/LQnTlG0G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xYKxQAAAN0AAAAPAAAAAAAAAAAAAAAAAJgCAABkcnMv&#10;ZG93bnJldi54bWxQSwUGAAAAAAQABAD1AAAAigMAAAAA&#10;" filled="f" fillcolor="#8db3e2" strokeweight="2pt">
                  <v:textbox>
                    <w:txbxContent>
                      <w:p w:rsidR="001767C7" w:rsidRPr="0092092D" w:rsidRDefault="001767C7" w:rsidP="000F3D98">
                        <w:proofErr w:type="spellStart"/>
                        <w:proofErr w:type="gramStart"/>
                        <w:r w:rsidRPr="00980479">
                          <w:rPr>
                            <w:rFonts w:cs="Arial"/>
                            <w:bCs/>
                            <w:szCs w:val="20"/>
                          </w:rPr>
                          <w:t>asram:</w:t>
                        </w:r>
                        <w:proofErr w:type="gramEnd"/>
                        <w:r>
                          <w:rPr>
                            <w:rFonts w:cs="Arial"/>
                            <w:bCs/>
                            <w:szCs w:val="20"/>
                          </w:rPr>
                          <w:t>SpecifiedCITradeBusiness</w:t>
                        </w:r>
                        <w:r w:rsidRPr="000F3D98">
                          <w:rPr>
                            <w:rFonts w:cs="Arial"/>
                            <w:bCs/>
                            <w:szCs w:val="20"/>
                          </w:rPr>
                          <w:t>Flag</w:t>
                        </w:r>
                        <w:proofErr w:type="spellEnd"/>
                      </w:p>
                    </w:txbxContent>
                  </v:textbox>
                </v:rect>
                <v:shape id="AutoShape 210" o:spid="_x0000_s1433" type="#_x0000_t32" style="position:absolute;left:36576;top:1850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Egz8UAAADdAAAADwAAAGRycy9kb3ducmV2LnhtbESP3YrCMBSE7xd8h3AE79ZUcVetRhFB&#10;FGEVf9DbQ3Nsi81JaWLtvr1ZWPBymJlvmOm8MYWoqXK5ZQW9bgSCOLE651TB+bT6HIFwHlljYZkU&#10;/JKD+az1McVY2ycfqD76VAQIuxgVZN6XsZQuycig69qSOHg3Wxn0QVap1BU+A9wUsh9F39JgzmEh&#10;w5KWGSX348MoqPeX3XBV1uu9Ty+Dw3YwvqL5UarTbhYTEJ4a/w7/tzdawdcoGsPfm/AE5O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cEgz8UAAADdAAAADwAAAAAAAAAA&#10;AAAAAAChAgAAZHJzL2Rvd25yZXYueG1sUEsFBgAAAAAEAAQA+QAAAJMDAAAAAA==&#10;" strokeweight="2pt"/>
                <v:shape id="AutoShape 211" o:spid="_x0000_s1434" type="#_x0000_t32" style="position:absolute;left:36576;top:733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Ifj8IAAADdAAAADwAAAGRycy9kb3ducmV2LnhtbERPy4rCMBTdC/5DuII7TRWf1SgiyMiA&#10;Iz7Q7aW5tsXmpjSZ2vl7sxBmeTjv5boxhaipcrllBYN+BII4sTrnVMH1suvNQDiPrLGwTAr+yMF6&#10;1W4tMdb2xSeqzz4VIYRdjAoy78tYSpdkZND1bUkcuIetDPoAq1TqCl8h3BRyGEUTaTDn0JBhSduM&#10;kuf51yioj7ef6a6sv44+vY1O36P5Hc1BqW6n2SxAeGr8v/jj3msF49kg7A9vwhO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SIfj8IAAADdAAAADwAAAAAAAAAAAAAA&#10;AAChAgAAZHJzL2Rvd25yZXYueG1sUEsFBgAAAAAEAAQA+QAAAJADAAAAAA==&#10;" strokeweight="2pt"/>
                <v:shape id="AutoShape 212" o:spid="_x0000_s1435" type="#_x0000_t32" style="position:absolute;left:34024;top:13184;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66FMYAAADdAAAADwAAAGRycy9kb3ducmV2LnhtbESPQWvCQBSE70L/w/IKvZlNxNqYukoR&#10;RCmoaEu8PrKvSWj2bchuY/rvu4LQ4zAz3zCL1WAa0VPnassKkigGQVxYXXOp4PNjM05BOI+ssbFM&#10;Cn7JwWr5MFpgpu2VT9SffSkChF2GCirv20xKV1Rk0EW2JQ7el+0M+iC7UuoOrwFuGjmJ45k0WHNY&#10;qLCldUXF9/nHKOiP+eFl0/bboy/z6el9Or+g2Sv19Di8vYLwNPj/8L290wqe0ySB2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uuhTGAAAA3QAAAA8AAAAAAAAA&#10;AAAAAAAAoQIAAGRycy9kb3ducmV2LnhtbFBLBQYAAAAABAAEAPkAAACUAwAAAAA=&#10;" strokeweight="2pt"/>
                <v:rect id="Rechteck 6080" o:spid="_x0000_s1436" style="position:absolute;top:11589;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L9n8IA&#10;AADdAAAADwAAAGRycy9kb3ducmV2LnhtbERPTYvCMBC9C/sfwizsRdbUPYh0jbIIi0UEsVXPQzO2&#10;xWZSm9jWf28OgsfH+16sBlOLjlpXWVYwnUQgiHOrKy4UHLP/7zkI55E11pZJwYMcrJYfowXG2vZ8&#10;oC71hQgh7GJUUHrfxFK6vCSDbmIb4sBdbGvQB9gWUrfYh3BTy58omkmDFYeGEhtal5Rf07tR0Of7&#10;7pztNnI/PieWb8ltnZ62Sn19Dn+/IDwN/i1+uROtYBbNw/7wJjw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0v2fwgAAAN0AAAAPAAAAAAAAAAAAAAAAAJgCAABkcnMvZG93&#10;bnJldi54bWxQSwUGAAAAAAQABAD1AAAAhwMAAAAA&#10;" filled="f" stroked="f">
                  <v:textbox>
                    <w:txbxContent>
                      <w:p w:rsidR="001767C7" w:rsidRDefault="001767C7" w:rsidP="00760202">
                        <w:pPr>
                          <w:rPr>
                            <w:rFonts w:cs="Arial"/>
                            <w:b/>
                            <w:sz w:val="24"/>
                            <w:szCs w:val="24"/>
                            <w:lang w:val="de-DE"/>
                          </w:rPr>
                        </w:pPr>
                        <w:r>
                          <w:rPr>
                            <w:rFonts w:cs="Arial"/>
                            <w:b/>
                            <w:sz w:val="24"/>
                            <w:szCs w:val="24"/>
                            <w:lang w:val="de-DE"/>
                          </w:rPr>
                          <w:t>0..1</w:t>
                        </w:r>
                      </w:p>
                    </w:txbxContent>
                  </v:textbox>
                </v:rect>
                <v:rect id="Rechteck 6089" o:spid="_x0000_s1437" style="position:absolute;left:36576;top:1488;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hUAsYA&#10;AADdAAAADwAAAGRycy9kb3ducmV2LnhtbESPQWvCQBSE70L/w/IKXkQ39iA2ZiNFKAYRpLH1/Mg+&#10;k2D2bcxuk/jvu4VCj8PMfMMk29E0oqfO1ZYVLBcRCOLC6ppLBZ/n9/kahPPIGhvLpOBBDrbp0yTB&#10;WNuBP6jPfSkChF2MCirv21hKV1Rk0C1sSxy8q+0M+iC7UuoOhwA3jXyJopU0WHNYqLClXUXFLf82&#10;Cobi1F/Ox708zS6Z5Xt23+VfB6Wmz+PbBoSn0f+H/9qZVrCK1q/w+yY8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hUAsYAAADdAAAADwAAAAAAAAAAAAAAAACYAgAAZHJz&#10;L2Rvd25yZXYueG1sUEsFBgAAAAAEAAQA9QAAAIsDAAAAAA==&#10;" filled="f" stroked="f">
                  <v:textbox>
                    <w:txbxContent>
                      <w:p w:rsidR="001767C7" w:rsidRDefault="001767C7" w:rsidP="00B4084F">
                        <w:pPr>
                          <w:rPr>
                            <w:rFonts w:cs="Arial"/>
                            <w:b/>
                            <w:sz w:val="24"/>
                            <w:szCs w:val="24"/>
                            <w:lang w:val="de-DE"/>
                          </w:rPr>
                        </w:pPr>
                        <w:r>
                          <w:rPr>
                            <w:rFonts w:cs="Arial"/>
                            <w:b/>
                            <w:sz w:val="24"/>
                            <w:szCs w:val="24"/>
                            <w:lang w:val="de-DE"/>
                          </w:rPr>
                          <w:t>0..*</w:t>
                        </w:r>
                      </w:p>
                    </w:txbxContent>
                  </v:textbox>
                </v:rect>
                <v:rect id="Rechteck 6090" o:spid="_x0000_s1438" style="position:absolute;left:36576;top:7442;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rQsIA&#10;AADdAAAADwAAAGRycy9kb3ducmV2LnhtbERPTYvCMBC9C/6HMIIX0VQP4lajiCCWZUGsq+ehGdti&#10;M6lNbLv/fnNY2OPjfW92valES40rLSuYzyIQxJnVJecKvq/H6QqE88gaK8uk4Icc7LbDwQZjbTu+&#10;UJv6XIQQdjEqKLyvYyldVpBBN7M1ceAetjHoA2xyqRvsQrip5CKKltJgyaGhwJoOBWXP9G0UdNm5&#10;vV+/TvI8uSeWX8nrkN4+lRqP+v0ahKfe/4v/3IlWsIw+wv7wJjwB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C2tCwgAAAN0AAAAPAAAAAAAAAAAAAAAAAJgCAABkcnMvZG93&#10;bnJldi54bWxQSwUGAAAAAAQABAD1AAAAhwMAAAAA&#10;" filled="f" stroked="f">
                  <v:textbox>
                    <w:txbxContent>
                      <w:p w:rsidR="001767C7" w:rsidRDefault="001767C7" w:rsidP="00B4084F">
                        <w:pPr>
                          <w:rPr>
                            <w:rFonts w:cs="Arial"/>
                            <w:b/>
                            <w:sz w:val="24"/>
                            <w:szCs w:val="24"/>
                            <w:lang w:val="de-DE"/>
                          </w:rPr>
                        </w:pPr>
                        <w:r>
                          <w:rPr>
                            <w:rFonts w:cs="Arial"/>
                            <w:b/>
                            <w:sz w:val="24"/>
                            <w:szCs w:val="24"/>
                            <w:lang w:val="de-DE"/>
                          </w:rPr>
                          <w:t>0..*</w:t>
                        </w:r>
                      </w:p>
                    </w:txbxContent>
                  </v:textbox>
                </v:rect>
                <v:rect id="Rechteck 6096" o:spid="_x0000_s1439" style="position:absolute;left:36469;top:13290;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5WrcYA&#10;AADdAAAADwAAAGRycy9kb3ducmV2LnhtbESPT2vCQBTE7wW/w/KEXopu7CHU6CoiiKEUpPHP+ZF9&#10;JsHs25hdk/TbdwsFj8PM/IZZrgdTi45aV1lWMJtGIIhzqysuFJyOu8kHCOeRNdaWScEPOVivRi9L&#10;TLTt+Zu6zBciQNglqKD0vkmkdHlJBt3UNsTBu9rWoA+yLaRusQ9wU8v3KIqlwYrDQokNbUvKb9nD&#10;KOjzQ3c5fu3l4e2SWr6n9212/lTqdTxsFiA8Df4Z/m+nWkEczW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5WrcYAAADdAAAADwAAAAAAAAAAAAAAAACYAgAAZHJz&#10;L2Rvd25yZXYueG1sUEsFBgAAAAAEAAQA9QAAAIsDAAAAAA==&#10;" filled="f" stroked="f">
                  <v:textbox>
                    <w:txbxContent>
                      <w:p w:rsidR="001767C7" w:rsidRDefault="001767C7" w:rsidP="00B4084F">
                        <w:pPr>
                          <w:rPr>
                            <w:rFonts w:cs="Arial"/>
                            <w:b/>
                            <w:sz w:val="24"/>
                            <w:szCs w:val="24"/>
                            <w:lang w:val="de-DE"/>
                          </w:rPr>
                        </w:pPr>
                        <w:r>
                          <w:rPr>
                            <w:rFonts w:cs="Arial"/>
                            <w:b/>
                            <w:sz w:val="24"/>
                            <w:szCs w:val="24"/>
                            <w:lang w:val="de-DE"/>
                          </w:rPr>
                          <w:t>0..*</w:t>
                        </w:r>
                      </w:p>
                    </w:txbxContent>
                  </v:textbox>
                </v:rect>
                <v:rect id="Rechteck 6099" o:spid="_x0000_s1440" style="position:absolute;left:36894;top:18500;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HC38UA&#10;AADdAAAADwAAAGRycy9kb3ducmV2LnhtbESPQWvCQBSE70L/w/IKXqRu6kE0uooIpUEEMbaeH9ln&#10;Esy+jdltEv+9Kwg9DjPzDbNc96YSLTWutKzgcxyBIM6sLjlX8HP6+piBcB5ZY2WZFNzJwXr1Nlhi&#10;rG3HR2pTn4sAYRejgsL7OpbSZQUZdGNbEwfvYhuDPsgml7rBLsBNJSdRNJUGSw4LBda0LSi7pn9G&#10;QZcd2vNp/y0Po3Ni+ZbctunvTqnhe79ZgPDU+//wq51oBdNoPofnm/AE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McLfxQAAAN0AAAAPAAAAAAAAAAAAAAAAAJgCAABkcnMv&#10;ZG93bnJldi54bWxQSwUGAAAAAAQABAD1AAAAigMAAAAA&#10;" filled="f" stroked="f">
                  <v:textbox>
                    <w:txbxContent>
                      <w:p w:rsidR="001767C7" w:rsidRDefault="001767C7" w:rsidP="00B4084F">
                        <w:pPr>
                          <w:rPr>
                            <w:rFonts w:cs="Arial"/>
                            <w:b/>
                            <w:sz w:val="24"/>
                            <w:szCs w:val="24"/>
                            <w:lang w:val="de-DE"/>
                          </w:rPr>
                        </w:pPr>
                        <w:r>
                          <w:rPr>
                            <w:rFonts w:cs="Arial"/>
                            <w:b/>
                            <w:sz w:val="24"/>
                            <w:szCs w:val="24"/>
                            <w:lang w:val="de-DE"/>
                          </w:rPr>
                          <w:t>0..*</w:t>
                        </w:r>
                      </w:p>
                    </w:txbxContent>
                  </v:textbox>
                </v:rect>
                <w10:anchorlock/>
              </v:group>
            </w:pict>
          </mc:Fallback>
        </mc:AlternateContent>
      </w:r>
    </w:p>
    <w:p w14:paraId="3B1C6F8A" w14:textId="77777777" w:rsidR="00B4084F" w:rsidRDefault="00B4084F" w:rsidP="00982E41"/>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0F3D98" w:rsidRPr="001E1B02" w14:paraId="3B1C6F8C" w14:textId="77777777" w:rsidTr="00B4084F">
        <w:trPr>
          <w:cantSplit/>
          <w:trHeight w:val="329"/>
          <w:tblHeader/>
        </w:trPr>
        <w:tc>
          <w:tcPr>
            <w:tcW w:w="5000" w:type="pct"/>
            <w:shd w:val="clear" w:color="auto" w:fill="FFFFCC"/>
            <w:vAlign w:val="center"/>
          </w:tcPr>
          <w:p w14:paraId="3B1C6F8B" w14:textId="77777777" w:rsidR="000F3D98" w:rsidRPr="0065314E" w:rsidRDefault="000F3D98" w:rsidP="00B4084F">
            <w:pPr>
              <w:rPr>
                <w:rFonts w:eastAsia="Times New Roman"/>
                <w:b/>
                <w:bCs/>
                <w:color w:val="000000"/>
                <w:lang w:eastAsia="de-DE"/>
              </w:rPr>
            </w:pPr>
            <w:r w:rsidRPr="0065314E">
              <w:rPr>
                <w:rFonts w:eastAsia="Times New Roman"/>
                <w:b/>
                <w:bCs/>
                <w:color w:val="000000"/>
                <w:lang w:eastAsia="de-DE"/>
              </w:rPr>
              <w:t>Explanation</w:t>
            </w:r>
          </w:p>
        </w:tc>
      </w:tr>
      <w:tr w:rsidR="000F3D98" w14:paraId="3B1C6F8E" w14:textId="77777777" w:rsidTr="00B4084F">
        <w:trPr>
          <w:cantSplit/>
          <w:trHeight w:val="340"/>
        </w:trPr>
        <w:tc>
          <w:tcPr>
            <w:tcW w:w="5000" w:type="pct"/>
            <w:vAlign w:val="center"/>
          </w:tcPr>
          <w:p w14:paraId="3B1C6F8D" w14:textId="77777777" w:rsidR="000F3D98" w:rsidRPr="0065314E" w:rsidRDefault="000F3D98" w:rsidP="00B4084F">
            <w:r w:rsidRPr="0065314E">
              <w:rPr>
                <w:rFonts w:cs="Arial"/>
                <w:b/>
                <w:bCs/>
                <w:szCs w:val="20"/>
              </w:rPr>
              <w:t>“asram:</w:t>
            </w:r>
            <w:r w:rsidR="00545979" w:rsidRPr="0065314E">
              <w:rPr>
                <w:rFonts w:cs="Arial"/>
                <w:b/>
                <w:bCs/>
                <w:szCs w:val="20"/>
              </w:rPr>
              <w:t>CISIFLSupplyChainTrade Agreement”</w:t>
            </w:r>
            <w:r w:rsidR="006320BF" w:rsidRPr="0065314E">
              <w:rPr>
                <w:rFonts w:cs="Arial"/>
                <w:b/>
                <w:bCs/>
                <w:szCs w:val="20"/>
              </w:rPr>
              <w:t xml:space="preserve"> </w:t>
            </w:r>
            <w:r w:rsidR="006320BF" w:rsidRPr="0065314E">
              <w:rPr>
                <w:rFonts w:cs="Arial"/>
                <w:bCs/>
                <w:szCs w:val="20"/>
              </w:rPr>
              <w:t>contains reference information about the material and the contract.</w:t>
            </w:r>
          </w:p>
        </w:tc>
      </w:tr>
    </w:tbl>
    <w:p w14:paraId="3B1C6F8F" w14:textId="77777777" w:rsidR="00A07FC2" w:rsidRDefault="00A07FC2" w:rsidP="001642EB">
      <w:pPr>
        <w:pStyle w:val="berschrift4"/>
        <w:ind w:left="851" w:hanging="851"/>
      </w:pPr>
      <w:bookmarkStart w:id="57" w:name="_asram:ApplicableCITradeCommercialTe"/>
      <w:bookmarkStart w:id="58" w:name="_Toc319064769"/>
      <w:bookmarkEnd w:id="57"/>
      <w:r w:rsidRPr="008023FF">
        <w:t>asram:</w:t>
      </w:r>
      <w:r w:rsidR="00613961" w:rsidRPr="001642EB">
        <w:t>ProgramCIMission</w:t>
      </w:r>
      <w:r w:rsidR="00701998" w:rsidRPr="001642EB">
        <w:t>Project</w:t>
      </w:r>
      <w:bookmarkEnd w:id="58"/>
    </w:p>
    <w:p w14:paraId="3B1C6F90" w14:textId="77777777" w:rsidR="00B4084F" w:rsidRPr="00B4084F" w:rsidRDefault="00B4084F" w:rsidP="00B4084F"/>
    <w:p w14:paraId="3B1C6F91" w14:textId="77777777" w:rsidR="002E72AB" w:rsidRDefault="00B4084F" w:rsidP="00B4084F">
      <w:r>
        <w:rPr>
          <w:noProof/>
          <w:lang w:eastAsia="zh-TW"/>
        </w:rPr>
        <mc:AlternateContent>
          <mc:Choice Requires="wpg">
            <w:drawing>
              <wp:inline distT="0" distB="0" distL="0" distR="0" wp14:anchorId="3B1C7116" wp14:editId="3B1C7117">
                <wp:extent cx="5592903" cy="484756"/>
                <wp:effectExtent l="0" t="0" r="27305" b="0"/>
                <wp:docPr id="6115" name="Gruppieren 6115"/>
                <wp:cNvGraphicFramePr/>
                <a:graphic xmlns:a="http://schemas.openxmlformats.org/drawingml/2006/main">
                  <a:graphicData uri="http://schemas.microsoft.com/office/word/2010/wordprocessingGroup">
                    <wpg:wgp>
                      <wpg:cNvGrpSpPr/>
                      <wpg:grpSpPr>
                        <a:xfrm>
                          <a:off x="0" y="0"/>
                          <a:ext cx="5592903" cy="484756"/>
                          <a:chOff x="0" y="0"/>
                          <a:chExt cx="5592903" cy="484756"/>
                        </a:xfrm>
                      </wpg:grpSpPr>
                      <wps:wsp>
                        <wps:cNvPr id="5765" name="Rectangle 47"/>
                        <wps:cNvSpPr>
                          <a:spLocks noChangeArrowheads="1"/>
                        </wps:cNvSpPr>
                        <wps:spPr bwMode="auto">
                          <a:xfrm>
                            <a:off x="372140" y="0"/>
                            <a:ext cx="2560320" cy="344805"/>
                          </a:xfrm>
                          <a:prstGeom prst="rect">
                            <a:avLst/>
                          </a:prstGeom>
                          <a:solidFill>
                            <a:srgbClr val="8DB3E2"/>
                          </a:solidFill>
                          <a:ln w="25400">
                            <a:solidFill>
                              <a:srgbClr val="000000"/>
                            </a:solidFill>
                            <a:miter lim="800000"/>
                            <a:headEnd/>
                            <a:tailEnd/>
                          </a:ln>
                        </wps:spPr>
                        <wps:txbx>
                          <w:txbxContent>
                            <w:p w14:paraId="3B1C71EB" w14:textId="77777777" w:rsidR="00413327" w:rsidRPr="00C9342C" w:rsidRDefault="00413327" w:rsidP="002E72AB">
                              <w:pPr>
                                <w:rPr>
                                  <w:szCs w:val="24"/>
                                </w:rPr>
                              </w:pPr>
                              <w:r w:rsidRPr="00C9342C">
                                <w:rPr>
                                  <w:rFonts w:cs="Arial"/>
                                  <w:b/>
                                  <w:bCs/>
                                  <w:szCs w:val="20"/>
                                </w:rPr>
                                <w:t>asram:</w:t>
                              </w:r>
                              <w:r>
                                <w:rPr>
                                  <w:rFonts w:cs="Arial"/>
                                  <w:b/>
                                  <w:bCs/>
                                  <w:szCs w:val="20"/>
                                </w:rPr>
                                <w:t>ProgramCIMission</w:t>
                              </w:r>
                              <w:r w:rsidRPr="00701998">
                                <w:rPr>
                                  <w:rFonts w:cs="Arial"/>
                                  <w:b/>
                                  <w:bCs/>
                                  <w:szCs w:val="20"/>
                                </w:rPr>
                                <w:t xml:space="preserve">Project  </w:t>
                              </w:r>
                            </w:p>
                          </w:txbxContent>
                        </wps:txbx>
                        <wps:bodyPr rot="0" vert="horz" wrap="square" lIns="91440" tIns="45720" rIns="91440" bIns="45720" anchor="t" anchorCtr="0" upright="1">
                          <a:noAutofit/>
                        </wps:bodyPr>
                      </wps:wsp>
                      <wps:wsp>
                        <wps:cNvPr id="5766" name="AutoShape 48"/>
                        <wps:cNvCnPr>
                          <a:cxnSpLocks noChangeShapeType="1"/>
                        </wps:cNvCnPr>
                        <wps:spPr bwMode="auto">
                          <a:xfrm>
                            <a:off x="3136605"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8" name="Rectangle 50"/>
                        <wps:cNvSpPr>
                          <a:spLocks noChangeArrowheads="1"/>
                        </wps:cNvSpPr>
                        <wps:spPr bwMode="auto">
                          <a:xfrm>
                            <a:off x="3710763" y="0"/>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EC" w14:textId="77777777" w:rsidR="00413327" w:rsidRPr="00C9342C" w:rsidRDefault="00413327" w:rsidP="002E72AB">
                              <w:r w:rsidRPr="00DC42C5">
                                <w:rPr>
                                  <w:rFonts w:cs="Arial"/>
                                  <w:bCs/>
                                  <w:szCs w:val="20"/>
                                </w:rPr>
                                <w:t>asram:IdentificationIdentifier</w:t>
                              </w:r>
                            </w:p>
                          </w:txbxContent>
                        </wps:txbx>
                        <wps:bodyPr rot="0" vert="horz" wrap="square" lIns="91440" tIns="45720" rIns="91440" bIns="45720" anchor="t" anchorCtr="0" upright="1">
                          <a:noAutofit/>
                        </wps:bodyPr>
                      </wps:wsp>
                      <wps:wsp>
                        <wps:cNvPr id="5769" name="Rectangle 51"/>
                        <wps:cNvSpPr>
                          <a:spLocks noChangeArrowheads="1"/>
                        </wps:cNvSpPr>
                        <wps:spPr bwMode="auto">
                          <a:xfrm>
                            <a:off x="2945219"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70" name="AutoShape 52"/>
                        <wps:cNvCnPr>
                          <a:cxnSpLocks noChangeShapeType="1"/>
                        </wps:cNvCnPr>
                        <wps:spPr bwMode="auto">
                          <a:xfrm>
                            <a:off x="2934586"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13" name="Rechteck 6113"/>
                        <wps:cNvSpPr>
                          <a:spLocks noChangeArrowheads="1"/>
                        </wps:cNvSpPr>
                        <wps:spPr bwMode="auto">
                          <a:xfrm>
                            <a:off x="0" y="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ED" w14:textId="77777777" w:rsidR="00413327" w:rsidRDefault="00413327" w:rsidP="00B4084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14" name="Rechteck 6114"/>
                        <wps:cNvSpPr>
                          <a:spLocks noChangeArrowheads="1"/>
                        </wps:cNvSpPr>
                        <wps:spPr bwMode="auto">
                          <a:xfrm>
                            <a:off x="3296093" y="191386"/>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EE" w14:textId="77777777" w:rsidR="00413327" w:rsidRDefault="00413327" w:rsidP="00B4084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15" o:spid="_x0000_s1441" style="width:440.4pt;height:38.15pt;mso-position-horizontal-relative:char;mso-position-vertical-relative:line" coordsize="55929,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">
                <v:rect id="Rectangle 47" o:spid="_x0000_s1442" style="position:absolute;left:3721;width:256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QMOMQA&#10;AADdAAAADwAAAGRycy9kb3ducmV2LnhtbESPQYvCMBSE7wv+h/AEb9tUQVe7RhFFEA/CquD1bfNs&#10;is1LaaJWf71ZWPA4zMw3zHTe2krcqPGlYwX9JAVBnDtdcqHgeFh/jkH4gKyxckwKHuRhPut8TDHT&#10;7s4/dNuHQkQI+wwVmBDqTEqfG7LoE1cTR+/sGoshyqaQusF7hNtKDtJ0JC2WHBcM1rQ0lF/2V6tg&#10;dT2Z9dMZv91R+dS/6JaTwUapXrddfIMI1IZ3+L+90QqGX6Mh/L2JT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EDDjEAAAA3QAAAA8AAAAAAAAAAAAAAAAAmAIAAGRycy9k&#10;b3ducmV2LnhtbFBLBQYAAAAABAAEAPUAAACJAwAAAAA=&#10;" fillcolor="#8db3e2" strokeweight="2pt">
                  <v:textbox>
                    <w:txbxContent>
                      <w:p w:rsidR="001767C7" w:rsidRPr="00C9342C" w:rsidRDefault="001767C7" w:rsidP="002E72AB">
                        <w:pPr>
                          <w:rPr>
                            <w:szCs w:val="24"/>
                          </w:rPr>
                        </w:pPr>
                        <w:proofErr w:type="spellStart"/>
                        <w:proofErr w:type="gramStart"/>
                        <w:r w:rsidRPr="00C9342C">
                          <w:rPr>
                            <w:rFonts w:cs="Arial"/>
                            <w:b/>
                            <w:bCs/>
                            <w:szCs w:val="20"/>
                          </w:rPr>
                          <w:t>asram:</w:t>
                        </w:r>
                        <w:proofErr w:type="gramEnd"/>
                        <w:r>
                          <w:rPr>
                            <w:rFonts w:cs="Arial"/>
                            <w:b/>
                            <w:bCs/>
                            <w:szCs w:val="20"/>
                          </w:rPr>
                          <w:t>ProgramCIMission</w:t>
                        </w:r>
                        <w:r w:rsidRPr="00701998">
                          <w:rPr>
                            <w:rFonts w:cs="Arial"/>
                            <w:b/>
                            <w:bCs/>
                            <w:szCs w:val="20"/>
                          </w:rPr>
                          <w:t>Project</w:t>
                        </w:r>
                        <w:proofErr w:type="spellEnd"/>
                        <w:r w:rsidRPr="00701998">
                          <w:rPr>
                            <w:rFonts w:cs="Arial"/>
                            <w:b/>
                            <w:bCs/>
                            <w:szCs w:val="20"/>
                          </w:rPr>
                          <w:t xml:space="preserve">  </w:t>
                        </w:r>
                      </w:p>
                    </w:txbxContent>
                  </v:textbox>
                </v:rect>
                <v:shape id="AutoShape 48" o:spid="_x0000_s1443" type="#_x0000_t32" style="position:absolute;left:31366;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XFS8YAAADdAAAADwAAAGRycy9kb3ducmV2LnhtbESPQWvCQBSE70L/w/IKvZlNRZOauooU&#10;RCmoaEu8PrKvSWj2bciuMf333YLQ4zAz3zCL1WAa0VPnassKnqMYBHFhdc2lgs+PzfgFhPPIGhvL&#10;pOCHHKyWD6MFZtre+ET92ZciQNhlqKDyvs2kdEVFBl1kW+LgfdnOoA+yK6Xu8BbgppGTOE6kwZrD&#10;QoUtvVVUfJ+vRkF/zA/ppu23R1/m09P7dH5Bs1fq6XFYv4LwNPj/8L290wpmaZL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1xUvGAAAA3QAAAA8AAAAAAAAA&#10;AAAAAAAAoQIAAGRycy9kb3ducmV2LnhtbFBLBQYAAAAABAAEAPkAAACUAwAAAAA=&#10;" strokeweight="2pt"/>
                <v:rect id="Rectangle 50" o:spid="_x0000_s1444" style="position:absolute;left:37107;width:188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Rn/MUA&#10;AADdAAAADwAAAGRycy9kb3ducmV2LnhtbESPwUrDQBCG70LfYZmCF7GbiLYldluKIoonE6XnITsm&#10;odnZsLu227d3DoLH4Z//m282u+xGdaIQB88GykUBirj1duDOwNfny+0aVEzIFkfPZOBCEXbb2dUG&#10;K+vPXNOpSZ0SCMcKDfQpTZXWse3JYVz4iViybx8cJhlDp23As8DdqO+KYqkdDiwXepzoqaf22Pw4&#10;0ShzfWheby7+3T/XQ2nD/UdeGXM9z/tHUIly+l/+a79ZAw+rp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Gf8xQAAAN0AAAAPAAAAAAAAAAAAAAAAAJgCAABkcnMv&#10;ZG93bnJldi54bWxQSwUGAAAAAAQABAD1AAAAigMAAAAA&#10;" filled="f" fillcolor="#8db3e2" strokeweight="2pt">
                  <v:textbox>
                    <w:txbxContent>
                      <w:p w:rsidR="001767C7" w:rsidRPr="00C9342C" w:rsidRDefault="001767C7" w:rsidP="002E72AB">
                        <w:proofErr w:type="spellStart"/>
                        <w:proofErr w:type="gramStart"/>
                        <w:r w:rsidRPr="00DC42C5">
                          <w:rPr>
                            <w:rFonts w:cs="Arial"/>
                            <w:bCs/>
                            <w:szCs w:val="20"/>
                          </w:rPr>
                          <w:t>asram:</w:t>
                        </w:r>
                        <w:proofErr w:type="gramEnd"/>
                        <w:r w:rsidRPr="00DC42C5">
                          <w:rPr>
                            <w:rFonts w:cs="Arial"/>
                            <w:bCs/>
                            <w:szCs w:val="20"/>
                          </w:rPr>
                          <w:t>IdentificationIdentifier</w:t>
                        </w:r>
                        <w:proofErr w:type="spellEnd"/>
                      </w:p>
                    </w:txbxContent>
                  </v:textbox>
                </v:rect>
                <v:rect id="Rectangle 51" o:spid="_x0000_s1445" style="position:absolute;left:29452;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5q8sUA&#10;AADdAAAADwAAAGRycy9kb3ducmV2LnhtbESP3WoCMRSE7wXfIRzBO80q+Lc1ihSKBRFaW+8Pm9Pd&#10;xc3JmmQ17dM3QqGXw8x8w6y30TTiRs7XlhVMxhkI4sLqmksFnx8voyUIH5A1NpZJwTd52G76vTXm&#10;2t75nW6nUIoEYZ+jgiqENpfSFxUZ9GPbEifvyzqDIUlXSu3wnuCmkdMsm0uDNaeFClt6rqi4nDqj&#10;oD3Ouv3ienA/52X3VuAh2jCNSg0HcfcEIlAM/+G/9qtWMFvMV/B4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ryxQAAAN0AAAAPAAAAAAAAAAAAAAAAAJgCAABkcnMv&#10;ZG93bnJldi54bWxQSwUGAAAAAAQABAD1AAAAigMAAAAA&#10;" strokeweight="2pt"/>
                <v:shape id="AutoShape 52" o:spid="_x0000_s1446" type="#_x0000_t32" style="position:absolute;left:29345;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luecIAAADdAAAADwAAAGRycy9kb3ducmV2LnhtbERPy4rCMBTdD/gP4QruxtTBmWo1yiCI&#10;g6DiA91emmtbbG5KE2v9e7MYcHk47+m8NaVoqHaFZQWDfgSCOLW64EzB6bj8HIFwHlljaZkUPMnB&#10;fNb5mGKi7YP31Bx8JkIIuwQV5N5XiZQuzcmg69uKOHBXWxv0AdaZ1DU+Qrgp5VcU/UiDBYeGHCta&#10;5JTeDnejoNmdt/GyalY7n52H+/VwfEGzUarXbX8nIDy1/i3+d/9pBd9xHPaHN+EJyN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kluecIAAADdAAAADwAAAAAAAAAAAAAA&#10;AAChAgAAZHJzL2Rvd25yZXYueG1sUEsFBgAAAAAEAAQA+QAAAJADAAAAAA==&#10;" strokeweight="2pt"/>
                <v:rect id="Rechteck 6113" o:spid="_x0000_s1447" style="position:absolute;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58sYA&#10;AADdAAAADwAAAGRycy9kb3ducmV2LnhtbESP3WrCQBSE7wu+w3IEb4puYkFKdBURpEEK0vhzfcge&#10;k2D2bMxuk/j23UKhl8PMfMOsNoOpRUetqywriGcRCOLc6ooLBefTfvoOwnlkjbVlUvAkB5v16GWF&#10;ibY9f1GX+UIECLsEFZTeN4mULi/JoJvZhjh4N9sa9EG2hdQt9gFuajmPooU0WHFYKLGhXUn5Pfs2&#10;Cvr82F1Pnx/y+HpNLT/Sxy67HJSajIftEoSnwf+H/9qpVrCI4z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58sYAAADdAAAADwAAAAAAAAAAAAAAAACYAgAAZHJz&#10;L2Rvd25yZXYueG1sUEsFBgAAAAAEAAQA9QAAAIsDAAAAAA==&#10;" filled="f" stroked="f">
                  <v:textbox>
                    <w:txbxContent>
                      <w:p w:rsidR="001767C7" w:rsidRDefault="001767C7" w:rsidP="00B4084F">
                        <w:pPr>
                          <w:rPr>
                            <w:rFonts w:cs="Arial"/>
                            <w:b/>
                            <w:sz w:val="24"/>
                            <w:szCs w:val="24"/>
                            <w:lang w:val="de-DE"/>
                          </w:rPr>
                        </w:pPr>
                        <w:r>
                          <w:rPr>
                            <w:rFonts w:cs="Arial"/>
                            <w:b/>
                            <w:sz w:val="24"/>
                            <w:szCs w:val="24"/>
                            <w:lang w:val="de-DE"/>
                          </w:rPr>
                          <w:t>0..*</w:t>
                        </w:r>
                      </w:p>
                    </w:txbxContent>
                  </v:textbox>
                </v:rect>
                <v:rect id="Rechteck 6114" o:spid="_x0000_s1448" style="position:absolute;left:32960;top:1913;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hhsYA&#10;AADdAAAADwAAAGRycy9kb3ducmV2LnhtbESP3WrCQBSE7wu+w3IEb4puIkVKdBURpEEK0vhzfcge&#10;k2D2bMxuk/j23UKhl8PMfMOsNoOpRUetqywriGcRCOLc6ooLBefTfvoOwnlkjbVlUvAkB5v16GWF&#10;ibY9f1GX+UIECLsEFZTeN4mULi/JoJvZhjh4N9sa9EG2hdQt9gFuajmPooU0WHFYKLGhXUn5Pfs2&#10;Cvr82F1Pnx/y+HpNLT/Sxy67HJSajIftEoSnwf+H/9qpVrCI4z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JhhsYAAADdAAAADwAAAAAAAAAAAAAAAACYAgAAZHJz&#10;L2Rvd25yZXYueG1sUEsFBgAAAAAEAAQA9QAAAIsDAAAAAA==&#10;" filled="f" stroked="f">
                  <v:textbox>
                    <w:txbxContent>
                      <w:p w:rsidR="001767C7" w:rsidRDefault="001767C7" w:rsidP="00B4084F">
                        <w:pPr>
                          <w:rPr>
                            <w:rFonts w:cs="Arial"/>
                            <w:b/>
                            <w:sz w:val="24"/>
                            <w:szCs w:val="24"/>
                            <w:lang w:val="de-DE"/>
                          </w:rPr>
                        </w:pPr>
                        <w:r>
                          <w:rPr>
                            <w:rFonts w:cs="Arial"/>
                            <w:b/>
                            <w:sz w:val="24"/>
                            <w:szCs w:val="24"/>
                            <w:lang w:val="de-DE"/>
                          </w:rPr>
                          <w:t>0..*</w:t>
                        </w:r>
                      </w:p>
                    </w:txbxContent>
                  </v:textbox>
                </v:rect>
                <w10:anchorlock/>
              </v:group>
            </w:pict>
          </mc:Fallback>
        </mc:AlternateContent>
      </w:r>
    </w:p>
    <w:p w14:paraId="3B1C6F92" w14:textId="77777777" w:rsidR="00B4084F" w:rsidRDefault="00B4084F" w:rsidP="00B4084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F9A" w14:textId="77777777" w:rsidTr="0065314E">
        <w:trPr>
          <w:cantSplit/>
          <w:trHeight w:val="329"/>
          <w:tblHeader/>
        </w:trPr>
        <w:tc>
          <w:tcPr>
            <w:tcW w:w="1050" w:type="pct"/>
            <w:shd w:val="clear" w:color="auto" w:fill="FFFFCC"/>
            <w:vAlign w:val="center"/>
          </w:tcPr>
          <w:p w14:paraId="3B1C6F93" w14:textId="77777777" w:rsidR="0065314E" w:rsidRPr="0065314E" w:rsidRDefault="0065314E" w:rsidP="00B4084F">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F94" w14:textId="77777777" w:rsidR="0065314E" w:rsidRPr="0065314E" w:rsidRDefault="0065314E" w:rsidP="00B4084F">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F95" w14:textId="77777777" w:rsidR="0065314E" w:rsidRPr="0065314E" w:rsidRDefault="0065314E" w:rsidP="00B4084F">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F96" w14:textId="77777777" w:rsidR="0065314E" w:rsidRPr="0065314E" w:rsidRDefault="0065314E" w:rsidP="00B4084F">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F97" w14:textId="77777777" w:rsidR="0065314E" w:rsidRPr="0065314E" w:rsidRDefault="0065314E" w:rsidP="00B4084F">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F98" w14:textId="77777777" w:rsidR="0065314E" w:rsidRPr="0065314E" w:rsidRDefault="0065314E" w:rsidP="00B4084F">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F99" w14:textId="77777777" w:rsidR="0065314E" w:rsidRPr="0065314E" w:rsidRDefault="0065314E" w:rsidP="00B4084F">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FA2" w14:textId="77777777" w:rsidTr="00B4084F">
        <w:trPr>
          <w:cantSplit/>
          <w:trHeight w:val="340"/>
        </w:trPr>
        <w:tc>
          <w:tcPr>
            <w:tcW w:w="1050" w:type="pct"/>
            <w:shd w:val="clear" w:color="auto" w:fill="92D050"/>
            <w:vAlign w:val="center"/>
          </w:tcPr>
          <w:p w14:paraId="3B1C6F9B" w14:textId="77777777" w:rsidR="00B4084F" w:rsidRPr="00B4084F" w:rsidRDefault="0065314E" w:rsidP="00B4084F">
            <w:pPr>
              <w:rPr>
                <w:rFonts w:cs="Arial"/>
                <w:bCs/>
                <w:sz w:val="16"/>
                <w:szCs w:val="20"/>
              </w:rPr>
            </w:pPr>
            <w:r w:rsidRPr="0065314E">
              <w:rPr>
                <w:rFonts w:eastAsia="Times New Roman" w:cs="Arial"/>
                <w:bCs/>
                <w:color w:val="000000"/>
                <w:sz w:val="16"/>
                <w:szCs w:val="20"/>
                <w:lang w:eastAsia="de-DE"/>
              </w:rPr>
              <w:t>asram:</w:t>
            </w:r>
            <w:r w:rsidRPr="0065314E">
              <w:rPr>
                <w:rFonts w:cs="Arial"/>
                <w:bCs/>
                <w:sz w:val="16"/>
                <w:szCs w:val="20"/>
              </w:rPr>
              <w:t>IdentificationIdentifier</w:t>
            </w:r>
          </w:p>
        </w:tc>
        <w:tc>
          <w:tcPr>
            <w:tcW w:w="450" w:type="pct"/>
            <w:shd w:val="clear" w:color="auto" w:fill="92D050"/>
            <w:vAlign w:val="center"/>
          </w:tcPr>
          <w:p w14:paraId="3B1C6F9C" w14:textId="77777777" w:rsidR="0065314E" w:rsidRPr="0065314E" w:rsidRDefault="0065314E" w:rsidP="00B4084F">
            <w:pPr>
              <w:rPr>
                <w:rFonts w:eastAsia="Times New Roman" w:cs="Arial"/>
                <w:color w:val="000000"/>
                <w:sz w:val="16"/>
                <w:szCs w:val="20"/>
                <w:lang w:eastAsia="de-DE"/>
              </w:rPr>
            </w:pPr>
            <w:r w:rsidRPr="0065314E">
              <w:rPr>
                <w:rFonts w:eastAsia="Times New Roman" w:cs="Arial"/>
                <w:color w:val="000000"/>
                <w:sz w:val="16"/>
                <w:szCs w:val="20"/>
                <w:lang w:val="de-DE" w:eastAsia="de-DE"/>
              </w:rPr>
              <w:t>String</w:t>
            </w:r>
          </w:p>
        </w:tc>
        <w:tc>
          <w:tcPr>
            <w:tcW w:w="400" w:type="pct"/>
            <w:shd w:val="clear" w:color="auto" w:fill="92D050"/>
            <w:vAlign w:val="center"/>
          </w:tcPr>
          <w:p w14:paraId="3B1C6F9D" w14:textId="77777777" w:rsidR="0065314E" w:rsidRPr="0065314E" w:rsidRDefault="0065314E" w:rsidP="00B4084F">
            <w:pPr>
              <w:rPr>
                <w:rFonts w:eastAsia="Times New Roman" w:cs="Arial"/>
                <w:color w:val="000000"/>
                <w:sz w:val="16"/>
                <w:szCs w:val="20"/>
                <w:lang w:eastAsia="de-DE"/>
              </w:rPr>
            </w:pPr>
            <w:r w:rsidRPr="0065314E">
              <w:rPr>
                <w:rFonts w:cs="Arial"/>
                <w:color w:val="000000"/>
                <w:sz w:val="16"/>
                <w:szCs w:val="20"/>
              </w:rPr>
              <w:t>16</w:t>
            </w:r>
          </w:p>
        </w:tc>
        <w:tc>
          <w:tcPr>
            <w:tcW w:w="350" w:type="pct"/>
            <w:shd w:val="clear" w:color="auto" w:fill="92D050"/>
            <w:vAlign w:val="center"/>
          </w:tcPr>
          <w:p w14:paraId="3B1C6F9E" w14:textId="77777777" w:rsidR="0065314E" w:rsidRPr="0065314E" w:rsidRDefault="0065314E" w:rsidP="00B4084F">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F9F" w14:textId="77777777" w:rsidR="0065314E" w:rsidRPr="0065314E" w:rsidRDefault="0065314E" w:rsidP="00B4084F">
            <w:pPr>
              <w:rPr>
                <w:rFonts w:eastAsia="Times New Roman" w:cs="Arial"/>
                <w:color w:val="000000"/>
                <w:sz w:val="16"/>
                <w:szCs w:val="20"/>
                <w:lang w:eastAsia="de-DE"/>
              </w:rPr>
            </w:pPr>
            <w:r w:rsidRPr="0065314E">
              <w:rPr>
                <w:rFonts w:eastAsia="Times New Roman" w:cs="Arial"/>
                <w:color w:val="000000"/>
                <w:sz w:val="16"/>
                <w:szCs w:val="20"/>
                <w:lang w:eastAsia="de-DE"/>
              </w:rPr>
              <w:t>City1</w:t>
            </w:r>
          </w:p>
        </w:tc>
        <w:tc>
          <w:tcPr>
            <w:tcW w:w="300" w:type="pct"/>
            <w:shd w:val="clear" w:color="auto" w:fill="92D050"/>
            <w:vAlign w:val="center"/>
          </w:tcPr>
          <w:p w14:paraId="3B1C6FA0" w14:textId="77777777" w:rsidR="0065314E" w:rsidRPr="0065314E" w:rsidRDefault="0065314E" w:rsidP="00B4084F">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FA1" w14:textId="77777777" w:rsidR="0065314E" w:rsidRPr="0065314E" w:rsidRDefault="0065314E" w:rsidP="00B4084F">
            <w:pPr>
              <w:rPr>
                <w:rFonts w:eastAsia="Times New Roman" w:cs="Arial"/>
                <w:color w:val="000000"/>
                <w:sz w:val="16"/>
                <w:szCs w:val="20"/>
                <w:lang w:eastAsia="de-DE"/>
              </w:rPr>
            </w:pPr>
            <w:r w:rsidRPr="0065314E">
              <w:rPr>
                <w:rFonts w:eastAsia="Times New Roman" w:cs="Arial"/>
                <w:color w:val="000000"/>
                <w:sz w:val="16"/>
                <w:szCs w:val="20"/>
                <w:lang w:eastAsia="de-DE"/>
              </w:rPr>
              <w:t>Program/MSN: Defines the Aircraft type and Material Serial Number.</w:t>
            </w:r>
          </w:p>
        </w:tc>
      </w:tr>
    </w:tbl>
    <w:p w14:paraId="3B1C6FA3" w14:textId="77777777" w:rsidR="00701998" w:rsidRDefault="00701998" w:rsidP="00B4084F"/>
    <w:p w14:paraId="3B1C6FA4" w14:textId="77777777" w:rsidR="00B4084F" w:rsidRDefault="00B4084F">
      <w:r>
        <w:br w:type="page"/>
      </w:r>
    </w:p>
    <w:p w14:paraId="3B1C6FA5" w14:textId="77777777" w:rsidR="00701998" w:rsidRDefault="00701998" w:rsidP="001642EB">
      <w:pPr>
        <w:pStyle w:val="berschrift4"/>
        <w:ind w:left="851"/>
      </w:pPr>
      <w:bookmarkStart w:id="59" w:name="_Toc319064770"/>
      <w:r w:rsidRPr="008023FF">
        <w:t>asram:</w:t>
      </w:r>
      <w:r w:rsidR="00871F53" w:rsidRPr="001642EB">
        <w:t>AdditionalReferencedCIReferenced</w:t>
      </w:r>
      <w:r w:rsidR="00EB319E" w:rsidRPr="001642EB">
        <w:t>Document</w:t>
      </w:r>
      <w:bookmarkEnd w:id="59"/>
    </w:p>
    <w:p w14:paraId="3B1C6FA6" w14:textId="77777777" w:rsidR="00B4084F" w:rsidRPr="00B4084F" w:rsidRDefault="00B4084F" w:rsidP="00B4084F"/>
    <w:p w14:paraId="3B1C6FA7" w14:textId="77777777" w:rsidR="00701998" w:rsidRDefault="00B4084F" w:rsidP="00B4084F">
      <w:r>
        <w:rPr>
          <w:noProof/>
          <w:lang w:eastAsia="zh-TW"/>
        </w:rPr>
        <mc:AlternateContent>
          <mc:Choice Requires="wpg">
            <w:drawing>
              <wp:inline distT="0" distB="0" distL="0" distR="0" wp14:anchorId="3B1C7118" wp14:editId="3B1C7119">
                <wp:extent cx="6967486" cy="1345993"/>
                <wp:effectExtent l="0" t="0" r="24130" b="6985"/>
                <wp:docPr id="6139" name="Gruppieren 6139"/>
                <wp:cNvGraphicFramePr/>
                <a:graphic xmlns:a="http://schemas.openxmlformats.org/drawingml/2006/main">
                  <a:graphicData uri="http://schemas.microsoft.com/office/word/2010/wordprocessingGroup">
                    <wpg:wgp>
                      <wpg:cNvGrpSpPr/>
                      <wpg:grpSpPr>
                        <a:xfrm>
                          <a:off x="0" y="0"/>
                          <a:ext cx="6967486" cy="1345993"/>
                          <a:chOff x="0" y="0"/>
                          <a:chExt cx="6967486" cy="1345993"/>
                        </a:xfrm>
                      </wpg:grpSpPr>
                      <wps:wsp>
                        <wps:cNvPr id="5755" name="Rectangle 55"/>
                        <wps:cNvSpPr>
                          <a:spLocks noChangeArrowheads="1"/>
                        </wps:cNvSpPr>
                        <wps:spPr bwMode="auto">
                          <a:xfrm>
                            <a:off x="393405" y="414670"/>
                            <a:ext cx="3535045" cy="344805"/>
                          </a:xfrm>
                          <a:prstGeom prst="rect">
                            <a:avLst/>
                          </a:prstGeom>
                          <a:solidFill>
                            <a:srgbClr val="8DB3E2"/>
                          </a:solidFill>
                          <a:ln w="25400">
                            <a:solidFill>
                              <a:srgbClr val="000000"/>
                            </a:solidFill>
                            <a:miter lim="800000"/>
                            <a:headEnd/>
                            <a:tailEnd/>
                          </a:ln>
                        </wps:spPr>
                        <wps:txbx>
                          <w:txbxContent>
                            <w:p w14:paraId="3B1C71EF" w14:textId="77777777" w:rsidR="00413327" w:rsidRPr="003A1997" w:rsidRDefault="00413327" w:rsidP="00701998">
                              <w:pPr>
                                <w:rPr>
                                  <w:rFonts w:cs="Arial"/>
                                  <w:b/>
                                  <w:bCs/>
                                  <w:szCs w:val="20"/>
                                </w:rPr>
                              </w:pPr>
                              <w:r>
                                <w:rPr>
                                  <w:rFonts w:cs="Arial"/>
                                  <w:b/>
                                  <w:bCs/>
                                  <w:szCs w:val="20"/>
                                </w:rPr>
                                <w:t>asram:AdditionalReferencedCIReferenced</w:t>
                              </w:r>
                              <w:r w:rsidRPr="00EB319E">
                                <w:rPr>
                                  <w:rFonts w:cs="Arial"/>
                                  <w:b/>
                                  <w:bCs/>
                                  <w:szCs w:val="20"/>
                                </w:rPr>
                                <w:t>Document</w:t>
                              </w:r>
                            </w:p>
                          </w:txbxContent>
                        </wps:txbx>
                        <wps:bodyPr rot="0" vert="horz" wrap="square" lIns="91440" tIns="45720" rIns="91440" bIns="45720" anchor="t" anchorCtr="0" upright="1">
                          <a:noAutofit/>
                        </wps:bodyPr>
                      </wps:wsp>
                      <wps:wsp>
                        <wps:cNvPr id="5756" name="AutoShape 57"/>
                        <wps:cNvCnPr>
                          <a:cxnSpLocks noChangeShapeType="1"/>
                        </wps:cNvCnPr>
                        <wps:spPr bwMode="auto">
                          <a:xfrm>
                            <a:off x="4327451"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57" name="Rectangle 58"/>
                        <wps:cNvSpPr>
                          <a:spLocks noChangeArrowheads="1"/>
                        </wps:cNvSpPr>
                        <wps:spPr bwMode="auto">
                          <a:xfrm>
                            <a:off x="3944679"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58" name="Rectangle 59"/>
                        <wps:cNvSpPr>
                          <a:spLocks noChangeArrowheads="1"/>
                        </wps:cNvSpPr>
                        <wps:spPr bwMode="auto">
                          <a:xfrm>
                            <a:off x="4720856" y="871870"/>
                            <a:ext cx="12858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F0" w14:textId="77777777" w:rsidR="00413327" w:rsidRPr="00C62188" w:rsidRDefault="00413327" w:rsidP="00701998">
                              <w:r w:rsidRPr="00C62188">
                                <w:rPr>
                                  <w:rFonts w:cs="Arial"/>
                                  <w:bCs/>
                                  <w:szCs w:val="20"/>
                                </w:rPr>
                                <w:t>asram:</w:t>
                              </w:r>
                              <w:r>
                                <w:rPr>
                                  <w:rFonts w:cs="Arial"/>
                                  <w:bCs/>
                                  <w:szCs w:val="20"/>
                                </w:rPr>
                                <w:t>Type</w:t>
                              </w:r>
                              <w:r w:rsidRPr="00EB319E">
                                <w:rPr>
                                  <w:rFonts w:cs="Arial"/>
                                  <w:bCs/>
                                  <w:szCs w:val="20"/>
                                  <w:lang w:val="de-DE"/>
                                </w:rPr>
                                <w:t>Code</w:t>
                              </w:r>
                            </w:p>
                          </w:txbxContent>
                        </wps:txbx>
                        <wps:bodyPr rot="0" vert="horz" wrap="square" lIns="91440" tIns="45720" rIns="91440" bIns="45720" anchor="t" anchorCtr="0" upright="1">
                          <a:noAutofit/>
                        </wps:bodyPr>
                      </wps:wsp>
                      <wps:wsp>
                        <wps:cNvPr id="5759" name="AutoShape 60"/>
                        <wps:cNvCnPr>
                          <a:cxnSpLocks noChangeShapeType="1"/>
                        </wps:cNvCnPr>
                        <wps:spPr bwMode="auto">
                          <a:xfrm>
                            <a:off x="4136065"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0" name="AutoShape 61"/>
                        <wps:cNvCnPr>
                          <a:cxnSpLocks noChangeShapeType="1"/>
                        </wps:cNvCnPr>
                        <wps:spPr bwMode="auto">
                          <a:xfrm>
                            <a:off x="3934047"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1" name="Rectangle 62"/>
                        <wps:cNvSpPr>
                          <a:spLocks noChangeArrowheads="1"/>
                        </wps:cNvSpPr>
                        <wps:spPr bwMode="auto">
                          <a:xfrm>
                            <a:off x="4720856" y="0"/>
                            <a:ext cx="22466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F1" w14:textId="77777777" w:rsidR="00413327" w:rsidRPr="000B6F81" w:rsidRDefault="00413327" w:rsidP="00701998">
                              <w:pPr>
                                <w:rPr>
                                  <w:szCs w:val="20"/>
                                </w:rPr>
                              </w:pPr>
                              <w:r>
                                <w:rPr>
                                  <w:rFonts w:cs="Arial"/>
                                  <w:bCs/>
                                  <w:szCs w:val="20"/>
                                </w:rPr>
                                <w:t>asram:GlobalIdentification</w:t>
                              </w:r>
                              <w:r w:rsidRPr="00EB319E">
                                <w:rPr>
                                  <w:rFonts w:cs="Arial"/>
                                  <w:bCs/>
                                  <w:szCs w:val="20"/>
                                </w:rPr>
                                <w:t>Identifier</w:t>
                              </w:r>
                            </w:p>
                          </w:txbxContent>
                        </wps:txbx>
                        <wps:bodyPr rot="0" vert="horz" wrap="square" lIns="91440" tIns="45720" rIns="91440" bIns="45720" anchor="t" anchorCtr="0" upright="1">
                          <a:noAutofit/>
                        </wps:bodyPr>
                      </wps:wsp>
                      <wps:wsp>
                        <wps:cNvPr id="5762" name="AutoShape 63"/>
                        <wps:cNvCnPr>
                          <a:cxnSpLocks noChangeShapeType="1"/>
                        </wps:cNvCnPr>
                        <wps:spPr bwMode="auto">
                          <a:xfrm>
                            <a:off x="4327451"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3" name="AutoShape 64"/>
                        <wps:cNvCnPr>
                          <a:cxnSpLocks noChangeShapeType="1"/>
                        </wps:cNvCnPr>
                        <wps:spPr bwMode="auto">
                          <a:xfrm>
                            <a:off x="4327451"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4" name="Rechteck 6134"/>
                        <wps:cNvSpPr>
                          <a:spLocks noChangeArrowheads="1"/>
                        </wps:cNvSpPr>
                        <wps:spPr bwMode="auto">
                          <a:xfrm>
                            <a:off x="0" y="414670"/>
                            <a:ext cx="420371"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F2" w14:textId="77777777" w:rsidR="00413327" w:rsidRDefault="00413327" w:rsidP="00B4084F">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35" name="Rechteck 6135"/>
                        <wps:cNvSpPr>
                          <a:spLocks noChangeArrowheads="1"/>
                        </wps:cNvSpPr>
                        <wps:spPr bwMode="auto">
                          <a:xfrm>
                            <a:off x="4295554" y="148856"/>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F3" w14:textId="77777777" w:rsidR="00413327" w:rsidRDefault="00413327" w:rsidP="00B4084F">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38" name="Rechteck 6138"/>
                        <wps:cNvSpPr>
                          <a:spLocks noChangeArrowheads="1"/>
                        </wps:cNvSpPr>
                        <wps:spPr bwMode="auto">
                          <a:xfrm>
                            <a:off x="4284921" y="105262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F4" w14:textId="77777777" w:rsidR="00413327" w:rsidRDefault="00413327" w:rsidP="00B4084F">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39" o:spid="_x0000_s1449" style="width:548.6pt;height:106pt;mso-position-horizontal-relative:char;mso-position-vertical-relative:line" coordsize="69674,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">
                <v:rect id="Rectangle 55" o:spid="_x0000_s1450" style="position:absolute;left:3934;top:4146;width:3535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hcUA&#10;AADdAAAADwAAAGRycy9kb3ducmV2LnhtbESPQWvCQBSE7wX/w/KE3upGIW1NXUWUQOihUFvo9Zl9&#10;zQazb0N2NWl+fVcQPA4z8w2z2gy2ERfqfO1YwXyWgCAuna65UvD9lT+9gvABWWPjmBT8kYfNevKw&#10;wky7nj/pcgiViBD2GSowIbSZlL40ZNHPXEscvV/XWQxRdpXUHfYRbhu5SJJnabHmuGCwpZ2h8nQ4&#10;WwX784/JR2f8+wfVoz6i2y0XhVKP02H7BiLQEO7hW7vQCtKXNIXrm/g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6MaFxQAAAN0AAAAPAAAAAAAAAAAAAAAAAJgCAABkcnMv&#10;ZG93bnJldi54bWxQSwUGAAAAAAQABAD1AAAAigMAAAAA&#10;" fillcolor="#8db3e2" strokeweight="2pt">
                  <v:textbox>
                    <w:txbxContent>
                      <w:p w:rsidR="001767C7" w:rsidRPr="003A1997" w:rsidRDefault="001767C7" w:rsidP="00701998">
                        <w:pPr>
                          <w:rPr>
                            <w:rFonts w:cs="Arial"/>
                            <w:b/>
                            <w:bCs/>
                            <w:szCs w:val="20"/>
                          </w:rPr>
                        </w:pPr>
                        <w:proofErr w:type="spellStart"/>
                        <w:proofErr w:type="gramStart"/>
                        <w:r>
                          <w:rPr>
                            <w:rFonts w:cs="Arial"/>
                            <w:b/>
                            <w:bCs/>
                            <w:szCs w:val="20"/>
                          </w:rPr>
                          <w:t>asram:</w:t>
                        </w:r>
                        <w:proofErr w:type="gramEnd"/>
                        <w:r>
                          <w:rPr>
                            <w:rFonts w:cs="Arial"/>
                            <w:b/>
                            <w:bCs/>
                            <w:szCs w:val="20"/>
                          </w:rPr>
                          <w:t>AdditionalReferencedCIReferenced</w:t>
                        </w:r>
                        <w:r w:rsidRPr="00EB319E">
                          <w:rPr>
                            <w:rFonts w:cs="Arial"/>
                            <w:b/>
                            <w:bCs/>
                            <w:szCs w:val="20"/>
                          </w:rPr>
                          <w:t>Document</w:t>
                        </w:r>
                        <w:proofErr w:type="spellEnd"/>
                      </w:p>
                    </w:txbxContent>
                  </v:textbox>
                </v:rect>
                <v:shape id="AutoShape 57" o:spid="_x0000_s1451" type="#_x0000_t32" style="position:absolute;left:43274;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kP9sUAAADdAAAADwAAAGRycy9kb3ducmV2LnhtbESP3YrCMBSE7wXfIRzBO01X/NtqFBFE&#10;WVhFXfT20Jxti81JaWLtvr0RFrwcZuYbZr5sTCFqqlxuWcFHPwJBnFidc6rg57zpTUE4j6yxsEwK&#10;/sjBctFuzTHW9sFHqk8+FQHCLkYFmfdlLKVLMjLo+rYkDt6vrQz6IKtU6gofAW4KOYiisTSYc1jI&#10;sKR1RsntdDcK6sNlP9mU9fbg08vw+DX8vKL5VqrbaVYzEJ4a/w7/t3dawWgyGsPrTXg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kP9sUAAADdAAAADwAAAAAAAAAA&#10;AAAAAAChAgAAZHJzL2Rvd25yZXYueG1sUEsFBgAAAAAEAAQA+QAAAJMDAAAAAA==&#10;" strokeweight="2pt"/>
                <v:rect id="Rectangle 58" o:spid="_x0000_s1452" style="position:absolute;left:39446;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GRpsUA&#10;AADdAAAADwAAAGRycy9kb3ducmV2LnhtbESPUWvCMBSF3wf+h3CFvc1UoVY6owxhKIiwOX2/NHdt&#10;WXPTJalm/nozGOzxcM75Dme5jqYTF3K+taxgOslAEFdWt1wrOH28Pi1A+ICssbNMCn7Iw3o1elhi&#10;qe2V3+lyDLVIEPYlKmhC6EspfdWQQT+xPXHyPq0zGJJ0tdQOrwluOjnLsrk02HJaaLCnTUPV13Ew&#10;CvpDPmyL7727nRfDW4X7aMMsKvU4ji/PIALF8B/+a++0grzIC/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ZGmxQAAAN0AAAAPAAAAAAAAAAAAAAAAAJgCAABkcnMv&#10;ZG93bnJldi54bWxQSwUGAAAAAAQABAD1AAAAigMAAAAA&#10;" strokeweight="2pt"/>
                <v:rect id="Rectangle 59" o:spid="_x0000_s1453" style="position:absolute;left:47208;top:8718;width:1285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itQcUA&#10;AADdAAAADwAAAGRycy9kb3ducmV2LnhtbESPwUrDQBCG70LfYZmCF2k3EWsldltEEcWTSUvPQ3ZM&#10;gtnZsLu227d3DoLH4Z//m282u+xGdaIQB88GymUBirj1duDOwGH/ungAFROyxdEzGbhQhN12drXB&#10;yvoz13RqUqcEwrFCA31KU6V1bHtyGJd+IpbsyweHScbQaRvwLHA36tuiuNcOB5YLPU703FP73fw4&#10;0ShzfWzebi7+w7/UQ2nD3WdeG3M9z0+PoBLl9L/81363Blbrl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K1BxQAAAN0AAAAPAAAAAAAAAAAAAAAAAJgCAABkcnMv&#10;ZG93bnJldi54bWxQSwUGAAAAAAQABAD1AAAAigMAAAAA&#10;" filled="f" fillcolor="#8db3e2" strokeweight="2pt">
                  <v:textbox>
                    <w:txbxContent>
                      <w:p w:rsidR="001767C7" w:rsidRPr="00C62188" w:rsidRDefault="001767C7" w:rsidP="00701998">
                        <w:proofErr w:type="spellStart"/>
                        <w:proofErr w:type="gramStart"/>
                        <w:r w:rsidRPr="00C62188">
                          <w:rPr>
                            <w:rFonts w:cs="Arial"/>
                            <w:bCs/>
                            <w:szCs w:val="20"/>
                          </w:rPr>
                          <w:t>asram:</w:t>
                        </w:r>
                        <w:proofErr w:type="gramEnd"/>
                        <w:r>
                          <w:rPr>
                            <w:rFonts w:cs="Arial"/>
                            <w:bCs/>
                            <w:szCs w:val="20"/>
                          </w:rPr>
                          <w:t>Type</w:t>
                        </w:r>
                        <w:proofErr w:type="spellEnd"/>
                        <w:r w:rsidRPr="00EB319E">
                          <w:rPr>
                            <w:rFonts w:cs="Arial"/>
                            <w:bCs/>
                            <w:szCs w:val="20"/>
                            <w:lang w:val="de-DE"/>
                          </w:rPr>
                          <w:t>Code</w:t>
                        </w:r>
                      </w:p>
                    </w:txbxContent>
                  </v:textbox>
                </v:rect>
                <v:shape id="AutoShape 60" o:spid="_x0000_s1454" type="#_x0000_t32" style="position:absolute;left:41360;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abhMcAAADdAAAADwAAAGRycy9kb3ducmV2LnhtbESPQWvCQBSE74L/YXmF3nTTYrRGVymF&#10;YCnUoC32+sg+k2D2bciuSfrvuwXB4zAz3zDr7WBq0VHrKssKnqYRCOLc6ooLBd9f6eQFhPPIGmvL&#10;pOCXHGw349EaE217PlB39IUIEHYJKii9bxIpXV6SQTe1DXHwzrY16INsC6lb7APc1PI5iubSYMVh&#10;ocSG3krKL8erUdBlp/0ibbpd5ovT7PAxW/6g+VTq8WF4XYHwNPh7+NZ+1wriRbyE/zfhCcjN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xpuExwAAAN0AAAAPAAAAAAAA&#10;AAAAAAAAAKECAABkcnMvZG93bnJldi54bWxQSwUGAAAAAAQABAD5AAAAlQMAAAAA&#10;" strokeweight="2pt"/>
                <v:shape id="AutoShape 61" o:spid="_x0000_s1455" type="#_x0000_t32" style="position:absolute;left:39340;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D4pMMAAADdAAAADwAAAGRycy9kb3ducmV2LnhtbERPy4rCMBTdC/MP4Q6409TBx1iNIgMy&#10;g6BFR3R7aa5tsbkpTaz1781CcHk47/myNaVoqHaFZQWDfgSCOLW64EzB8X/d+wbhPLLG0jIpeJCD&#10;5eKjM8dY2zvvqTn4TIQQdjEqyL2vYildmpNB17cVceAutjboA6wzqWu8h3BTyq8oGkuDBYeGHCv6&#10;ySm9Hm5GQZOcdpN11fwmPjsN95vh9Ixmq1T3s13NQHhq/Vv8cv9pBaPJOOwPb8IT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KTDAAAA3QAAAA8AAAAAAAAAAAAA&#10;AAAAoQIAAGRycy9kb3ducmV2LnhtbFBLBQYAAAAABAAEAPkAAACRAwAAAAA=&#10;" strokeweight="2pt"/>
                <v:rect id="Rectangle 62" o:spid="_x0000_s1456" style="position:absolute;left:47208;width:2246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7OYcUA&#10;AADdAAAADwAAAGRycy9kb3ducmV2LnhtbESPQWsCMRCF7wX/Qxihl1KzK62W1SiilJae3LX0PGzG&#10;3cXNZEmixn/fFAoeH2/e9+Yt19H04kLOd5YV5JMMBHFtdceNgu/D+/MbCB+QNfaWScGNPKxXo4cl&#10;FtpeuaRLFRqRIOwLVNCGMBRS+rolg35iB+LkHa0zGJJ0jdQOrwluejnNspk02HFqaHGgbUv1qTqb&#10;9EYey5/q4+lmv+yu7HLtXvZxrtTjOG4WIALFcD/+T39qBa/zWQ5/axIC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Ls5hxQAAAN0AAAAPAAAAAAAAAAAAAAAAAJgCAABkcnMv&#10;ZG93bnJldi54bWxQSwUGAAAAAAQABAD1AAAAigMAAAAA&#10;" filled="f" fillcolor="#8db3e2" strokeweight="2pt">
                  <v:textbox>
                    <w:txbxContent>
                      <w:p w:rsidR="001767C7" w:rsidRPr="000B6F81" w:rsidRDefault="001767C7" w:rsidP="00701998">
                        <w:pPr>
                          <w:rPr>
                            <w:szCs w:val="20"/>
                          </w:rPr>
                        </w:pPr>
                        <w:proofErr w:type="spellStart"/>
                        <w:proofErr w:type="gramStart"/>
                        <w:r>
                          <w:rPr>
                            <w:rFonts w:cs="Arial"/>
                            <w:bCs/>
                            <w:szCs w:val="20"/>
                          </w:rPr>
                          <w:t>asram:</w:t>
                        </w:r>
                        <w:proofErr w:type="gramEnd"/>
                        <w:r>
                          <w:rPr>
                            <w:rFonts w:cs="Arial"/>
                            <w:bCs/>
                            <w:szCs w:val="20"/>
                          </w:rPr>
                          <w:t>GlobalIdentification</w:t>
                        </w:r>
                        <w:r w:rsidRPr="00EB319E">
                          <w:rPr>
                            <w:rFonts w:cs="Arial"/>
                            <w:bCs/>
                            <w:szCs w:val="20"/>
                          </w:rPr>
                          <w:t>Identifier</w:t>
                        </w:r>
                        <w:proofErr w:type="spellEnd"/>
                      </w:p>
                    </w:txbxContent>
                  </v:textbox>
                </v:rect>
                <v:shape id="AutoShape 63" o:spid="_x0000_s1457" type="#_x0000_t32" style="position:absolute;left:43274;top:159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7DSMUAAADdAAAADwAAAGRycy9kb3ducmV2LnhtbESPQYvCMBSE74L/ITzBm6YrrrrVKCKI&#10;i7CKuuj10bxti81LaWKt/94ICx6HmfmGmS0aU4iaKpdbVvDRj0AQJ1bnnCr4Pa17ExDOI2ssLJOC&#10;BzlYzNutGcba3vlA9dGnIkDYxagg876MpXRJRgZd35bEwfuzlUEfZJVKXeE9wE0hB1E0kgZzDgsZ&#10;lrTKKLkeb0ZBvT/vxuuy3ux9eh4etsOvC5ofpbqdZjkF4anx7/B/+1sr+ByPBv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7DSMUAAADdAAAADwAAAAAAAAAA&#10;AAAAAAChAgAAZHJzL2Rvd25yZXYueG1sUEsFBgAAAAAEAAQA+QAAAJMDAAAAAA==&#10;" strokeweight="2pt"/>
                <v:shape id="AutoShape 64" o:spid="_x0000_s1458" type="#_x0000_t32" style="position:absolute;left:43274;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Jm08cAAADdAAAADwAAAGRycy9kb3ducmV2LnhtbESP3WrCQBSE7wu+w3KE3tVNrb+pq5SC&#10;VAQbjJLeHrKnSTB7NmS3Mb59tyD0cpiZb5jVpje16Kh1lWUFz6MIBHFudcWFgvNp+7QA4Tyyxtoy&#10;KbiRg8168LDCWNsrH6lLfSEChF2MCkrvm1hKl5dk0I1sQxy8b9sa9EG2hdQtXgPc1HIcRTNpsOKw&#10;UGJD7yXll/THKOiS7HO+bbqPxBfZ5LifLL/QHJR6HPZvryA89f4/fG/vtILpfPYCf2/C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QmbTxwAAAN0AAAAPAAAAAAAA&#10;AAAAAAAAAKECAABkcnMvZG93bnJldi54bWxQSwUGAAAAAAQABAD5AAAAlQMAAAAA&#10;" strokeweight="2pt"/>
                <v:rect id="Rechteck 6134" o:spid="_x0000_s1459" style="position:absolute;top:4146;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c95sYA&#10;AADdAAAADwAAAGRycy9kb3ducmV2LnhtbESPQWvCQBSE7wX/w/KEXkrdqEVKdBURxCCCNFbPj+xr&#10;Epp9G7PbJP57Vyh4HGbmG2ax6k0lWmpcaVnBeBSBIM6sLjlX8H3avn+CcB5ZY2WZFNzIwWo5eFlg&#10;rG3HX9SmPhcBwi5GBYX3dSylywoy6Ea2Jg7ej20M+iCbXOoGuwA3lZxE0UwaLDksFFjTpqDsN/0z&#10;Crrs2F5Oh508vl0Sy9fkuknPe6Veh/16DsJT75/h/3aiFczG0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c95sYAAADdAAAADwAAAAAAAAAAAAAAAACYAgAAZHJz&#10;L2Rvd25yZXYueG1sUEsFBgAAAAAEAAQA9QAAAIsDAAAAAA==&#10;" filled="f" stroked="f">
                  <v:textbox>
                    <w:txbxContent>
                      <w:p w:rsidR="001767C7" w:rsidRDefault="001767C7" w:rsidP="00B4084F">
                        <w:pPr>
                          <w:rPr>
                            <w:rFonts w:cs="Arial"/>
                            <w:b/>
                            <w:sz w:val="24"/>
                            <w:szCs w:val="24"/>
                            <w:lang w:val="de-DE"/>
                          </w:rPr>
                        </w:pPr>
                        <w:r>
                          <w:rPr>
                            <w:rFonts w:cs="Arial"/>
                            <w:b/>
                            <w:sz w:val="24"/>
                            <w:szCs w:val="24"/>
                            <w:lang w:val="de-DE"/>
                          </w:rPr>
                          <w:t>0..*</w:t>
                        </w:r>
                      </w:p>
                    </w:txbxContent>
                  </v:textbox>
                </v:rect>
                <v:rect id="Rechteck 6135" o:spid="_x0000_s1460" style="position:absolute;left:42955;top:148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uYfcYA&#10;AADdAAAADwAAAGRycy9kb3ducmV2LnhtbESPQWvCQBSE7wX/w/KEXkrdqFRKdBURxCCCNFbPj+xr&#10;Epp9G7PbJP57Vyh4HGbmG2ax6k0lWmpcaVnBeBSBIM6sLjlX8H3avn+CcB5ZY2WZFNzIwWo5eFlg&#10;rG3HX9SmPhcBwi5GBYX3dSylywoy6Ea2Jg7ej20M+iCbXOoGuwA3lZxE0UwaLDksFFjTpqDsN/0z&#10;Crrs2F5Oh508vl0Sy9fkuknPe6Veh/16DsJT75/h/3aiFczG0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uYfcYAAADdAAAADwAAAAAAAAAAAAAAAACYAgAAZHJz&#10;L2Rvd25yZXYueG1sUEsFBgAAAAAEAAQA9QAAAIsDAAAAAA==&#10;" filled="f" stroked="f">
                  <v:textbox>
                    <w:txbxContent>
                      <w:p w:rsidR="001767C7" w:rsidRDefault="001767C7" w:rsidP="00B4084F">
                        <w:pPr>
                          <w:rPr>
                            <w:rFonts w:cs="Arial"/>
                            <w:b/>
                            <w:sz w:val="24"/>
                            <w:szCs w:val="24"/>
                            <w:lang w:val="de-DE"/>
                          </w:rPr>
                        </w:pPr>
                        <w:r>
                          <w:rPr>
                            <w:rFonts w:cs="Arial"/>
                            <w:b/>
                            <w:sz w:val="24"/>
                            <w:szCs w:val="24"/>
                            <w:lang w:val="de-DE"/>
                          </w:rPr>
                          <w:t>0..1</w:t>
                        </w:r>
                      </w:p>
                    </w:txbxContent>
                  </v:textbox>
                </v:rect>
                <v:rect id="Rechteck 6138" o:spid="_x0000_s1461" style="position:absolute;left:42849;top:1052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o348IA&#10;AADdAAAADwAAAGRycy9kb3ducmV2LnhtbERPTYvCMBC9C/sfwizsRTR1BZFqlEVYLCKIddfz0Ixt&#10;sZnUJrb135uD4PHxvpfr3lSipcaVlhVMxhEI4szqknMFf6ff0RyE88gaK8uk4EEO1quPwRJjbTs+&#10;Upv6XIQQdjEqKLyvYyldVpBBN7Y1ceAutjHoA2xyqRvsQrip5HcUzaTBkkNDgTVtCsqu6d0o6LJD&#10;ez7tt/IwPCeWb8ltk/7vlPr67H8WIDz1/i1+uROtYDaZhr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jfjwgAAAN0AAAAPAAAAAAAAAAAAAAAAAJgCAABkcnMvZG93&#10;bnJldi54bWxQSwUGAAAAAAQABAD1AAAAhwMAAAAA&#10;" filled="f" stroked="f">
                  <v:textbox>
                    <w:txbxContent>
                      <w:p w:rsidR="001767C7" w:rsidRDefault="001767C7" w:rsidP="00B4084F">
                        <w:pPr>
                          <w:rPr>
                            <w:rFonts w:cs="Arial"/>
                            <w:b/>
                            <w:sz w:val="24"/>
                            <w:szCs w:val="24"/>
                            <w:lang w:val="de-DE"/>
                          </w:rPr>
                        </w:pPr>
                        <w:r>
                          <w:rPr>
                            <w:rFonts w:cs="Arial"/>
                            <w:b/>
                            <w:sz w:val="24"/>
                            <w:szCs w:val="24"/>
                            <w:lang w:val="de-DE"/>
                          </w:rPr>
                          <w:t>0..1</w:t>
                        </w:r>
                      </w:p>
                    </w:txbxContent>
                  </v:textbox>
                </v:rect>
                <w10:anchorlock/>
              </v:group>
            </w:pict>
          </mc:Fallback>
        </mc:AlternateContent>
      </w:r>
    </w:p>
    <w:p w14:paraId="3B1C6FA8" w14:textId="77777777" w:rsidR="00B4084F" w:rsidRDefault="00B4084F" w:rsidP="00B4084F"/>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FB0" w14:textId="77777777" w:rsidTr="0065314E">
        <w:trPr>
          <w:cantSplit/>
          <w:trHeight w:val="329"/>
          <w:tblHeader/>
          <w:jc w:val="center"/>
        </w:trPr>
        <w:tc>
          <w:tcPr>
            <w:tcW w:w="1050" w:type="pct"/>
            <w:shd w:val="clear" w:color="auto" w:fill="FFFFCC"/>
            <w:vAlign w:val="center"/>
          </w:tcPr>
          <w:p w14:paraId="3B1C6FA9"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FAA"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FAB"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FAC"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FAD"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FAE"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FAF" w14:textId="77777777" w:rsidR="0065314E" w:rsidRPr="0065314E" w:rsidRDefault="0065314E" w:rsidP="00F14AA8">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FBC" w14:textId="77777777" w:rsidTr="00F14AA8">
        <w:trPr>
          <w:cantSplit/>
          <w:trHeight w:val="318"/>
          <w:jc w:val="center"/>
        </w:trPr>
        <w:tc>
          <w:tcPr>
            <w:tcW w:w="1050" w:type="pct"/>
            <w:shd w:val="clear" w:color="auto" w:fill="92D050"/>
            <w:vAlign w:val="center"/>
          </w:tcPr>
          <w:p w14:paraId="3B1C6FB1" w14:textId="77777777" w:rsidR="0065314E" w:rsidRPr="0065314E" w:rsidRDefault="0065314E" w:rsidP="00F14AA8">
            <w:pPr>
              <w:rPr>
                <w:rFonts w:eastAsia="Times New Roman" w:cs="Arial"/>
                <w:color w:val="000000"/>
                <w:sz w:val="16"/>
                <w:szCs w:val="20"/>
                <w:lang w:eastAsia="de-DE"/>
              </w:rPr>
            </w:pPr>
            <w:r w:rsidRPr="0065314E">
              <w:rPr>
                <w:rFonts w:cs="Arial"/>
                <w:bCs/>
                <w:sz w:val="16"/>
                <w:szCs w:val="20"/>
              </w:rPr>
              <w:t>asram: GlobalIdentificationIdentifier</w:t>
            </w:r>
          </w:p>
        </w:tc>
        <w:tc>
          <w:tcPr>
            <w:tcW w:w="450" w:type="pct"/>
            <w:shd w:val="clear" w:color="auto" w:fill="92D050"/>
            <w:vAlign w:val="center"/>
          </w:tcPr>
          <w:p w14:paraId="3B1C6FB2"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6FB3"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18</w:t>
            </w:r>
          </w:p>
        </w:tc>
        <w:tc>
          <w:tcPr>
            <w:tcW w:w="350" w:type="pct"/>
            <w:shd w:val="clear" w:color="auto" w:fill="92D050"/>
            <w:vAlign w:val="center"/>
          </w:tcPr>
          <w:p w14:paraId="3B1C6FB4"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FB5" w14:textId="77777777" w:rsidR="0065314E" w:rsidRPr="0065314E" w:rsidRDefault="0065314E" w:rsidP="00F14AA8">
            <w:pPr>
              <w:rPr>
                <w:rFonts w:eastAsia="Times New Roman" w:cs="Arial"/>
                <w:color w:val="000000"/>
                <w:sz w:val="16"/>
                <w:szCs w:val="20"/>
                <w:lang w:val="de-DE" w:eastAsia="de-DE"/>
              </w:rPr>
            </w:pPr>
            <w:r w:rsidRPr="0065314E">
              <w:rPr>
                <w:rFonts w:eastAsia="Times New Roman" w:cs="Arial"/>
                <w:color w:val="000000"/>
                <w:sz w:val="16"/>
                <w:szCs w:val="20"/>
                <w:lang w:val="de-DE" w:eastAsia="de-DE"/>
              </w:rPr>
              <w:t>777</w:t>
            </w:r>
          </w:p>
        </w:tc>
        <w:tc>
          <w:tcPr>
            <w:tcW w:w="300" w:type="pct"/>
            <w:shd w:val="clear" w:color="auto" w:fill="92D050"/>
            <w:vAlign w:val="center"/>
          </w:tcPr>
          <w:p w14:paraId="3B1C6FB6"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FB7"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If “asram:TypeCode” is equal to Value "632", the following assignment is valid:</w:t>
            </w:r>
          </w:p>
          <w:p w14:paraId="3B1C6FB8" w14:textId="77777777" w:rsidR="0065314E" w:rsidRPr="0065314E" w:rsidRDefault="0065314E" w:rsidP="00F14AA8">
            <w:pPr>
              <w:rPr>
                <w:rFonts w:eastAsia="Times New Roman" w:cs="Arial"/>
                <w:color w:val="000000"/>
                <w:sz w:val="16"/>
                <w:szCs w:val="20"/>
                <w:lang w:eastAsia="de-DE"/>
              </w:rPr>
            </w:pPr>
          </w:p>
          <w:p w14:paraId="3B1C6FB9"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 xml:space="preserve">SAPMaterialReferenceCancel : </w:t>
            </w:r>
          </w:p>
          <w:p w14:paraId="3B1C6FBA" w14:textId="77777777" w:rsidR="0065314E" w:rsidRPr="0065314E" w:rsidRDefault="0065314E" w:rsidP="00F14AA8">
            <w:pPr>
              <w:rPr>
                <w:rFonts w:eastAsia="Times New Roman" w:cs="Arial"/>
                <w:color w:val="000000"/>
                <w:sz w:val="16"/>
                <w:szCs w:val="20"/>
                <w:lang w:eastAsia="de-DE"/>
              </w:rPr>
            </w:pPr>
          </w:p>
          <w:p w14:paraId="3B1C6FBB"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SAP material doc Year (Id GR) - link to the receipt movement in case of cancellation or return</w:t>
            </w:r>
          </w:p>
        </w:tc>
      </w:tr>
    </w:tbl>
    <w:p w14:paraId="3B1C6FBD" w14:textId="77777777" w:rsidR="00701998" w:rsidRDefault="00701998" w:rsidP="00F14AA8"/>
    <w:p w14:paraId="3B1C6FBE" w14:textId="77777777" w:rsidR="00EB319E" w:rsidRDefault="00E72E25" w:rsidP="001642EB">
      <w:pPr>
        <w:pStyle w:val="berschrift4"/>
        <w:ind w:left="851"/>
      </w:pPr>
      <w:bookmarkStart w:id="60" w:name="_Toc319064771"/>
      <w:r>
        <w:t>a</w:t>
      </w:r>
      <w:r w:rsidR="00EB319E" w:rsidRPr="008023FF">
        <w:t>sram:</w:t>
      </w:r>
      <w:r w:rsidR="00871F53">
        <w:t>BuyerOrderReferencedCIReferenced</w:t>
      </w:r>
      <w:r w:rsidR="00EB319E" w:rsidRPr="00EB319E">
        <w:t>Document</w:t>
      </w:r>
      <w:bookmarkEnd w:id="60"/>
    </w:p>
    <w:p w14:paraId="3B1C6FBF" w14:textId="77777777" w:rsidR="00F14AA8" w:rsidRPr="00F14AA8" w:rsidRDefault="00F14AA8" w:rsidP="00F14AA8"/>
    <w:p w14:paraId="3B1C6FC0" w14:textId="77777777" w:rsidR="00BC0528" w:rsidRDefault="00F14AA8" w:rsidP="00F14AA8">
      <w:pPr>
        <w:rPr>
          <w:sz w:val="30"/>
          <w:szCs w:val="30"/>
        </w:rPr>
      </w:pPr>
      <w:r>
        <w:rPr>
          <w:noProof/>
          <w:lang w:eastAsia="zh-TW"/>
        </w:rPr>
        <mc:AlternateContent>
          <mc:Choice Requires="wpg">
            <w:drawing>
              <wp:inline distT="0" distB="0" distL="0" distR="0" wp14:anchorId="3B1C711A" wp14:editId="3B1C711B">
                <wp:extent cx="6880816" cy="1611808"/>
                <wp:effectExtent l="0" t="0" r="15875" b="7620"/>
                <wp:docPr id="6166" name="Gruppieren 6166"/>
                <wp:cNvGraphicFramePr/>
                <a:graphic xmlns:a="http://schemas.openxmlformats.org/drawingml/2006/main">
                  <a:graphicData uri="http://schemas.microsoft.com/office/word/2010/wordprocessingGroup">
                    <wpg:wgp>
                      <wpg:cNvGrpSpPr/>
                      <wpg:grpSpPr>
                        <a:xfrm>
                          <a:off x="0" y="0"/>
                          <a:ext cx="6880816" cy="1611808"/>
                          <a:chOff x="0" y="0"/>
                          <a:chExt cx="6880816" cy="1611808"/>
                        </a:xfrm>
                      </wpg:grpSpPr>
                      <wps:wsp>
                        <wps:cNvPr id="5739" name="Rectangle 363"/>
                        <wps:cNvSpPr>
                          <a:spLocks noChangeArrowheads="1"/>
                        </wps:cNvSpPr>
                        <wps:spPr bwMode="auto">
                          <a:xfrm>
                            <a:off x="4327452" y="754912"/>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F5" w14:textId="77777777" w:rsidR="00413327" w:rsidRPr="002F612C" w:rsidRDefault="00413327" w:rsidP="00304586">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740" name="Rectangle 364"/>
                        <wps:cNvSpPr>
                          <a:spLocks noChangeArrowheads="1"/>
                        </wps:cNvSpPr>
                        <wps:spPr bwMode="auto">
                          <a:xfrm>
                            <a:off x="4338084" y="148856"/>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F6" w14:textId="77777777" w:rsidR="00413327" w:rsidRPr="002F612C" w:rsidRDefault="00413327" w:rsidP="00304586">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741" name="Rectangle 365"/>
                        <wps:cNvSpPr>
                          <a:spLocks noChangeArrowheads="1"/>
                        </wps:cNvSpPr>
                        <wps:spPr bwMode="auto">
                          <a:xfrm>
                            <a:off x="393405" y="574158"/>
                            <a:ext cx="3519170" cy="344805"/>
                          </a:xfrm>
                          <a:prstGeom prst="rect">
                            <a:avLst/>
                          </a:prstGeom>
                          <a:solidFill>
                            <a:srgbClr val="8DB3E2"/>
                          </a:solidFill>
                          <a:ln w="25400">
                            <a:solidFill>
                              <a:srgbClr val="000000"/>
                            </a:solidFill>
                            <a:miter lim="800000"/>
                            <a:headEnd/>
                            <a:tailEnd/>
                          </a:ln>
                        </wps:spPr>
                        <wps:txbx>
                          <w:txbxContent>
                            <w:p w14:paraId="3B1C71F7" w14:textId="77777777" w:rsidR="00413327" w:rsidRPr="002B48B9" w:rsidRDefault="00413327" w:rsidP="00BC0528">
                              <w:pPr>
                                <w:rPr>
                                  <w:szCs w:val="20"/>
                                </w:rPr>
                              </w:pPr>
                              <w:r w:rsidRPr="002B48B9">
                                <w:rPr>
                                  <w:rFonts w:cs="Arial"/>
                                  <w:b/>
                                  <w:bCs/>
                                  <w:szCs w:val="20"/>
                                </w:rPr>
                                <w:t>asram:BuyerOrderReferencedCIReferencedDocument</w:t>
                              </w:r>
                            </w:p>
                          </w:txbxContent>
                        </wps:txbx>
                        <wps:bodyPr rot="0" vert="horz" wrap="square" lIns="91440" tIns="45720" rIns="91440" bIns="45720" anchor="t" anchorCtr="0" upright="1">
                          <a:noAutofit/>
                        </wps:bodyPr>
                      </wps:wsp>
                      <wps:wsp>
                        <wps:cNvPr id="5743" name="AutoShape 367"/>
                        <wps:cNvCnPr>
                          <a:cxnSpLocks noChangeShapeType="1"/>
                        </wps:cNvCnPr>
                        <wps:spPr bwMode="auto">
                          <a:xfrm>
                            <a:off x="4306186"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4" name="Rectangle 368"/>
                        <wps:cNvSpPr>
                          <a:spLocks noChangeArrowheads="1"/>
                        </wps:cNvSpPr>
                        <wps:spPr bwMode="auto">
                          <a:xfrm>
                            <a:off x="3923414"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45" name="Rectangle 369"/>
                        <wps:cNvSpPr>
                          <a:spLocks noChangeArrowheads="1"/>
                        </wps:cNvSpPr>
                        <wps:spPr bwMode="auto">
                          <a:xfrm>
                            <a:off x="4699591" y="563526"/>
                            <a:ext cx="13474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F8" w14:textId="77777777" w:rsidR="00413327" w:rsidRPr="002B48B9" w:rsidRDefault="00413327" w:rsidP="00BC0528">
                              <w:r w:rsidRPr="002B48B9">
                                <w:rPr>
                                  <w:rFonts w:cs="Arial"/>
                                  <w:bCs/>
                                  <w:szCs w:val="20"/>
                                  <w:lang w:val="de-DE"/>
                                </w:rPr>
                                <w:t>asram:LineIdentifier</w:t>
                              </w:r>
                            </w:p>
                          </w:txbxContent>
                        </wps:txbx>
                        <wps:bodyPr rot="0" vert="horz" wrap="square" lIns="91440" tIns="45720" rIns="91440" bIns="45720" anchor="t" anchorCtr="0" upright="1">
                          <a:noAutofit/>
                        </wps:bodyPr>
                      </wps:wsp>
                      <wps:wsp>
                        <wps:cNvPr id="5746" name="AutoShape 370"/>
                        <wps:cNvCnPr>
                          <a:cxnSpLocks noChangeShapeType="1"/>
                        </wps:cNvCnPr>
                        <wps:spPr bwMode="auto">
                          <a:xfrm>
                            <a:off x="4114800" y="75491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7" name="AutoShape 371"/>
                        <wps:cNvCnPr>
                          <a:cxnSpLocks noChangeShapeType="1"/>
                        </wps:cNvCnPr>
                        <wps:spPr bwMode="auto">
                          <a:xfrm>
                            <a:off x="3912782"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8" name="Rectangle 372"/>
                        <wps:cNvSpPr>
                          <a:spLocks noChangeArrowheads="1"/>
                        </wps:cNvSpPr>
                        <wps:spPr bwMode="auto">
                          <a:xfrm>
                            <a:off x="4699591" y="0"/>
                            <a:ext cx="21812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F9" w14:textId="77777777" w:rsidR="00413327" w:rsidRPr="00F209FE" w:rsidRDefault="00413327" w:rsidP="00BC0528">
                              <w:pPr>
                                <w:rPr>
                                  <w:szCs w:val="20"/>
                                </w:rPr>
                              </w:pPr>
                              <w:r w:rsidRPr="00F209FE">
                                <w:rPr>
                                  <w:rFonts w:cs="Arial"/>
                                  <w:bCs/>
                                  <w:szCs w:val="20"/>
                                </w:rPr>
                                <w:t>asram:GlobalIdentificationIdentifier</w:t>
                              </w:r>
                            </w:p>
                          </w:txbxContent>
                        </wps:txbx>
                        <wps:bodyPr rot="0" vert="horz" wrap="square" lIns="91440" tIns="45720" rIns="91440" bIns="45720" anchor="t" anchorCtr="0" upright="1">
                          <a:noAutofit/>
                        </wps:bodyPr>
                      </wps:wsp>
                      <wps:wsp>
                        <wps:cNvPr id="5750" name="AutoShape 374"/>
                        <wps:cNvCnPr>
                          <a:cxnSpLocks noChangeShapeType="1"/>
                        </wps:cNvCnPr>
                        <wps:spPr bwMode="auto">
                          <a:xfrm>
                            <a:off x="4316819"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42" name="Rectangle 366"/>
                        <wps:cNvSpPr>
                          <a:spLocks noChangeArrowheads="1"/>
                        </wps:cNvSpPr>
                        <wps:spPr bwMode="auto">
                          <a:xfrm>
                            <a:off x="4338084" y="1318438"/>
                            <a:ext cx="5010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FA" w14:textId="77777777" w:rsidR="00413327" w:rsidRPr="002F612C" w:rsidRDefault="00413327" w:rsidP="00BC0528">
                              <w:pPr>
                                <w:rPr>
                                  <w:rFonts w:cs="Arial"/>
                                  <w:b/>
                                  <w:sz w:val="24"/>
                                  <w:szCs w:val="24"/>
                                  <w:lang w:val="de-DE"/>
                                </w:rPr>
                              </w:pPr>
                              <w:r>
                                <w:rPr>
                                  <w:rFonts w:cs="Arial"/>
                                  <w:b/>
                                  <w:sz w:val="24"/>
                                  <w:szCs w:val="24"/>
                                  <w:lang w:val="de-DE"/>
                                </w:rPr>
                                <w:t>0..1</w:t>
                              </w:r>
                              <w:r w:rsidRPr="002F612C">
                                <w:rPr>
                                  <w:rFonts w:cs="Arial"/>
                                  <w:b/>
                                  <w:sz w:val="24"/>
                                  <w:szCs w:val="24"/>
                                  <w:lang w:val="de-DE"/>
                                </w:rPr>
                                <w:t>1</w:t>
                              </w:r>
                            </w:p>
                          </w:txbxContent>
                        </wps:txbx>
                        <wps:bodyPr rot="0" vert="horz" wrap="square" lIns="91440" tIns="45720" rIns="91440" bIns="45720" anchor="t" anchorCtr="0" upright="1">
                          <a:noAutofit/>
                        </wps:bodyPr>
                      </wps:wsp>
                      <wps:wsp>
                        <wps:cNvPr id="5749" name="Rectangle 373"/>
                        <wps:cNvSpPr>
                          <a:spLocks noChangeArrowheads="1"/>
                        </wps:cNvSpPr>
                        <wps:spPr bwMode="auto">
                          <a:xfrm>
                            <a:off x="4699591" y="1127051"/>
                            <a:ext cx="15595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FB" w14:textId="77777777" w:rsidR="00413327" w:rsidRPr="002B48B9" w:rsidRDefault="00413327" w:rsidP="00BC0528">
                              <w:r w:rsidRPr="002B48B9">
                                <w:rPr>
                                  <w:rFonts w:cs="Arial"/>
                                  <w:bCs/>
                                  <w:szCs w:val="20"/>
                                  <w:lang w:val="de-DE"/>
                                </w:rPr>
                                <w:t>asram:SubLineIdentifier</w:t>
                              </w:r>
                            </w:p>
                          </w:txbxContent>
                        </wps:txbx>
                        <wps:bodyPr rot="0" vert="horz" wrap="square" lIns="91440" tIns="45720" rIns="91440" bIns="45720" anchor="t" anchorCtr="0" upright="1">
                          <a:noAutofit/>
                        </wps:bodyPr>
                      </wps:wsp>
                      <wps:wsp>
                        <wps:cNvPr id="5751" name="AutoShape 375"/>
                        <wps:cNvCnPr>
                          <a:cxnSpLocks noChangeShapeType="1"/>
                        </wps:cNvCnPr>
                        <wps:spPr bwMode="auto">
                          <a:xfrm>
                            <a:off x="4306186"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5" name="Rechteck 6165"/>
                        <wps:cNvSpPr>
                          <a:spLocks noChangeArrowheads="1"/>
                        </wps:cNvSpPr>
                        <wps:spPr bwMode="auto">
                          <a:xfrm>
                            <a:off x="0" y="574158"/>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1FC" w14:textId="77777777" w:rsidR="00413327" w:rsidRDefault="00413327" w:rsidP="00F14AA8">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66" o:spid="_x0000_s1462" style="width:541.8pt;height:126.9pt;mso-position-horizontal-relative:char;mso-position-vertical-relative:line" coordsize="68808,1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">
                <v:rect id="Rectangle 363" o:spid="_x0000_s1463" style="position:absolute;left:43274;top:754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VhMYA&#10;AADdAAAADwAAAGRycy9kb3ducmV2LnhtbESPT2vCQBTE7wW/w/KE3uquWqPGrFIKQqH14B/w+sg+&#10;k2D2bcxuNP323UKhx2FmfsNkm97W4k6trxxrGI8UCOLcmYoLDafj9mUBwgdkg7Vj0vBNHjbrwVOG&#10;qXEP3tP9EAoRIexT1FCG0KRS+rwki37kGuLoXVxrMUTZFtK0+IhwW8uJUom0WHFcKLGh95Ly66Gz&#10;GjB5NbfdZfp1/OwSXBa92s7OSuvnYf+2AhGoD//hv/aH0TCbT5fw+yY+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HVhMYAAADdAAAADwAAAAAAAAAAAAAAAACYAgAAZHJz&#10;L2Rvd25yZXYueG1sUEsFBgAAAAAEAAQA9QAAAIsDAAAAAA==&#10;" stroked="f">
                  <v:textbox>
                    <w:txbxContent>
                      <w:p w:rsidR="001767C7" w:rsidRPr="002F612C" w:rsidRDefault="001767C7" w:rsidP="00304586">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364" o:spid="_x0000_s1464" style="position:absolute;left:43380;top:1488;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0PZMMA&#10;AADdAAAADwAAAGRycy9kb3ducmV2LnhtbERPz2vCMBS+D/wfwhN2m4lOq3bGMgaFgfNgO9j10Tzb&#10;suala6J2//1yEHb8+H7vstF24kqDbx1rmM8UCOLKmZZrDZ9l/rQB4QOywc4xafglD9l+8rDD1Lgb&#10;n+hahFrEEPYpamhC6FMpfdWQRT9zPXHkzm6wGCIcamkGvMVw28mFUom02HJsaLCnt4aq7+JiNWCy&#10;ND/H8/NHebgkuK1Hla++lNaP0/H1BUSgMfyL7+53o2G1Xsb98U18An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0PZMMAAADdAAAADwAAAAAAAAAAAAAAAACYAgAAZHJzL2Rv&#10;d25yZXYueG1sUEsFBgAAAAAEAAQA9QAAAIgDAAAAAA==&#10;" stroked="f">
                  <v:textbox>
                    <w:txbxContent>
                      <w:p w:rsidR="001767C7" w:rsidRPr="002F612C" w:rsidRDefault="001767C7" w:rsidP="00304586">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365" o:spid="_x0000_s1465" style="position:absolute;left:3934;top:5741;width:3519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WW8YA&#10;AADdAAAADwAAAGRycy9kb3ducmV2LnhtbESPQWvCQBSE74L/YXmF3nRj0NqmrkEUIfRQ0BZ6fc2+&#10;ZkOzb0N21TS/3i0IHoeZ+YZZ5b1txJk6XztWMJsmIIhLp2uuFHx+7CfPIHxA1tg4JgV/5CFfj0cr&#10;zLS78IHOx1CJCGGfoQITQptJ6UtDFv3UtcTR+3GdxRBlV0nd4SXCbSPTJHmSFmuOCwZb2hoqf48n&#10;q2B3+jL7wRn/9k71oL/RbV/SQqnHh37zCiJQH+7hW7vQChbL+Qz+38Qn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pWW8YAAADdAAAADwAAAAAAAAAAAAAAAACYAgAAZHJz&#10;L2Rvd25yZXYueG1sUEsFBgAAAAAEAAQA9QAAAIsDAAAAAA==&#10;" fillcolor="#8db3e2" strokeweight="2pt">
                  <v:textbox>
                    <w:txbxContent>
                      <w:p w:rsidR="001767C7" w:rsidRPr="002B48B9" w:rsidRDefault="001767C7" w:rsidP="00BC0528">
                        <w:pPr>
                          <w:rPr>
                            <w:szCs w:val="20"/>
                          </w:rPr>
                        </w:pPr>
                        <w:proofErr w:type="spellStart"/>
                        <w:proofErr w:type="gramStart"/>
                        <w:r w:rsidRPr="002B48B9">
                          <w:rPr>
                            <w:rFonts w:cs="Arial"/>
                            <w:b/>
                            <w:bCs/>
                            <w:szCs w:val="20"/>
                          </w:rPr>
                          <w:t>asram:</w:t>
                        </w:r>
                        <w:proofErr w:type="gramEnd"/>
                        <w:r w:rsidRPr="002B48B9">
                          <w:rPr>
                            <w:rFonts w:cs="Arial"/>
                            <w:b/>
                            <w:bCs/>
                            <w:szCs w:val="20"/>
                          </w:rPr>
                          <w:t>BuyerOrderReferencedCIReferencedDocument</w:t>
                        </w:r>
                        <w:proofErr w:type="spellEnd"/>
                      </w:p>
                    </w:txbxContent>
                  </v:textbox>
                </v:rect>
                <v:shape id="AutoShape 367" o:spid="_x0000_s1466" type="#_x0000_t32" style="position:absolute;left:43061;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c6s8YAAADdAAAADwAAAGRycy9kb3ducmV2LnhtbESPQWvCQBSE70L/w/IEb7qxxqqpqxRB&#10;lIIVrej1kX1NQrNvQ3aN8d+7BaHHYWa+YebL1pSiodoVlhUMBxEI4tTqgjMFp+91fwrCeWSNpWVS&#10;cCcHy8VLZ46Jtjc+UHP0mQgQdgkqyL2vEildmpNBN7AVcfB+bG3QB1lnUtd4C3BTytcoepMGCw4L&#10;OVa0yin9PV6NgmZ//pqsq2az99k5PnzGswuanVK9bvvxDsJT6//Dz/ZWKxhP4hH8vQ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3OrPGAAAA3QAAAA8AAAAAAAAA&#10;AAAAAAAAoQIAAGRycy9kb3ducmV2LnhtbFBLBQYAAAAABAAEAPkAAACUAwAAAAA=&#10;" strokeweight="2pt"/>
                <v:rect id="Rectangle 368" o:spid="_x0000_s1467" style="position:absolute;left:39234;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qZDMUA&#10;AADdAAAADwAAAGRycy9kb3ducmV2LnhtbESPQWsCMRSE74L/ITzBm2YVrbIaRQqlghTstt4fm9fd&#10;pZuXbZLVtL++EQo9DjPzDbPdR9OKKznfWFYwm2YgiEurG64UvL89TdYgfEDW2FomBd/kYb8bDraY&#10;a3vjV7oWoRIJwj5HBXUIXS6lL2sy6Ke2I07eh3UGQ5KuktrhLcFNK+dZ9iANNpwWauzosabys+iN&#10;gu5l2T+vvk7u57LuzyWeog3zqNR4FA8bEIFi+A//tY9awXK1WMD9TXo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pkMxQAAAN0AAAAPAAAAAAAAAAAAAAAAAJgCAABkcnMv&#10;ZG93bnJldi54bWxQSwUGAAAAAAQABAD1AAAAigMAAAAA&#10;" strokeweight="2pt"/>
                <v:rect id="Rectangle 369" o:spid="_x0000_s1468" style="position:absolute;left:46995;top:5635;width:1347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CUAsYA&#10;AADdAAAADwAAAGRycy9kb3ducmV2LnhtbESPzWrDMBCE74W8g9hALqWRHfJT3CghpISUnmK39LxY&#10;W9vUWhlJTZS3rwKBHofZ+WZnvY2mF2dyvrOsIJ9mIIhrqztuFHx+HJ6eQfiArLG3TAqu5GG7GT2s&#10;sdD2wiWdq9CIBGFfoII2hKGQ0tctGfRTOxAn79s6gyFJ10jt8JLgppezLFtKgx2nhhYH2rdU/1S/&#10;Jr2Rx/KrOj5e7bt9Lbtcu/kprpSajOPuBUSgGP6P7+k3rWCxmi/gtiY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6CUAsYAAADdAAAADwAAAAAAAAAAAAAAAACYAgAAZHJz&#10;L2Rvd25yZXYueG1sUEsFBgAAAAAEAAQA9QAAAIsDAAAAAA==&#10;" filled="f" fillcolor="#8db3e2" strokeweight="2pt">
                  <v:textbox>
                    <w:txbxContent>
                      <w:p w:rsidR="001767C7" w:rsidRPr="002B48B9" w:rsidRDefault="001767C7" w:rsidP="00BC0528">
                        <w:proofErr w:type="spellStart"/>
                        <w:r w:rsidRPr="002B48B9">
                          <w:rPr>
                            <w:rFonts w:cs="Arial"/>
                            <w:bCs/>
                            <w:szCs w:val="20"/>
                            <w:lang w:val="de-DE"/>
                          </w:rPr>
                          <w:t>asram:LineIdentifier</w:t>
                        </w:r>
                        <w:proofErr w:type="spellEnd"/>
                      </w:p>
                    </w:txbxContent>
                  </v:textbox>
                </v:rect>
                <v:shape id="AutoShape 370" o:spid="_x0000_s1469" type="#_x0000_t32" style="position:absolute;left:41148;top:7549;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CZK8YAAADdAAAADwAAAGRycy9kb3ducmV2LnhtbESPQWvCQBSE7wX/w/IKvTWbSjSauooU&#10;pFJQ0ZZ4fWRfk2D2bchuY/rvuwXB4zAz3zCL1WAa0VPnassKXqIYBHFhdc2lgq/PzfMMhPPIGhvL&#10;pOCXHKyWo4cFZtpe+Uj9yZciQNhlqKDyvs2kdEVFBl1kW+LgfdvOoA+yK6Xu8BrgppHjOJ5KgzWH&#10;hQpbequouJx+jIL+kO/TTdu/H3yZJ8ePZH5Gs1Pq6XFYv4LwNPh7+NbeagWTNJnC/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AmSvGAAAA3QAAAA8AAAAAAAAA&#10;AAAAAAAAoQIAAGRycy9kb3ducmV2LnhtbFBLBQYAAAAABAAEAPkAAACUAwAAAAA=&#10;" strokeweight="2pt"/>
                <v:shape id="AutoShape 371" o:spid="_x0000_s1470" type="#_x0000_t32" style="position:absolute;left:39127;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w8sMYAAADdAAAADwAAAGRycy9kb3ducmV2LnhtbESPQWvCQBSE70L/w/IK3nSjxKZGVxFB&#10;WoRWtKLXR/aZBLNvQ3aN8d+7hUKPw8x8w8yXnalES40rLSsYDSMQxJnVJecKjj+bwTsI55E1VpZJ&#10;wYMcLBcvvTmm2t55T+3B5yJA2KWooPC+TqV0WUEG3dDWxMG72MagD7LJpW7wHuCmkuMoepMGSw4L&#10;Bda0Lii7Hm5GQbs7fSebuv3Y+fwU77fx9IzmS6n+a7eagfDU+f/wX/tTK5gkcQK/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MPLDGAAAA3QAAAA8AAAAAAAAA&#10;AAAAAAAAoQIAAGRycy9kb3ducmV2LnhtbFBLBQYAAAAABAAEAPkAAACUAwAAAAA=&#10;" strokeweight="2pt"/>
                <v:rect id="Rectangle 372" o:spid="_x0000_s1471" style="position:absolute;left:46995;width:2181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E7nMUA&#10;AADdAAAADwAAAGRycy9kb3ducmV2LnhtbESPwUrDQBCG70LfYZmCF2k3kWoldltEEcWTSUvPQ3ZM&#10;gtnZsLu227d3DoLH4Z//m282u+xGdaIQB88GymUBirj1duDOwGH/ungAFROyxdEzGbhQhN12drXB&#10;yvoz13RqUqcEwrFCA31KU6V1bHtyGJd+IpbsyweHScbQaRvwLHA36tuiuNcOB5YLPU703FP73fw4&#10;0ShzfWzebi7+w7/UQ2nD6jOvjbme56dHUIly+l/+a79bA3frl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TucxQAAAN0AAAAPAAAAAAAAAAAAAAAAAJgCAABkcnMv&#10;ZG93bnJldi54bWxQSwUGAAAAAAQABAD1AAAAigMAAAAA&#10;" filled="f" fillcolor="#8db3e2" strokeweight="2pt">
                  <v:textbox>
                    <w:txbxContent>
                      <w:p w:rsidR="001767C7" w:rsidRPr="00F209FE" w:rsidRDefault="001767C7" w:rsidP="00BC0528">
                        <w:pPr>
                          <w:rPr>
                            <w:szCs w:val="20"/>
                          </w:rPr>
                        </w:pPr>
                        <w:proofErr w:type="spellStart"/>
                        <w:proofErr w:type="gramStart"/>
                        <w:r w:rsidRPr="00F209FE">
                          <w:rPr>
                            <w:rFonts w:cs="Arial"/>
                            <w:bCs/>
                            <w:szCs w:val="20"/>
                          </w:rPr>
                          <w:t>asram:</w:t>
                        </w:r>
                        <w:proofErr w:type="gramEnd"/>
                        <w:r w:rsidRPr="00F209FE">
                          <w:rPr>
                            <w:rFonts w:cs="Arial"/>
                            <w:bCs/>
                            <w:szCs w:val="20"/>
                          </w:rPr>
                          <w:t>GlobalIdentificationIdentifier</w:t>
                        </w:r>
                        <w:proofErr w:type="spellEnd"/>
                      </w:p>
                    </w:txbxContent>
                  </v:textbox>
                </v:rect>
                <v:shape id="AutoShape 374" o:spid="_x0000_s1472" type="#_x0000_t32" style="position:absolute;left:43168;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wyGcIAAADdAAAADwAAAGRycy9kb3ducmV2LnhtbERPTYvCMBC9C/sfwix401TRda1GEUEU&#10;wS26otehGdtiMylNrPXfm8PCHh/ve75sTSkaql1hWcGgH4EgTq0uOFNw/t30vkE4j6yxtEwKXuRg&#10;ufjozDHW9slHak4+EyGEXYwKcu+rWEqX5mTQ9W1FHLibrQ36AOtM6hqfIdyUchhFX9JgwaEhx4rW&#10;OaX308MoaJLLz2RTNdvEZ5fRcT+aXtEclOp+tqsZCE+t/xf/uXdawXgyDvvDm/AE5OI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wyGcIAAADdAAAADwAAAAAAAAAAAAAA&#10;AAChAgAAZHJzL2Rvd25yZXYueG1sUEsFBgAAAAAEAAQA+QAAAJADAAAAAA==&#10;" strokeweight="2pt"/>
                <v:rect id="Rectangle 366" o:spid="_x0000_s1473" style="position:absolute;left:43380;top:1318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M0iMYA&#10;AADdAAAADwAAAGRycy9kb3ducmV2LnhtbESPQWvCQBSE70L/w/IKvdXdWk01zSqlIBTUQ6Pg9ZF9&#10;JqHZt2l2jem/d4WCx2FmvmGy1WAb0VPna8caXsYKBHHhTM2lhsN+/TwH4QOywcYxafgjD6vlwyjD&#10;1LgLf1Ofh1JECPsUNVQhtKmUvqjIoh+7ljh6J9dZDFF2pTQdXiLcNnKiVCIt1hwXKmzps6LiJz9b&#10;DZhMze/u9Lrdb84JLspBrWdHpfXT4/DxDiLQEO7h//aX0TB7m07g9iY+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M0iMYAAADdAAAADwAAAAAAAAAAAAAAAACYAgAAZHJz&#10;L2Rvd25yZXYueG1sUEsFBgAAAAAEAAQA9QAAAIsDAAAAAA==&#10;" stroked="f">
                  <v:textbox>
                    <w:txbxContent>
                      <w:p w:rsidR="001767C7" w:rsidRPr="002F612C" w:rsidRDefault="001767C7" w:rsidP="00BC0528">
                        <w:pPr>
                          <w:rPr>
                            <w:rFonts w:cs="Arial"/>
                            <w:b/>
                            <w:sz w:val="24"/>
                            <w:szCs w:val="24"/>
                            <w:lang w:val="de-DE"/>
                          </w:rPr>
                        </w:pPr>
                        <w:r>
                          <w:rPr>
                            <w:rFonts w:cs="Arial"/>
                            <w:b/>
                            <w:sz w:val="24"/>
                            <w:szCs w:val="24"/>
                            <w:lang w:val="de-DE"/>
                          </w:rPr>
                          <w:t>0..1</w:t>
                        </w:r>
                        <w:r w:rsidRPr="002F612C">
                          <w:rPr>
                            <w:rFonts w:cs="Arial"/>
                            <w:b/>
                            <w:sz w:val="24"/>
                            <w:szCs w:val="24"/>
                            <w:lang w:val="de-DE"/>
                          </w:rPr>
                          <w:t>1</w:t>
                        </w:r>
                      </w:p>
                    </w:txbxContent>
                  </v:textbox>
                </v:rect>
                <v:rect id="Rectangle 373" o:spid="_x0000_s1474" style="position:absolute;left:46995;top:11270;width:1559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2eB8YA&#10;AADdAAAADwAAAGRycy9kb3ducmV2LnhtbESPQWsCMRCF7wX/Qxihl6LZLVbt1ihiKZaeuqt4HjbT&#10;3aWbyZKkGv99IxR6fLx535u32kTTizM531lWkE8zEMS11R03Co6Ht8kShA/IGnvLpOBKHjbr0d0K&#10;C20vXNK5Co1IEPYFKmhDGAopfd2SQT+1A3HyvqwzGJJ0jdQOLwluevmYZXNpsOPU0OJAu5bq7+rH&#10;pDfyWJ6q/cPVftjXssu1m33GhVL347h9AREohv/jv/S7VvC0mD3D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2eB8YAAADdAAAADwAAAAAAAAAAAAAAAACYAgAAZHJz&#10;L2Rvd25yZXYueG1sUEsFBgAAAAAEAAQA9QAAAIsDAAAAAA==&#10;" filled="f" fillcolor="#8db3e2" strokeweight="2pt">
                  <v:textbox>
                    <w:txbxContent>
                      <w:p w:rsidR="001767C7" w:rsidRPr="002B48B9" w:rsidRDefault="001767C7" w:rsidP="00BC0528">
                        <w:proofErr w:type="spellStart"/>
                        <w:r w:rsidRPr="002B48B9">
                          <w:rPr>
                            <w:rFonts w:cs="Arial"/>
                            <w:bCs/>
                            <w:szCs w:val="20"/>
                            <w:lang w:val="de-DE"/>
                          </w:rPr>
                          <w:t>asram:SubLineIdentifier</w:t>
                        </w:r>
                        <w:proofErr w:type="spellEnd"/>
                      </w:p>
                    </w:txbxContent>
                  </v:textbox>
                </v:rect>
                <v:shape id="AutoShape 375" o:spid="_x0000_s1475" type="#_x0000_t32" style="position:absolute;left:43061;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XgsUAAADdAAAADwAAAGRycy9kb3ducmV2LnhtbESP3YrCMBSE7wXfIRzBO00VXbUaRQRx&#10;EXbFH/T20BzbYnNSmli7b28WFvZymJlvmMWqMYWoqXK5ZQWDfgSCOLE651TB5bztTUE4j6yxsEwK&#10;fsjBatluLTDW9sVHqk8+FQHCLkYFmfdlLKVLMjLo+rYkDt7dVgZ9kFUqdYWvADeFHEbRhzSYc1jI&#10;sKRNRsnj9DQK6sP1e7It693Bp9fRcT+a3dB8KdXtNOs5CE+N/w//tT+1gvFkPIDfN+EJyO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XgsUAAADdAAAADwAAAAAAAAAA&#10;AAAAAAChAgAAZHJzL2Rvd25yZXYueG1sUEsFBgAAAAAEAAQA+QAAAJMDAAAAAA==&#10;" strokeweight="2pt"/>
                <v:rect id="Rechteck 6165" o:spid="_x0000_s1476" style="position:absolute;top:5741;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i3YMYA&#10;AADdAAAADwAAAGRycy9kb3ducmV2LnhtbESP3WrCQBSE7wu+w3IEb4puFBokuooI0lAK0vhzfcge&#10;k2D2bMxuk/Ttu4WCl8PMfMOst4OpRUetqywrmM8iEMS51RUXCs6nw3QJwnlkjbVlUvBDDrab0csa&#10;E217/qIu84UIEHYJKii9bxIpXV6SQTezDXHwbrY16INsC6lb7APc1HIRRbE0WHFYKLGhfUn5Pfs2&#10;Cvr82F1Pn+/y+HpNLT/Sxz67fCg1GQ+7FQhPg3+G/9upVhDP4zf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i3YMYAAADdAAAADwAAAAAAAAAAAAAAAACYAgAAZHJz&#10;L2Rvd25yZXYueG1sUEsFBgAAAAAEAAQA9QAAAIsDAAAAAA==&#10;" filled="f" stroked="f">
                  <v:textbox>
                    <w:txbxContent>
                      <w:p w:rsidR="001767C7" w:rsidRDefault="001767C7" w:rsidP="00F14AA8">
                        <w:pPr>
                          <w:rPr>
                            <w:rFonts w:cs="Arial"/>
                            <w:b/>
                            <w:sz w:val="24"/>
                            <w:szCs w:val="24"/>
                            <w:lang w:val="de-DE"/>
                          </w:rPr>
                        </w:pPr>
                        <w:r>
                          <w:rPr>
                            <w:rFonts w:cs="Arial"/>
                            <w:b/>
                            <w:sz w:val="24"/>
                            <w:szCs w:val="24"/>
                            <w:lang w:val="de-DE"/>
                          </w:rPr>
                          <w:t>0..*</w:t>
                        </w:r>
                      </w:p>
                    </w:txbxContent>
                  </v:textbox>
                </v:rect>
                <w10:anchorlock/>
              </v:group>
            </w:pict>
          </mc:Fallback>
        </mc:AlternateContent>
      </w:r>
    </w:p>
    <w:p w14:paraId="3B1C6FC1" w14:textId="77777777" w:rsidR="00F14AA8" w:rsidRDefault="00F14AA8">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rsidRPr="006239D4" w14:paraId="3B1C6FC9" w14:textId="77777777" w:rsidTr="0065314E">
        <w:trPr>
          <w:cantSplit/>
          <w:trHeight w:val="330"/>
          <w:tblHeader/>
        </w:trPr>
        <w:tc>
          <w:tcPr>
            <w:tcW w:w="1050" w:type="pct"/>
            <w:shd w:val="clear" w:color="auto" w:fill="FFFFCC"/>
            <w:noWrap/>
            <w:vAlign w:val="center"/>
            <w:hideMark/>
          </w:tcPr>
          <w:p w14:paraId="3B1C6FC2"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noWrap/>
            <w:vAlign w:val="center"/>
            <w:hideMark/>
          </w:tcPr>
          <w:p w14:paraId="3B1C6FC3"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noWrap/>
            <w:vAlign w:val="center"/>
            <w:hideMark/>
          </w:tcPr>
          <w:p w14:paraId="3B1C6FC4"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noWrap/>
            <w:vAlign w:val="center"/>
            <w:hideMark/>
          </w:tcPr>
          <w:p w14:paraId="3B1C6FC5"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noWrap/>
            <w:vAlign w:val="center"/>
            <w:hideMark/>
          </w:tcPr>
          <w:p w14:paraId="3B1C6FC6"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noWrap/>
            <w:vAlign w:val="center"/>
            <w:hideMark/>
          </w:tcPr>
          <w:p w14:paraId="3B1C6FC7"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FC8" w14:textId="77777777" w:rsidR="0065314E" w:rsidRPr="0065314E" w:rsidRDefault="0065314E" w:rsidP="00F14AA8">
            <w:pPr>
              <w:rPr>
                <w:rFonts w:eastAsia="Times New Roman"/>
                <w:b/>
                <w:bCs/>
                <w:color w:val="000000"/>
                <w:lang w:eastAsia="de-DE"/>
              </w:rPr>
            </w:pPr>
            <w:r w:rsidRPr="0065314E">
              <w:rPr>
                <w:rFonts w:eastAsia="Times New Roman"/>
                <w:b/>
                <w:bCs/>
                <w:color w:val="000000"/>
                <w:lang w:eastAsia="de-DE"/>
              </w:rPr>
              <w:t>Description</w:t>
            </w:r>
          </w:p>
        </w:tc>
      </w:tr>
      <w:tr w:rsidR="0065314E" w:rsidRPr="006239D4" w14:paraId="3B1C6FD1" w14:textId="77777777" w:rsidTr="00F14AA8">
        <w:trPr>
          <w:cantSplit/>
          <w:trHeight w:val="340"/>
        </w:trPr>
        <w:tc>
          <w:tcPr>
            <w:tcW w:w="1050" w:type="pct"/>
            <w:shd w:val="clear" w:color="auto" w:fill="92D050"/>
            <w:noWrap/>
            <w:vAlign w:val="center"/>
            <w:hideMark/>
          </w:tcPr>
          <w:p w14:paraId="3B1C6FCA" w14:textId="77777777" w:rsidR="0065314E" w:rsidRPr="0065314E" w:rsidRDefault="0065314E" w:rsidP="00F14AA8">
            <w:pPr>
              <w:rPr>
                <w:rFonts w:eastAsia="Times New Roman" w:cs="Arial"/>
                <w:color w:val="000000"/>
                <w:sz w:val="16"/>
                <w:szCs w:val="20"/>
                <w:highlight w:val="yellow"/>
                <w:lang w:val="de-DE" w:eastAsia="de-DE"/>
              </w:rPr>
            </w:pPr>
            <w:r w:rsidRPr="0065314E">
              <w:rPr>
                <w:rFonts w:cs="Arial"/>
                <w:bCs/>
                <w:sz w:val="16"/>
                <w:szCs w:val="20"/>
              </w:rPr>
              <w:t>asram:GlobalIdentificationIdentifier</w:t>
            </w:r>
          </w:p>
        </w:tc>
        <w:tc>
          <w:tcPr>
            <w:tcW w:w="450" w:type="pct"/>
            <w:shd w:val="clear" w:color="auto" w:fill="92D050"/>
            <w:vAlign w:val="center"/>
            <w:hideMark/>
          </w:tcPr>
          <w:p w14:paraId="3B1C6FCB"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String</w:t>
            </w:r>
          </w:p>
        </w:tc>
        <w:tc>
          <w:tcPr>
            <w:tcW w:w="400" w:type="pct"/>
            <w:shd w:val="clear" w:color="auto" w:fill="92D050"/>
            <w:noWrap/>
            <w:vAlign w:val="center"/>
            <w:hideMark/>
          </w:tcPr>
          <w:p w14:paraId="3B1C6FCC"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35</w:t>
            </w:r>
          </w:p>
        </w:tc>
        <w:tc>
          <w:tcPr>
            <w:tcW w:w="350" w:type="pct"/>
            <w:shd w:val="clear" w:color="auto" w:fill="92D050"/>
            <w:noWrap/>
            <w:vAlign w:val="center"/>
            <w:hideMark/>
          </w:tcPr>
          <w:p w14:paraId="3B1C6FCD"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6</w:t>
            </w:r>
          </w:p>
        </w:tc>
        <w:tc>
          <w:tcPr>
            <w:tcW w:w="950" w:type="pct"/>
            <w:shd w:val="clear" w:color="auto" w:fill="92D050"/>
            <w:noWrap/>
            <w:vAlign w:val="center"/>
            <w:hideMark/>
          </w:tcPr>
          <w:p w14:paraId="3B1C6FCE" w14:textId="77777777" w:rsidR="0065314E" w:rsidRPr="0065314E" w:rsidRDefault="0065314E" w:rsidP="00F14AA8">
            <w:pPr>
              <w:rPr>
                <w:rFonts w:eastAsia="Times New Roman" w:cs="Arial"/>
                <w:color w:val="000000"/>
                <w:sz w:val="16"/>
                <w:szCs w:val="20"/>
                <w:highlight w:val="yellow"/>
                <w:lang w:val="de-DE" w:eastAsia="de-DE"/>
              </w:rPr>
            </w:pPr>
            <w:r w:rsidRPr="0065314E">
              <w:rPr>
                <w:sz w:val="16"/>
              </w:rPr>
              <w:t>1460319</w:t>
            </w:r>
          </w:p>
        </w:tc>
        <w:tc>
          <w:tcPr>
            <w:tcW w:w="300" w:type="pct"/>
            <w:shd w:val="clear" w:color="auto" w:fill="92D050"/>
            <w:noWrap/>
            <w:vAlign w:val="center"/>
            <w:hideMark/>
          </w:tcPr>
          <w:p w14:paraId="3B1C6FCF" w14:textId="77777777" w:rsidR="0065314E" w:rsidRPr="0065314E" w:rsidRDefault="0065314E" w:rsidP="00F14AA8">
            <w:pPr>
              <w:rPr>
                <w:rFonts w:eastAsia="Times New Roman"/>
                <w:color w:val="000000"/>
                <w:sz w:val="16"/>
                <w:highlight w:val="yellow"/>
                <w:lang w:val="de-DE" w:eastAsia="de-DE"/>
              </w:rPr>
            </w:pPr>
            <w:r w:rsidRPr="0065314E">
              <w:rPr>
                <w:rFonts w:eastAsia="Times New Roman"/>
                <w:color w:val="000000"/>
                <w:sz w:val="16"/>
                <w:lang w:val="de-DE" w:eastAsia="de-DE"/>
              </w:rPr>
              <w:t>C</w:t>
            </w:r>
          </w:p>
        </w:tc>
        <w:tc>
          <w:tcPr>
            <w:tcW w:w="1500" w:type="pct"/>
            <w:shd w:val="clear" w:color="auto" w:fill="92D050"/>
            <w:vAlign w:val="center"/>
          </w:tcPr>
          <w:p w14:paraId="3B1C6FD0" w14:textId="77777777" w:rsidR="0065314E" w:rsidRPr="0065314E" w:rsidRDefault="0065314E" w:rsidP="00F14AA8">
            <w:pPr>
              <w:rPr>
                <w:rFonts w:eastAsia="Times New Roman"/>
                <w:color w:val="000000"/>
                <w:sz w:val="16"/>
                <w:lang w:val="de-DE" w:eastAsia="de-DE"/>
              </w:rPr>
            </w:pPr>
            <w:r w:rsidRPr="0065314E">
              <w:rPr>
                <w:rFonts w:eastAsia="Times New Roman"/>
                <w:color w:val="000000"/>
                <w:sz w:val="16"/>
                <w:lang w:val="de-DE" w:eastAsia="de-DE"/>
              </w:rPr>
              <w:t>PONumber/VMIReference</w:t>
            </w:r>
          </w:p>
        </w:tc>
      </w:tr>
      <w:tr w:rsidR="0065314E" w:rsidRPr="006239D4" w14:paraId="3B1C6FD9" w14:textId="77777777" w:rsidTr="00F14AA8">
        <w:trPr>
          <w:cantSplit/>
          <w:trHeight w:val="340"/>
        </w:trPr>
        <w:tc>
          <w:tcPr>
            <w:tcW w:w="1050" w:type="pct"/>
            <w:shd w:val="clear" w:color="auto" w:fill="92D050"/>
            <w:noWrap/>
            <w:vAlign w:val="center"/>
            <w:hideMark/>
          </w:tcPr>
          <w:p w14:paraId="3B1C6FD2" w14:textId="77777777" w:rsidR="0065314E" w:rsidRPr="0065314E" w:rsidRDefault="0065314E" w:rsidP="00F14AA8">
            <w:pPr>
              <w:rPr>
                <w:rFonts w:cs="Arial"/>
                <w:bCs/>
                <w:sz w:val="16"/>
                <w:szCs w:val="20"/>
                <w:highlight w:val="yellow"/>
              </w:rPr>
            </w:pPr>
            <w:r w:rsidRPr="0065314E">
              <w:rPr>
                <w:rFonts w:cs="Arial"/>
                <w:bCs/>
                <w:sz w:val="16"/>
                <w:szCs w:val="20"/>
              </w:rPr>
              <w:t>asram:LineIdentifier</w:t>
            </w:r>
          </w:p>
        </w:tc>
        <w:tc>
          <w:tcPr>
            <w:tcW w:w="450" w:type="pct"/>
            <w:shd w:val="clear" w:color="auto" w:fill="92D050"/>
            <w:vAlign w:val="center"/>
            <w:hideMark/>
          </w:tcPr>
          <w:p w14:paraId="3B1C6FD3"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String</w:t>
            </w:r>
          </w:p>
        </w:tc>
        <w:tc>
          <w:tcPr>
            <w:tcW w:w="400" w:type="pct"/>
            <w:shd w:val="clear" w:color="auto" w:fill="92D050"/>
            <w:noWrap/>
            <w:vAlign w:val="center"/>
            <w:hideMark/>
          </w:tcPr>
          <w:p w14:paraId="3B1C6FD4"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16</w:t>
            </w:r>
          </w:p>
        </w:tc>
        <w:tc>
          <w:tcPr>
            <w:tcW w:w="350" w:type="pct"/>
            <w:shd w:val="clear" w:color="auto" w:fill="92D050"/>
            <w:noWrap/>
            <w:vAlign w:val="center"/>
            <w:hideMark/>
          </w:tcPr>
          <w:p w14:paraId="3B1C6FD5"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6</w:t>
            </w:r>
          </w:p>
        </w:tc>
        <w:tc>
          <w:tcPr>
            <w:tcW w:w="950" w:type="pct"/>
            <w:shd w:val="clear" w:color="auto" w:fill="92D050"/>
            <w:noWrap/>
            <w:vAlign w:val="center"/>
            <w:hideMark/>
          </w:tcPr>
          <w:p w14:paraId="3B1C6FD6" w14:textId="77777777" w:rsidR="0065314E" w:rsidRPr="0065314E" w:rsidRDefault="0065314E" w:rsidP="00F14AA8">
            <w:pPr>
              <w:rPr>
                <w:rFonts w:eastAsia="Times New Roman" w:cs="Arial"/>
                <w:color w:val="000000"/>
                <w:sz w:val="16"/>
                <w:szCs w:val="20"/>
                <w:highlight w:val="yellow"/>
                <w:lang w:val="de-DE" w:eastAsia="de-DE"/>
              </w:rPr>
            </w:pPr>
            <w:r w:rsidRPr="0065314E">
              <w:rPr>
                <w:sz w:val="16"/>
              </w:rPr>
              <w:t>10</w:t>
            </w:r>
          </w:p>
        </w:tc>
        <w:tc>
          <w:tcPr>
            <w:tcW w:w="300" w:type="pct"/>
            <w:shd w:val="clear" w:color="auto" w:fill="92D050"/>
            <w:noWrap/>
            <w:vAlign w:val="center"/>
            <w:hideMark/>
          </w:tcPr>
          <w:p w14:paraId="3B1C6FD7" w14:textId="77777777" w:rsidR="0065314E" w:rsidRPr="0065314E" w:rsidRDefault="0065314E" w:rsidP="00F14AA8">
            <w:pPr>
              <w:rPr>
                <w:rFonts w:eastAsia="Times New Roman"/>
                <w:color w:val="000000"/>
                <w:sz w:val="16"/>
                <w:highlight w:val="yellow"/>
                <w:lang w:val="de-DE" w:eastAsia="de-DE"/>
              </w:rPr>
            </w:pPr>
            <w:r w:rsidRPr="0065314E">
              <w:rPr>
                <w:rFonts w:eastAsia="Times New Roman"/>
                <w:color w:val="000000"/>
                <w:sz w:val="16"/>
                <w:lang w:val="de-DE" w:eastAsia="de-DE"/>
              </w:rPr>
              <w:t>C</w:t>
            </w:r>
          </w:p>
        </w:tc>
        <w:tc>
          <w:tcPr>
            <w:tcW w:w="1500" w:type="pct"/>
            <w:shd w:val="clear" w:color="auto" w:fill="92D050"/>
            <w:vAlign w:val="center"/>
          </w:tcPr>
          <w:p w14:paraId="3B1C6FD8" w14:textId="77777777" w:rsidR="0065314E" w:rsidRPr="0065314E" w:rsidRDefault="0065314E" w:rsidP="00F14AA8">
            <w:pPr>
              <w:rPr>
                <w:rFonts w:eastAsia="Times New Roman"/>
                <w:color w:val="000000"/>
                <w:sz w:val="16"/>
                <w:lang w:val="de-DE" w:eastAsia="de-DE"/>
              </w:rPr>
            </w:pPr>
            <w:r w:rsidRPr="0065314E">
              <w:rPr>
                <w:rFonts w:eastAsia="Times New Roman"/>
                <w:color w:val="000000"/>
                <w:sz w:val="16"/>
                <w:lang w:val="de-DE" w:eastAsia="de-DE"/>
              </w:rPr>
              <w:t>POItemNumber</w:t>
            </w:r>
          </w:p>
        </w:tc>
      </w:tr>
      <w:tr w:rsidR="0065314E" w:rsidRPr="006239D4" w14:paraId="3B1C6FE3" w14:textId="77777777" w:rsidTr="00F14AA8">
        <w:trPr>
          <w:cantSplit/>
          <w:trHeight w:val="315"/>
        </w:trPr>
        <w:tc>
          <w:tcPr>
            <w:tcW w:w="1050" w:type="pct"/>
            <w:shd w:val="clear" w:color="auto" w:fill="92D050"/>
            <w:noWrap/>
            <w:vAlign w:val="center"/>
            <w:hideMark/>
          </w:tcPr>
          <w:p w14:paraId="3B1C6FDA" w14:textId="77777777" w:rsidR="0065314E" w:rsidRPr="0065314E" w:rsidRDefault="0065314E" w:rsidP="00F14AA8">
            <w:pPr>
              <w:rPr>
                <w:rFonts w:eastAsia="Times New Roman" w:cs="Arial"/>
                <w:bCs/>
                <w:color w:val="000000"/>
                <w:sz w:val="16"/>
                <w:szCs w:val="20"/>
                <w:highlight w:val="yellow"/>
                <w:lang w:eastAsia="de-DE"/>
              </w:rPr>
            </w:pPr>
            <w:r w:rsidRPr="0065314E">
              <w:rPr>
                <w:rFonts w:cs="Arial"/>
                <w:bCs/>
                <w:sz w:val="16"/>
                <w:szCs w:val="20"/>
              </w:rPr>
              <w:t>asram:SubLineIdentifier</w:t>
            </w:r>
          </w:p>
        </w:tc>
        <w:tc>
          <w:tcPr>
            <w:tcW w:w="450" w:type="pct"/>
            <w:shd w:val="clear" w:color="auto" w:fill="92D050"/>
            <w:vAlign w:val="center"/>
            <w:hideMark/>
          </w:tcPr>
          <w:p w14:paraId="3B1C6FDB"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Integer</w:t>
            </w:r>
          </w:p>
        </w:tc>
        <w:tc>
          <w:tcPr>
            <w:tcW w:w="400" w:type="pct"/>
            <w:shd w:val="clear" w:color="auto" w:fill="92D050"/>
            <w:noWrap/>
            <w:vAlign w:val="center"/>
            <w:hideMark/>
          </w:tcPr>
          <w:p w14:paraId="3B1C6FDC"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w:t>
            </w:r>
          </w:p>
        </w:tc>
        <w:tc>
          <w:tcPr>
            <w:tcW w:w="350" w:type="pct"/>
            <w:shd w:val="clear" w:color="auto" w:fill="92D050"/>
            <w:noWrap/>
            <w:vAlign w:val="center"/>
            <w:hideMark/>
          </w:tcPr>
          <w:p w14:paraId="3B1C6FDD" w14:textId="77777777" w:rsidR="0065314E" w:rsidRPr="0065314E" w:rsidRDefault="0065314E" w:rsidP="00F14AA8">
            <w:pPr>
              <w:rPr>
                <w:rFonts w:eastAsia="Times New Roman" w:cs="Arial"/>
                <w:color w:val="000000"/>
                <w:sz w:val="16"/>
                <w:szCs w:val="20"/>
                <w:highlight w:val="yellow"/>
                <w:lang w:val="de-DE" w:eastAsia="de-DE"/>
              </w:rPr>
            </w:pPr>
            <w:r w:rsidRPr="0065314E">
              <w:rPr>
                <w:rFonts w:eastAsia="Times New Roman" w:cs="Arial"/>
                <w:color w:val="000000"/>
                <w:sz w:val="16"/>
                <w:szCs w:val="20"/>
                <w:lang w:val="de-DE" w:eastAsia="de-DE"/>
              </w:rPr>
              <w:t>6</w:t>
            </w:r>
          </w:p>
        </w:tc>
        <w:tc>
          <w:tcPr>
            <w:tcW w:w="950" w:type="pct"/>
            <w:shd w:val="clear" w:color="auto" w:fill="92D050"/>
            <w:noWrap/>
            <w:vAlign w:val="center"/>
            <w:hideMark/>
          </w:tcPr>
          <w:p w14:paraId="3B1C6FDE" w14:textId="77777777" w:rsidR="0065314E" w:rsidRPr="0065314E" w:rsidRDefault="0065314E" w:rsidP="00F14AA8">
            <w:pPr>
              <w:rPr>
                <w:rFonts w:eastAsia="Times New Roman" w:cs="Arial"/>
                <w:color w:val="000000"/>
                <w:sz w:val="16"/>
                <w:szCs w:val="20"/>
                <w:highlight w:val="yellow"/>
                <w:lang w:val="de-DE" w:eastAsia="de-DE"/>
              </w:rPr>
            </w:pPr>
            <w:r w:rsidRPr="0065314E">
              <w:rPr>
                <w:sz w:val="16"/>
              </w:rPr>
              <w:t>546</w:t>
            </w:r>
          </w:p>
        </w:tc>
        <w:tc>
          <w:tcPr>
            <w:tcW w:w="300" w:type="pct"/>
            <w:shd w:val="clear" w:color="auto" w:fill="92D050"/>
            <w:noWrap/>
            <w:vAlign w:val="center"/>
            <w:hideMark/>
          </w:tcPr>
          <w:p w14:paraId="3B1C6FDF" w14:textId="77777777" w:rsidR="0065314E" w:rsidRPr="0065314E" w:rsidRDefault="0065314E" w:rsidP="00F14AA8">
            <w:pPr>
              <w:rPr>
                <w:rFonts w:eastAsia="Times New Roman"/>
                <w:color w:val="000000"/>
                <w:sz w:val="16"/>
                <w:highlight w:val="yellow"/>
                <w:lang w:val="de-DE" w:eastAsia="de-DE"/>
              </w:rPr>
            </w:pPr>
            <w:r w:rsidRPr="0065314E">
              <w:rPr>
                <w:rFonts w:eastAsia="Times New Roman"/>
                <w:color w:val="000000"/>
                <w:sz w:val="16"/>
                <w:lang w:val="de-DE" w:eastAsia="de-DE"/>
              </w:rPr>
              <w:t>C</w:t>
            </w:r>
          </w:p>
        </w:tc>
        <w:tc>
          <w:tcPr>
            <w:tcW w:w="1500" w:type="pct"/>
            <w:shd w:val="clear" w:color="auto" w:fill="92D050"/>
            <w:vAlign w:val="center"/>
          </w:tcPr>
          <w:p w14:paraId="3B1C6FE0" w14:textId="77777777" w:rsidR="0065314E" w:rsidRPr="004F60DF" w:rsidRDefault="0065314E" w:rsidP="00F14AA8">
            <w:pPr>
              <w:rPr>
                <w:rFonts w:eastAsia="Times New Roman"/>
                <w:color w:val="000000"/>
                <w:sz w:val="16"/>
                <w:lang w:eastAsia="de-DE"/>
              </w:rPr>
            </w:pPr>
            <w:r w:rsidRPr="004F60DF">
              <w:rPr>
                <w:rFonts w:eastAsia="Times New Roman"/>
                <w:color w:val="000000"/>
                <w:sz w:val="16"/>
                <w:lang w:eastAsia="de-DE"/>
              </w:rPr>
              <w:t xml:space="preserve">POScheduleNumber: </w:t>
            </w:r>
          </w:p>
          <w:p w14:paraId="3B1C6FE1" w14:textId="77777777" w:rsidR="0065314E" w:rsidRPr="004F60DF" w:rsidRDefault="0065314E" w:rsidP="00F14AA8">
            <w:pPr>
              <w:rPr>
                <w:rFonts w:eastAsia="Times New Roman"/>
                <w:color w:val="000000"/>
                <w:sz w:val="16"/>
                <w:lang w:eastAsia="de-DE"/>
              </w:rPr>
            </w:pPr>
          </w:p>
          <w:p w14:paraId="3B1C6FE2" w14:textId="77777777" w:rsidR="0065314E" w:rsidRPr="0065314E" w:rsidRDefault="0065314E" w:rsidP="00F14AA8">
            <w:pPr>
              <w:rPr>
                <w:rFonts w:eastAsia="Times New Roman"/>
                <w:color w:val="000000"/>
                <w:sz w:val="16"/>
                <w:lang w:eastAsia="de-DE"/>
              </w:rPr>
            </w:pPr>
            <w:r w:rsidRPr="0065314E">
              <w:rPr>
                <w:rFonts w:eastAsia="Times New Roman"/>
                <w:color w:val="000000"/>
                <w:sz w:val="16"/>
                <w:lang w:eastAsia="de-DE"/>
              </w:rPr>
              <w:t>PO ScheduleNumber (Do not display the PO Schedule Number for VMI)</w:t>
            </w:r>
          </w:p>
        </w:tc>
      </w:tr>
    </w:tbl>
    <w:p w14:paraId="3B1C6FE4" w14:textId="77777777" w:rsidR="00304586" w:rsidRDefault="00304586" w:rsidP="005A65E8"/>
    <w:p w14:paraId="3B1C6FE5" w14:textId="77777777" w:rsidR="00EB319E" w:rsidRDefault="00EB319E" w:rsidP="001642EB">
      <w:pPr>
        <w:pStyle w:val="berschrift4"/>
        <w:ind w:left="851" w:hanging="851"/>
      </w:pPr>
      <w:bookmarkStart w:id="61" w:name="_Toc319064772"/>
      <w:r w:rsidRPr="008023FF">
        <w:t>asram:</w:t>
      </w:r>
      <w:r w:rsidR="00EE728E">
        <w:t>SpecifiedCITradeBusiness</w:t>
      </w:r>
      <w:r w:rsidRPr="00EB319E">
        <w:t>Flag</w:t>
      </w:r>
      <w:bookmarkEnd w:id="61"/>
    </w:p>
    <w:p w14:paraId="3B1C6FE6" w14:textId="77777777" w:rsidR="0005210E" w:rsidRPr="0005210E" w:rsidRDefault="0005210E" w:rsidP="0005210E"/>
    <w:p w14:paraId="3B1C6FE7" w14:textId="77777777" w:rsidR="00EB319E" w:rsidRDefault="00F14AA8" w:rsidP="00F14AA8">
      <w:r>
        <w:rPr>
          <w:noProof/>
          <w:lang w:eastAsia="zh-TW"/>
        </w:rPr>
        <mc:AlternateContent>
          <mc:Choice Requires="wpg">
            <w:drawing>
              <wp:inline distT="0" distB="0" distL="0" distR="0" wp14:anchorId="3B1C711C" wp14:editId="3B1C711D">
                <wp:extent cx="5571504" cy="1345994"/>
                <wp:effectExtent l="0" t="0" r="10160" b="6985"/>
                <wp:docPr id="6219" name="Gruppieren 6219"/>
                <wp:cNvGraphicFramePr/>
                <a:graphic xmlns:a="http://schemas.openxmlformats.org/drawingml/2006/main">
                  <a:graphicData uri="http://schemas.microsoft.com/office/word/2010/wordprocessingGroup">
                    <wpg:wgp>
                      <wpg:cNvGrpSpPr/>
                      <wpg:grpSpPr>
                        <a:xfrm>
                          <a:off x="0" y="0"/>
                          <a:ext cx="5571504" cy="1345994"/>
                          <a:chOff x="0" y="0"/>
                          <a:chExt cx="5571504" cy="1345994"/>
                        </a:xfrm>
                      </wpg:grpSpPr>
                      <wps:wsp>
                        <wps:cNvPr id="5729" name="AutoShape 258"/>
                        <wps:cNvCnPr>
                          <a:cxnSpLocks noChangeShapeType="1"/>
                        </wps:cNvCnPr>
                        <wps:spPr bwMode="auto">
                          <a:xfrm>
                            <a:off x="3678865" y="15948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0" name="Rectangle 259"/>
                        <wps:cNvSpPr>
                          <a:spLocks noChangeArrowheads="1"/>
                        </wps:cNvSpPr>
                        <wps:spPr bwMode="auto">
                          <a:xfrm>
                            <a:off x="393404" y="414670"/>
                            <a:ext cx="2889250" cy="344805"/>
                          </a:xfrm>
                          <a:prstGeom prst="rect">
                            <a:avLst/>
                          </a:prstGeom>
                          <a:solidFill>
                            <a:srgbClr val="8DB3E2"/>
                          </a:solidFill>
                          <a:ln w="25400">
                            <a:solidFill>
                              <a:srgbClr val="000000"/>
                            </a:solidFill>
                            <a:miter lim="800000"/>
                            <a:headEnd/>
                            <a:tailEnd/>
                          </a:ln>
                        </wps:spPr>
                        <wps:txbx>
                          <w:txbxContent>
                            <w:p w14:paraId="3B1C71FD" w14:textId="77777777" w:rsidR="00413327" w:rsidRPr="00EE728E" w:rsidRDefault="00413327" w:rsidP="00A07FC2">
                              <w:pPr>
                                <w:rPr>
                                  <w:b/>
                                  <w:szCs w:val="20"/>
                                </w:rPr>
                              </w:pPr>
                              <w:r w:rsidRPr="00EE728E">
                                <w:rPr>
                                  <w:rFonts w:cs="Arial"/>
                                  <w:b/>
                                  <w:bCs/>
                                  <w:szCs w:val="20"/>
                                </w:rPr>
                                <w:t>asram:</w:t>
                              </w:r>
                              <w:r w:rsidRPr="00EE728E">
                                <w:rPr>
                                  <w:b/>
                                  <w:szCs w:val="20"/>
                                </w:rPr>
                                <w:t>SpecifiedCITrade</w:t>
                              </w:r>
                              <w:r>
                                <w:rPr>
                                  <w:b/>
                                  <w:szCs w:val="20"/>
                                </w:rPr>
                                <w:t>Business</w:t>
                              </w:r>
                              <w:r w:rsidRPr="00EE728E">
                                <w:rPr>
                                  <w:b/>
                                  <w:szCs w:val="20"/>
                                </w:rPr>
                                <w:t>Flag</w:t>
                              </w:r>
                            </w:p>
                          </w:txbxContent>
                        </wps:txbx>
                        <wps:bodyPr rot="0" vert="horz" wrap="square" lIns="91440" tIns="45720" rIns="91440" bIns="45720" anchor="t" anchorCtr="0" upright="1">
                          <a:noAutofit/>
                        </wps:bodyPr>
                      </wps:wsp>
                      <wps:wsp>
                        <wps:cNvPr id="5731" name="Rectangle 260"/>
                        <wps:cNvSpPr>
                          <a:spLocks noChangeArrowheads="1"/>
                        </wps:cNvSpPr>
                        <wps:spPr bwMode="auto">
                          <a:xfrm>
                            <a:off x="3296093" y="52099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32" name="Rectangle 261"/>
                        <wps:cNvSpPr>
                          <a:spLocks noChangeArrowheads="1"/>
                        </wps:cNvSpPr>
                        <wps:spPr bwMode="auto">
                          <a:xfrm>
                            <a:off x="4072269" y="871870"/>
                            <a:ext cx="14992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FE" w14:textId="77777777" w:rsidR="00413327" w:rsidRPr="002A6D83" w:rsidRDefault="00413327" w:rsidP="00A07FC2">
                              <w:r w:rsidRPr="002A6D83">
                                <w:rPr>
                                  <w:rFonts w:cs="Arial"/>
                                  <w:bCs/>
                                  <w:szCs w:val="20"/>
                                  <w:lang w:val="de-DE"/>
                                </w:rPr>
                                <w:t>asram:</w:t>
                              </w:r>
                              <w:r>
                                <w:rPr>
                                  <w:rFonts w:cs="Arial"/>
                                  <w:bCs/>
                                  <w:szCs w:val="20"/>
                                  <w:lang w:val="de-DE"/>
                                </w:rPr>
                                <w:t>Value</w:t>
                              </w:r>
                              <w:r w:rsidRPr="00EB319E">
                                <w:rPr>
                                  <w:rFonts w:cs="Arial"/>
                                  <w:bCs/>
                                  <w:szCs w:val="20"/>
                                  <w:lang w:val="de-DE"/>
                                </w:rPr>
                                <w:t>Indicator</w:t>
                              </w:r>
                            </w:p>
                          </w:txbxContent>
                        </wps:txbx>
                        <wps:bodyPr rot="0" vert="horz" wrap="square" lIns="91440" tIns="45720" rIns="91440" bIns="45720" anchor="t" anchorCtr="0" upright="1">
                          <a:noAutofit/>
                        </wps:bodyPr>
                      </wps:wsp>
                      <wps:wsp>
                        <wps:cNvPr id="5733" name="AutoShape 262"/>
                        <wps:cNvCnPr>
                          <a:cxnSpLocks noChangeShapeType="1"/>
                        </wps:cNvCnPr>
                        <wps:spPr bwMode="auto">
                          <a:xfrm>
                            <a:off x="3487479"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4" name="AutoShape 263"/>
                        <wps:cNvCnPr>
                          <a:cxnSpLocks noChangeShapeType="1"/>
                        </wps:cNvCnPr>
                        <wps:spPr bwMode="auto">
                          <a:xfrm>
                            <a:off x="3285460"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5" name="Rectangle 264"/>
                        <wps:cNvSpPr>
                          <a:spLocks noChangeArrowheads="1"/>
                        </wps:cNvSpPr>
                        <wps:spPr bwMode="auto">
                          <a:xfrm>
                            <a:off x="4072269" y="0"/>
                            <a:ext cx="12788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1FF" w14:textId="77777777" w:rsidR="00413327" w:rsidRPr="002A6D83" w:rsidRDefault="00413327" w:rsidP="00A07FC2">
                              <w:pPr>
                                <w:rPr>
                                  <w:szCs w:val="20"/>
                                </w:rPr>
                              </w:pPr>
                              <w:r w:rsidRPr="002A6D83">
                                <w:rPr>
                                  <w:rFonts w:cs="Arial"/>
                                  <w:bCs/>
                                  <w:szCs w:val="20"/>
                                  <w:lang w:val="de-DE"/>
                                </w:rPr>
                                <w:t>asram:</w:t>
                              </w:r>
                              <w:r>
                                <w:rPr>
                                  <w:rFonts w:cs="Arial"/>
                                  <w:bCs/>
                                  <w:szCs w:val="20"/>
                                  <w:lang w:val="de-DE"/>
                                </w:rPr>
                                <w:t>Type</w:t>
                              </w:r>
                              <w:r w:rsidRPr="00EB319E">
                                <w:rPr>
                                  <w:rFonts w:cs="Arial"/>
                                  <w:bCs/>
                                  <w:szCs w:val="20"/>
                                  <w:lang w:val="de-DE"/>
                                </w:rPr>
                                <w:t>Code</w:t>
                              </w:r>
                            </w:p>
                          </w:txbxContent>
                        </wps:txbx>
                        <wps:bodyPr rot="0" vert="horz" wrap="square" lIns="91440" tIns="45720" rIns="91440" bIns="45720" anchor="t" anchorCtr="0" upright="1">
                          <a:noAutofit/>
                        </wps:bodyPr>
                      </wps:wsp>
                      <wps:wsp>
                        <wps:cNvPr id="5736" name="AutoShape 265"/>
                        <wps:cNvCnPr>
                          <a:cxnSpLocks noChangeShapeType="1"/>
                        </wps:cNvCnPr>
                        <wps:spPr bwMode="auto">
                          <a:xfrm>
                            <a:off x="3678865" y="159489"/>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37" name="AutoShape 266"/>
                        <wps:cNvCnPr>
                          <a:cxnSpLocks noChangeShapeType="1"/>
                        </wps:cNvCnPr>
                        <wps:spPr bwMode="auto">
                          <a:xfrm>
                            <a:off x="3678865" y="105262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7" name="Rechteck 6167"/>
                        <wps:cNvSpPr>
                          <a:spLocks noChangeArrowheads="1"/>
                        </wps:cNvSpPr>
                        <wps:spPr bwMode="auto">
                          <a:xfrm>
                            <a:off x="0" y="446568"/>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00" w14:textId="77777777" w:rsidR="00413327" w:rsidRDefault="00413327" w:rsidP="00F14AA8">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99" name="Rechteck 6199"/>
                        <wps:cNvSpPr>
                          <a:spLocks noChangeArrowheads="1"/>
                        </wps:cNvSpPr>
                        <wps:spPr bwMode="auto">
                          <a:xfrm>
                            <a:off x="3785190" y="1052624"/>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01" w14:textId="77777777" w:rsidR="00413327" w:rsidRDefault="00413327" w:rsidP="00F14AA8">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217" name="Rechteck 6217"/>
                        <wps:cNvSpPr>
                          <a:spLocks noChangeArrowheads="1"/>
                        </wps:cNvSpPr>
                        <wps:spPr bwMode="auto">
                          <a:xfrm>
                            <a:off x="3646967" y="170121"/>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02" w14:textId="77777777" w:rsidR="00413327" w:rsidRDefault="00413327" w:rsidP="00F14AA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19" o:spid="_x0000_s1477" style="width:438.7pt;height:106pt;mso-position-horizontal-relative:char;mso-position-vertical-relative:line" coordsize="55715,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">
                <v:shape id="AutoShape 258" o:spid="_x0000_s1478" type="#_x0000_t32" style="position:absolute;left:36788;top:159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o+ccAAADdAAAADwAAAGRycy9kb3ducmV2LnhtbESPQWvCQBSE74L/YXmF3nRTSZsaXaUU&#10;giJUiS32+sg+k2D2bchuY/rv3ULB4zAz3zDL9WAa0VPnassKnqYRCOLC6ppLBV+f2eQVhPPIGhvL&#10;pOCXHKxX49ESU22vnFN/9KUIEHYpKqi8b1MpXVGRQTe1LXHwzrYz6IPsSqk7vAa4aeQsil6kwZrD&#10;QoUtvVdUXI4/RkF/OO2TrO03B1+e4nwXz7/RfCj1+DC8LUB4Gvw9/N/eagXPyWwOf2/C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wOj5xwAAAN0AAAAPAAAAAAAA&#10;AAAAAAAAAKECAABkcnMvZG93bnJldi54bWxQSwUGAAAAAAQABAD5AAAAlQMAAAAA&#10;" strokeweight="2pt"/>
                <v:rect id="Rectangle 259" o:spid="_x0000_s1479" style="position:absolute;left:3934;top:4146;width:288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AvcMA&#10;AADdAAAADwAAAGRycy9kb3ducmV2LnhtbERPz2vCMBS+C/sfwhvsZlMdc65rFFEK4mGwbuD1rXlr&#10;is1LaaLt/OvNYeDx4/udr0fbigv1vnGsYJakIIgrpxuuFXx/FdMlCB+QNbaOScEfeVivHiY5ZtoN&#10;/EmXMtQihrDPUIEJocuk9JUhiz5xHXHkfl1vMUTY11L3OMRw28p5mi6kxYZjg8GOtoaqU3m2Cnbn&#10;oymuzvjDBzVX/YNu+zbfK/X0OG7eQQQaw138795rBS+vz3F/fBOf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CAvcMAAADdAAAADwAAAAAAAAAAAAAAAACYAgAAZHJzL2Rv&#10;d25yZXYueG1sUEsFBgAAAAAEAAQA9QAAAIgDAAAAAA==&#10;" fillcolor="#8db3e2" strokeweight="2pt">
                  <v:textbox>
                    <w:txbxContent>
                      <w:p w:rsidR="001767C7" w:rsidRPr="00EE728E" w:rsidRDefault="001767C7" w:rsidP="00A07FC2">
                        <w:pPr>
                          <w:rPr>
                            <w:b/>
                            <w:szCs w:val="20"/>
                          </w:rPr>
                        </w:pPr>
                        <w:proofErr w:type="spellStart"/>
                        <w:proofErr w:type="gramStart"/>
                        <w:r w:rsidRPr="00EE728E">
                          <w:rPr>
                            <w:rFonts w:cs="Arial"/>
                            <w:b/>
                            <w:bCs/>
                            <w:szCs w:val="20"/>
                          </w:rPr>
                          <w:t>asram:</w:t>
                        </w:r>
                        <w:proofErr w:type="gramEnd"/>
                        <w:r w:rsidRPr="00EE728E">
                          <w:rPr>
                            <w:b/>
                            <w:szCs w:val="20"/>
                          </w:rPr>
                          <w:t>SpecifiedCITrade</w:t>
                        </w:r>
                        <w:r>
                          <w:rPr>
                            <w:b/>
                            <w:szCs w:val="20"/>
                          </w:rPr>
                          <w:t>Business</w:t>
                        </w:r>
                        <w:r w:rsidRPr="00EE728E">
                          <w:rPr>
                            <w:b/>
                            <w:szCs w:val="20"/>
                          </w:rPr>
                          <w:t>Flag</w:t>
                        </w:r>
                        <w:proofErr w:type="spellEnd"/>
                      </w:p>
                    </w:txbxContent>
                  </v:textbox>
                </v:rect>
                <v:rect id="Rectangle 260" o:spid="_x0000_s1480" style="position:absolute;left:32960;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tJ6cUA&#10;AADdAAAADwAAAGRycy9kb3ducmV2LnhtbESPQWsCMRSE74L/ITyhN81qscpqFCmUFqSg23p/bF53&#10;l25e1iSraX99IxQ8DjPzDbPeRtOKCznfWFYwnWQgiEurG64UfH68jJcgfEDW2FomBT/kYbsZDtaY&#10;a3vlI12KUIkEYZ+jgjqELpfSlzUZ9BPbESfvyzqDIUlXSe3wmuCmlbMse5IGG04LNXb0XFP5XfRG&#10;Qfc+718X5737PS37Q4n7aMMsKvUwirsViEAx3MP/7TetYL54nMLtTX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O0npxQAAAN0AAAAPAAAAAAAAAAAAAAAAAJgCAABkcnMv&#10;ZG93bnJldi54bWxQSwUGAAAAAAQABAD1AAAAigMAAAAA&#10;" strokeweight="2pt"/>
                <v:rect id="Rectangle 261" o:spid="_x0000_s1481" style="position:absolute;left:40722;top:8718;width:149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9/C8YA&#10;AADdAAAADwAAAGRycy9kb3ducmV2LnhtbESPzWrDMBCE74G8g9hALyWRnf44uFFCaSktPdVOyHmx&#10;NraptTKSmihvXxUKOQ6z883OehvNIE7kfG9ZQb7IQBA3VvfcKtjv3uYrED4gaxwsk4ILedhuppM1&#10;ltqeuaJTHVqRIOxLVNCFMJZS+qYjg35hR+LkHa0zGJJ0rdQOzwluBrnMskdpsOfU0OFILx013/WP&#10;SW/ksTrU77cX+2lfqz7X7v4rFkrdzOLzE4hAMVyP/9MfWsFDcbeEvzUJAX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9/C8YAAADdAAAADwAAAAAAAAAAAAAAAACYAgAAZHJz&#10;L2Rvd25yZXYueG1sUEsFBgAAAAAEAAQA9QAAAIsDAAAAAA==&#10;" filled="f" fillcolor="#8db3e2" strokeweight="2pt">
                  <v:textbox>
                    <w:txbxContent>
                      <w:p w:rsidR="001767C7" w:rsidRPr="002A6D83" w:rsidRDefault="001767C7" w:rsidP="00A07FC2">
                        <w:proofErr w:type="spellStart"/>
                        <w:r w:rsidRPr="002A6D83">
                          <w:rPr>
                            <w:rFonts w:cs="Arial"/>
                            <w:bCs/>
                            <w:szCs w:val="20"/>
                            <w:lang w:val="de-DE"/>
                          </w:rPr>
                          <w:t>asram:</w:t>
                        </w:r>
                        <w:r>
                          <w:rPr>
                            <w:rFonts w:cs="Arial"/>
                            <w:bCs/>
                            <w:szCs w:val="20"/>
                            <w:lang w:val="de-DE"/>
                          </w:rPr>
                          <w:t>Value</w:t>
                        </w:r>
                        <w:r w:rsidRPr="00EB319E">
                          <w:rPr>
                            <w:rFonts w:cs="Arial"/>
                            <w:bCs/>
                            <w:szCs w:val="20"/>
                            <w:lang w:val="de-DE"/>
                          </w:rPr>
                          <w:t>Indicator</w:t>
                        </w:r>
                        <w:proofErr w:type="spellEnd"/>
                      </w:p>
                    </w:txbxContent>
                  </v:textbox>
                </v:rect>
                <v:shape id="AutoShape 262" o:spid="_x0000_s1482" type="#_x0000_t32" style="position:absolute;left:34874;top:606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FJzsYAAADdAAAADwAAAGRycy9kb3ducmV2LnhtbESP3WrCQBSE74W+w3IK3unG+tdGVykF&#10;UYQatEVvD9ljEpo9G7JrjG/vCkIvh5n5hpkvW1OKhmpXWFYw6EcgiFOrC84U/P6seu8gnEfWWFom&#10;BTdysFy8dOYYa3vlPTUHn4kAYRejgtz7KpbSpTkZdH1bEQfvbGuDPsg6k7rGa4CbUr5F0UQaLDgs&#10;5FjRV07p3+FiFDTJcTddVc068dlxtN+OPk5ovpXqvrafMxCeWv8ffrY3WsF4OhzC4014AnJ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xSc7GAAAA3QAAAA8AAAAAAAAA&#10;AAAAAAAAoQIAAGRycy9kb3ducmV2LnhtbFBLBQYAAAAABAAEAPkAAACUAwAAAAA=&#10;" strokeweight="2pt"/>
                <v:shape id="AutoShape 263" o:spid="_x0000_s1483" type="#_x0000_t32" style="position:absolute;left:32854;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jRusYAAADdAAAADwAAAGRycy9kb3ducmV2LnhtbESPQWvCQBSE70L/w/IEb7qxxqqpqxRB&#10;lIIVrej1kX1NQrNvQ3aN8d+7BaHHYWa+YebL1pSiodoVlhUMBxEI4tTqgjMFp+91fwrCeWSNpWVS&#10;cCcHy8VLZ46Jtjc+UHP0mQgQdgkqyL2vEildmpNBN7AVcfB+bG3QB1lnUtd4C3BTytcoepMGCw4L&#10;OVa0yin9PV6NgmZ//pqsq2az99k5PnzGswuanVK9bvvxDsJT6//Dz/ZWKxhPRjH8vQ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Y0brGAAAA3QAAAA8AAAAAAAAA&#10;AAAAAAAAoQIAAGRycy9kb3ducmV2LnhtbFBLBQYAAAAABAAEAPkAAACUAwAAAAA=&#10;" strokeweight="2pt"/>
                <v:rect id="Rectangle 264" o:spid="_x0000_s1484" style="position:absolute;left:40722;width:127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bnf8YA&#10;AADdAAAADwAAAGRycy9kb3ducmV2LnhtbESPQWsCMRCF7wX/QxihF6nZbWuVrVGkpVh66q7iedhM&#10;dxc3kyVJNf77RhB6fLx535u3XEfTixM531lWkE8zEMS11R03Cva7j4cFCB+QNfaWScGFPKxXo7sl&#10;FtqeuaRTFRqRIOwLVNCGMBRS+rolg35qB+Lk/VhnMCTpGqkdnhPc9PIxy16kwY5TQ4sDvbVUH6tf&#10;k97IY3motpOL/bLvZZdr9/wd50rdj+PmFUSgGP6Pb+lPrWA2f5rB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6bnf8YAAADdAAAADwAAAAAAAAAAAAAAAACYAgAAZHJz&#10;L2Rvd25yZXYueG1sUEsFBgAAAAAEAAQA9QAAAIsDAAAAAA==&#10;" filled="f" fillcolor="#8db3e2" strokeweight="2pt">
                  <v:textbox>
                    <w:txbxContent>
                      <w:p w:rsidR="001767C7" w:rsidRPr="002A6D83" w:rsidRDefault="001767C7" w:rsidP="00A07FC2">
                        <w:pPr>
                          <w:rPr>
                            <w:szCs w:val="20"/>
                          </w:rPr>
                        </w:pPr>
                        <w:proofErr w:type="spellStart"/>
                        <w:r w:rsidRPr="002A6D83">
                          <w:rPr>
                            <w:rFonts w:cs="Arial"/>
                            <w:bCs/>
                            <w:szCs w:val="20"/>
                            <w:lang w:val="de-DE"/>
                          </w:rPr>
                          <w:t>asram:</w:t>
                        </w:r>
                        <w:r>
                          <w:rPr>
                            <w:rFonts w:cs="Arial"/>
                            <w:bCs/>
                            <w:szCs w:val="20"/>
                            <w:lang w:val="de-DE"/>
                          </w:rPr>
                          <w:t>Type</w:t>
                        </w:r>
                        <w:r w:rsidRPr="00EB319E">
                          <w:rPr>
                            <w:rFonts w:cs="Arial"/>
                            <w:bCs/>
                            <w:szCs w:val="20"/>
                            <w:lang w:val="de-DE"/>
                          </w:rPr>
                          <w:t>Code</w:t>
                        </w:r>
                        <w:proofErr w:type="spellEnd"/>
                      </w:p>
                    </w:txbxContent>
                  </v:textbox>
                </v:rect>
                <v:shape id="AutoShape 265" o:spid="_x0000_s1485" type="#_x0000_t32" style="position:absolute;left:36788;top:159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bqVscAAADdAAAADwAAAGRycy9kb3ducmV2LnhtbESP3WrCQBSE7wu+w3KE3tVNrb+pq5SC&#10;VAQbjJLeHrKnSTB7NmS3Mb59tyD0cpiZb5jVpje16Kh1lWUFz6MIBHFudcWFgvNp+7QA4Tyyxtoy&#10;KbiRg8168LDCWNsrH6lLfSEChF2MCkrvm1hKl5dk0I1sQxy8b9sa9EG2hdQtXgPc1HIcRTNpsOKw&#10;UGJD7yXll/THKOiS7HO+bbqPxBfZ5LifLL/QHJR6HPZvryA89f4/fG/vtILp/GUGf2/C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hupWxwAAAN0AAAAPAAAAAAAA&#10;AAAAAAAAAKECAABkcnMvZG93bnJldi54bWxQSwUGAAAAAAQABAD5AAAAlQMAAAAA&#10;" strokeweight="2pt"/>
                <v:shape id="AutoShape 266" o:spid="_x0000_s1486" type="#_x0000_t32" style="position:absolute;left:36788;top:1052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pPzcYAAADdAAAADwAAAGRycy9kb3ducmV2LnhtbESP3WrCQBSE7wu+w3IK3tVNWzU2ukop&#10;iFJQ8Qd7e8gek2D2bMiuMb69WxC8HGbmG2Yya00pGqpdYVnBey8CQZxaXXCm4LCfv41AOI+ssbRM&#10;Cm7kYDbtvEww0fbKW2p2PhMBwi5BBbn3VSKlS3My6Hq2Ig7eydYGfZB1JnWN1wA3pfyIoqE0WHBY&#10;yLGin5zS8+5iFDSb4zqeV81i47Njf/vb//pDs1Kq+9p+j0F4av0z/GgvtYJB/BnD/5vwBOT0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KT83GAAAA3QAAAA8AAAAAAAAA&#10;AAAAAAAAoQIAAGRycy9kb3ducmV2LnhtbFBLBQYAAAAABAAEAPkAAACUAwAAAAA=&#10;" strokeweight="2pt"/>
                <v:rect id="Rechteck 6167" o:spid="_x0000_s1487" style="position:absolute;top:4465;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aMjMYA&#10;AADdAAAADwAAAGRycy9kb3ducmV2LnhtbESPT2vCQBTE7wW/w/IEL0U3ekgluooI0lAK0vjn/Mg+&#10;k2D2bcxuk/TbdwsFj8PM/IZZbwdTi45aV1lWMJ9FIIhzqysuFJxPh+kShPPIGmvLpOCHHGw3o5c1&#10;Jtr2/EVd5gsRIOwSVFB63yRSurwkg25mG+Lg3Wxr0AfZFlK32Ae4qeUiimJpsOKwUGJD+5Lye/Zt&#10;FPT5sbuePt/l8fWaWn6kj312+VBqMh52KxCeBv8M/7dTrSCex2/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aMjMYAAADdAAAADwAAAAAAAAAAAAAAAACYAgAAZHJz&#10;L2Rvd25yZXYueG1sUEsFBgAAAAAEAAQA9QAAAIsDAAAAAA==&#10;" filled="f" stroked="f">
                  <v:textbox>
                    <w:txbxContent>
                      <w:p w:rsidR="001767C7" w:rsidRDefault="001767C7" w:rsidP="00F14AA8">
                        <w:pPr>
                          <w:rPr>
                            <w:rFonts w:cs="Arial"/>
                            <w:b/>
                            <w:sz w:val="24"/>
                            <w:szCs w:val="24"/>
                            <w:lang w:val="de-DE"/>
                          </w:rPr>
                        </w:pPr>
                        <w:r>
                          <w:rPr>
                            <w:rFonts w:cs="Arial"/>
                            <w:b/>
                            <w:sz w:val="24"/>
                            <w:szCs w:val="24"/>
                            <w:lang w:val="de-DE"/>
                          </w:rPr>
                          <w:t>0..*</w:t>
                        </w:r>
                      </w:p>
                    </w:txbxContent>
                  </v:textbox>
                </v:rect>
                <v:rect id="Rechteck 6199" o:spid="_x0000_s1488" style="position:absolute;left:37851;top:10526;width:29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DNQsYA&#10;AADdAAAADwAAAGRycy9kb3ducmV2LnhtbESPT2vCQBTE7wW/w/IEL0U3epAaXUUEaZCCNP45P7LP&#10;JJh9G7PbJH77bqHgcZiZ3zCrTW8q0VLjSssKppMIBHFmdcm5gvNpP/4A4TyyxsoyKXiSg8168LbC&#10;WNuOv6lNfS4ChF2MCgrv61hKlxVk0E1sTRy8m20M+iCbXOoGuwA3lZxF0VwaLDksFFjTrqDsnv4Y&#10;BV12bK+nr095fL8mlh/JY5deDkqNhv12CcJT71/h/3aiFcyniwX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DNQsYAAADdAAAADwAAAAAAAAAAAAAAAACYAgAAZHJz&#10;L2Rvd25yZXYueG1sUEsFBgAAAAAEAAQA9QAAAIsDAAAAAA==&#10;" filled="f" stroked="f">
                  <v:textbox>
                    <w:txbxContent>
                      <w:p w:rsidR="001767C7" w:rsidRDefault="001767C7" w:rsidP="00F14AA8">
                        <w:pPr>
                          <w:rPr>
                            <w:rFonts w:cs="Arial"/>
                            <w:b/>
                            <w:sz w:val="24"/>
                            <w:szCs w:val="24"/>
                            <w:lang w:val="de-DE"/>
                          </w:rPr>
                        </w:pPr>
                        <w:r>
                          <w:rPr>
                            <w:rFonts w:cs="Arial"/>
                            <w:b/>
                            <w:sz w:val="24"/>
                            <w:szCs w:val="24"/>
                            <w:lang w:val="de-DE"/>
                          </w:rPr>
                          <w:t>1</w:t>
                        </w:r>
                      </w:p>
                    </w:txbxContent>
                  </v:textbox>
                </v:rect>
                <v:rect id="Rechteck 6217" o:spid="_x0000_s1489" style="position:absolute;left:36469;top:1701;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ejcYA&#10;AADdAAAADwAAAGRycy9kb3ducmV2LnhtbESPT2vCQBTE7wW/w/KEXopu9GAluooIYpCCNP45P7LP&#10;JJh9G7PbJH77bqHgcZiZ3zDLdW8q0VLjSssKJuMIBHFmdcm5gvNpN5qDcB5ZY2WZFDzJwXo1eFti&#10;rG3H39SmPhcBwi5GBYX3dSylywoy6Ma2Jg7ezTYGfZBNLnWDXYCbSk6jaCYNlhwWCqxpW1B2T3+M&#10;gi47ttfT114eP66J5Ufy2KaXg1Lvw36zAOGp96/wfzvRCmbTySf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ejcYAAADdAAAADwAAAAAAAAAAAAAAAACYAgAAZHJz&#10;L2Rvd25yZXYueG1sUEsFBgAAAAAEAAQA9QAAAIsDAAAAAA==&#10;" filled="f" stroked="f">
                  <v:textbox>
                    <w:txbxContent>
                      <w:p w:rsidR="001767C7" w:rsidRDefault="001767C7" w:rsidP="00F14AA8">
                        <w:pPr>
                          <w:rPr>
                            <w:rFonts w:cs="Arial"/>
                            <w:b/>
                            <w:sz w:val="24"/>
                            <w:szCs w:val="24"/>
                            <w:lang w:val="de-DE"/>
                          </w:rPr>
                        </w:pPr>
                        <w:r>
                          <w:rPr>
                            <w:rFonts w:cs="Arial"/>
                            <w:b/>
                            <w:sz w:val="24"/>
                            <w:szCs w:val="24"/>
                            <w:lang w:val="de-DE"/>
                          </w:rPr>
                          <w:t>0..1</w:t>
                        </w:r>
                      </w:p>
                    </w:txbxContent>
                  </v:textbox>
                </v:rect>
                <w10:anchorlock/>
              </v:group>
            </w:pict>
          </mc:Fallback>
        </mc:AlternateContent>
      </w:r>
    </w:p>
    <w:p w14:paraId="3B1C6FE8" w14:textId="77777777" w:rsidR="00EB319E" w:rsidRDefault="00EB319E" w:rsidP="00F14AA8"/>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6FF0" w14:textId="77777777" w:rsidTr="0065314E">
        <w:trPr>
          <w:cantSplit/>
          <w:trHeight w:val="329"/>
          <w:tblHeader/>
          <w:jc w:val="center"/>
        </w:trPr>
        <w:tc>
          <w:tcPr>
            <w:tcW w:w="1050" w:type="pct"/>
            <w:shd w:val="clear" w:color="auto" w:fill="FFFFCC"/>
            <w:vAlign w:val="center"/>
          </w:tcPr>
          <w:p w14:paraId="3B1C6FE9"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6FEA"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6FEB"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6FEC"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6FED"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6FEE" w14:textId="77777777" w:rsidR="0065314E" w:rsidRPr="0065314E" w:rsidRDefault="0065314E" w:rsidP="00F14AA8">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6FEF" w14:textId="77777777" w:rsidR="0065314E" w:rsidRPr="0065314E" w:rsidRDefault="0065314E" w:rsidP="00F14AA8">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6FFA" w14:textId="77777777" w:rsidTr="00F14AA8">
        <w:trPr>
          <w:cantSplit/>
          <w:jc w:val="center"/>
        </w:trPr>
        <w:tc>
          <w:tcPr>
            <w:tcW w:w="1050" w:type="pct"/>
            <w:shd w:val="clear" w:color="auto" w:fill="92D050"/>
            <w:vAlign w:val="center"/>
          </w:tcPr>
          <w:p w14:paraId="3B1C6FF1" w14:textId="77777777" w:rsidR="0065314E" w:rsidRPr="0065314E" w:rsidRDefault="0065314E" w:rsidP="00F14AA8">
            <w:pPr>
              <w:rPr>
                <w:rFonts w:eastAsia="Times New Roman" w:cs="Arial"/>
                <w:color w:val="000000"/>
                <w:sz w:val="16"/>
                <w:szCs w:val="20"/>
                <w:lang w:eastAsia="de-DE"/>
              </w:rPr>
            </w:pPr>
            <w:r w:rsidRPr="0065314E">
              <w:rPr>
                <w:rFonts w:cs="Arial"/>
                <w:bCs/>
                <w:sz w:val="16"/>
                <w:szCs w:val="20"/>
                <w:lang w:val="de-DE"/>
              </w:rPr>
              <w:t>asram:ValueIndicator</w:t>
            </w:r>
          </w:p>
        </w:tc>
        <w:tc>
          <w:tcPr>
            <w:tcW w:w="450" w:type="pct"/>
            <w:shd w:val="clear" w:color="auto" w:fill="92D050"/>
            <w:vAlign w:val="center"/>
          </w:tcPr>
          <w:p w14:paraId="3B1C6FF2"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Boolean</w:t>
            </w:r>
          </w:p>
        </w:tc>
        <w:tc>
          <w:tcPr>
            <w:tcW w:w="400" w:type="pct"/>
            <w:shd w:val="clear" w:color="auto" w:fill="92D050"/>
            <w:vAlign w:val="center"/>
          </w:tcPr>
          <w:p w14:paraId="3B1C6FF3"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w:t>
            </w:r>
          </w:p>
        </w:tc>
        <w:tc>
          <w:tcPr>
            <w:tcW w:w="350" w:type="pct"/>
            <w:shd w:val="clear" w:color="auto" w:fill="92D050"/>
            <w:vAlign w:val="center"/>
          </w:tcPr>
          <w:p w14:paraId="3B1C6FF4"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6FF5" w14:textId="77777777" w:rsidR="0065314E" w:rsidRPr="0065314E" w:rsidRDefault="0065314E" w:rsidP="00F14AA8">
            <w:pPr>
              <w:rPr>
                <w:rFonts w:eastAsia="Times New Roman" w:cs="Arial"/>
                <w:color w:val="000000"/>
                <w:sz w:val="16"/>
                <w:szCs w:val="20"/>
                <w:lang w:eastAsia="de-DE"/>
              </w:rPr>
            </w:pPr>
            <w:r w:rsidRPr="0065314E">
              <w:rPr>
                <w:rFonts w:cs="Arial"/>
                <w:sz w:val="16"/>
                <w:szCs w:val="20"/>
              </w:rPr>
              <w:t>true</w:t>
            </w:r>
          </w:p>
        </w:tc>
        <w:tc>
          <w:tcPr>
            <w:tcW w:w="300" w:type="pct"/>
            <w:shd w:val="clear" w:color="auto" w:fill="92D050"/>
            <w:vAlign w:val="center"/>
          </w:tcPr>
          <w:p w14:paraId="3B1C6FF6"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6FF7"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If “asram:TypeCode” is equal to Value "FD", the following assignment is valid</w:t>
            </w:r>
          </w:p>
          <w:p w14:paraId="3B1C6FF8" w14:textId="77777777" w:rsidR="0065314E" w:rsidRPr="0065314E" w:rsidRDefault="0065314E" w:rsidP="00F14AA8">
            <w:pPr>
              <w:rPr>
                <w:rFonts w:eastAsia="Times New Roman" w:cs="Arial"/>
                <w:color w:val="000000"/>
                <w:sz w:val="16"/>
                <w:szCs w:val="20"/>
                <w:lang w:eastAsia="de-DE"/>
              </w:rPr>
            </w:pPr>
          </w:p>
          <w:p w14:paraId="3B1C6FF9" w14:textId="77777777" w:rsidR="0065314E" w:rsidRPr="0065314E" w:rsidRDefault="0065314E" w:rsidP="00F14AA8">
            <w:pPr>
              <w:rPr>
                <w:rFonts w:eastAsia="Times New Roman" w:cs="Arial"/>
                <w:color w:val="000000"/>
                <w:sz w:val="16"/>
                <w:szCs w:val="20"/>
                <w:lang w:eastAsia="de-DE"/>
              </w:rPr>
            </w:pPr>
            <w:r w:rsidRPr="0065314E">
              <w:rPr>
                <w:rFonts w:eastAsia="Times New Roman" w:cs="Arial"/>
                <w:color w:val="000000"/>
                <w:sz w:val="16"/>
                <w:szCs w:val="20"/>
                <w:lang w:eastAsia="de-DE"/>
              </w:rPr>
              <w:t>FinalDeliveryFlag</w:t>
            </w:r>
          </w:p>
        </w:tc>
      </w:tr>
    </w:tbl>
    <w:p w14:paraId="3B1C6FFB" w14:textId="77777777" w:rsidR="009C57D6" w:rsidRPr="009C57D6" w:rsidRDefault="009C57D6" w:rsidP="009C57D6"/>
    <w:p w14:paraId="3B1C6FFC" w14:textId="77777777" w:rsidR="00EB319E" w:rsidRDefault="00EB319E" w:rsidP="001642EB">
      <w:pPr>
        <w:pStyle w:val="berschrift4"/>
        <w:ind w:left="851" w:hanging="851"/>
      </w:pPr>
      <w:bookmarkStart w:id="62" w:name="_Toc319064773"/>
      <w:r w:rsidRPr="008023FF">
        <w:t>asram:</w:t>
      </w:r>
      <w:r w:rsidR="00EE728E">
        <w:t>SellerCITrade</w:t>
      </w:r>
      <w:r w:rsidRPr="00EB319E">
        <w:t>Party</w:t>
      </w:r>
      <w:bookmarkEnd w:id="62"/>
    </w:p>
    <w:p w14:paraId="3B1C6FFD" w14:textId="77777777" w:rsidR="00F566BC" w:rsidRPr="00F566BC" w:rsidRDefault="00F566BC" w:rsidP="00F566BC"/>
    <w:p w14:paraId="3B1C6FFE" w14:textId="77777777" w:rsidR="00EB319E" w:rsidRDefault="00F566BC" w:rsidP="00F566BC">
      <w:r>
        <w:rPr>
          <w:noProof/>
          <w:lang w:eastAsia="zh-TW"/>
        </w:rPr>
        <mc:AlternateContent>
          <mc:Choice Requires="wpg">
            <w:drawing>
              <wp:inline distT="0" distB="0" distL="0" distR="0" wp14:anchorId="3B1C711E" wp14:editId="3B1C711F">
                <wp:extent cx="4906542" cy="484756"/>
                <wp:effectExtent l="0" t="0" r="27940" b="0"/>
                <wp:docPr id="6231" name="Gruppieren 6231"/>
                <wp:cNvGraphicFramePr/>
                <a:graphic xmlns:a="http://schemas.openxmlformats.org/drawingml/2006/main">
                  <a:graphicData uri="http://schemas.microsoft.com/office/word/2010/wordprocessingGroup">
                    <wpg:wgp>
                      <wpg:cNvGrpSpPr/>
                      <wpg:grpSpPr>
                        <a:xfrm>
                          <a:off x="0" y="0"/>
                          <a:ext cx="4906542" cy="484756"/>
                          <a:chOff x="0" y="0"/>
                          <a:chExt cx="4906542" cy="484756"/>
                        </a:xfrm>
                      </wpg:grpSpPr>
                      <wps:wsp>
                        <wps:cNvPr id="5720" name="Rectangle 238"/>
                        <wps:cNvSpPr>
                          <a:spLocks noChangeArrowheads="1"/>
                        </wps:cNvSpPr>
                        <wps:spPr bwMode="auto">
                          <a:xfrm>
                            <a:off x="414670" y="0"/>
                            <a:ext cx="1851660" cy="344805"/>
                          </a:xfrm>
                          <a:prstGeom prst="rect">
                            <a:avLst/>
                          </a:prstGeom>
                          <a:solidFill>
                            <a:srgbClr val="8DB3E2"/>
                          </a:solidFill>
                          <a:ln w="25400">
                            <a:solidFill>
                              <a:srgbClr val="000000"/>
                            </a:solidFill>
                            <a:miter lim="800000"/>
                            <a:headEnd/>
                            <a:tailEnd/>
                          </a:ln>
                        </wps:spPr>
                        <wps:txbx>
                          <w:txbxContent>
                            <w:p w14:paraId="3B1C7203" w14:textId="77777777" w:rsidR="00413327" w:rsidRPr="00EE728E" w:rsidRDefault="00413327" w:rsidP="00EB319E">
                              <w:pPr>
                                <w:rPr>
                                  <w:b/>
                                  <w:szCs w:val="20"/>
                                </w:rPr>
                              </w:pPr>
                              <w:r w:rsidRPr="00EE728E">
                                <w:rPr>
                                  <w:rFonts w:cs="Arial"/>
                                  <w:b/>
                                  <w:bCs/>
                                  <w:szCs w:val="20"/>
                                </w:rPr>
                                <w:t>asram:</w:t>
                              </w:r>
                              <w:r w:rsidRPr="00EE728E">
                                <w:rPr>
                                  <w:b/>
                                  <w:szCs w:val="20"/>
                                </w:rPr>
                                <w:t>SellerCITradeParty</w:t>
                              </w:r>
                            </w:p>
                          </w:txbxContent>
                        </wps:txbx>
                        <wps:bodyPr rot="0" vert="horz" wrap="square" lIns="91440" tIns="45720" rIns="91440" bIns="45720" anchor="t" anchorCtr="0" upright="1">
                          <a:noAutofit/>
                        </wps:bodyPr>
                      </wps:wsp>
                      <wps:wsp>
                        <wps:cNvPr id="5721" name="AutoShape 239"/>
                        <wps:cNvCnPr>
                          <a:cxnSpLocks noChangeShapeType="1"/>
                        </wps:cNvCnPr>
                        <wps:spPr bwMode="auto">
                          <a:xfrm>
                            <a:off x="2466754"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3" name="Rectangle 241"/>
                        <wps:cNvSpPr>
                          <a:spLocks noChangeArrowheads="1"/>
                        </wps:cNvSpPr>
                        <wps:spPr bwMode="auto">
                          <a:xfrm>
                            <a:off x="3040912" y="0"/>
                            <a:ext cx="18656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04" w14:textId="77777777" w:rsidR="00413327" w:rsidRPr="00C9342C" w:rsidRDefault="00413327" w:rsidP="00EB319E">
                              <w:r w:rsidRPr="00DC42C5">
                                <w:rPr>
                                  <w:rFonts w:cs="Arial"/>
                                  <w:bCs/>
                                  <w:szCs w:val="20"/>
                                </w:rPr>
                                <w:t>asram:</w:t>
                              </w:r>
                              <w:r>
                                <w:rPr>
                                  <w:rFonts w:cs="Arial"/>
                                  <w:bCs/>
                                  <w:szCs w:val="20"/>
                                </w:rPr>
                                <w:t>Identification</w:t>
                              </w:r>
                              <w:r w:rsidRPr="00701998">
                                <w:rPr>
                                  <w:rFonts w:cs="Arial"/>
                                  <w:bCs/>
                                  <w:szCs w:val="20"/>
                                </w:rPr>
                                <w:t>Identifier</w:t>
                              </w:r>
                            </w:p>
                          </w:txbxContent>
                        </wps:txbx>
                        <wps:bodyPr rot="0" vert="horz" wrap="square" lIns="91440" tIns="45720" rIns="91440" bIns="45720" anchor="t" anchorCtr="0" upright="1">
                          <a:noAutofit/>
                        </wps:bodyPr>
                      </wps:wsp>
                      <wps:wsp>
                        <wps:cNvPr id="5724" name="Rectangle 242"/>
                        <wps:cNvSpPr>
                          <a:spLocks noChangeArrowheads="1"/>
                        </wps:cNvSpPr>
                        <wps:spPr bwMode="auto">
                          <a:xfrm>
                            <a:off x="2275368"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25" name="AutoShape 243"/>
                        <wps:cNvCnPr>
                          <a:cxnSpLocks noChangeShapeType="1"/>
                        </wps:cNvCnPr>
                        <wps:spPr bwMode="auto">
                          <a:xfrm>
                            <a:off x="2264735"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0" name="Rechteck 6220"/>
                        <wps:cNvSpPr>
                          <a:spLocks noChangeArrowheads="1"/>
                        </wps:cNvSpPr>
                        <wps:spPr bwMode="auto">
                          <a:xfrm>
                            <a:off x="2658140" y="191386"/>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05" w14:textId="77777777" w:rsidR="00413327" w:rsidRDefault="00413327" w:rsidP="00F566B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21" name="Rechteck 6221"/>
                        <wps:cNvSpPr>
                          <a:spLocks noChangeArrowheads="1"/>
                        </wps:cNvSpPr>
                        <wps:spPr bwMode="auto">
                          <a:xfrm>
                            <a:off x="0" y="1063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06" w14:textId="77777777" w:rsidR="00413327" w:rsidRDefault="00413327" w:rsidP="00F566B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31" o:spid="_x0000_s1490" style="width:386.35pt;height:38.15pt;mso-position-horizontal-relative:char;mso-position-vertical-relative:line" coordsize="49065,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">
                <v:rect id="Rectangle 238" o:spid="_x0000_s1491" style="position:absolute;left:4146;width:185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kWYMEA&#10;AADdAAAADwAAAGRycy9kb3ducmV2LnhtbERPTYvCMBC9C/6HMMLeNLWg7lajiCKIB8G6sNexGZti&#10;MylN1K6/3hwW9vh434tVZ2vxoNZXjhWMRwkI4sLpiksF3+fd8BOED8gaa8ek4Jc8rJb93gIz7Z58&#10;okceShFD2GeowITQZFL6wpBFP3INceSurrUYImxLqVt8xnBbyzRJptJixbHBYEMbQ8Utv1sF2/uP&#10;2b2c8YcjVS99Qbf5SvdKfQy69RxEoC78i//ce61gMkvj/vgmPgG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ZFmDBAAAA3QAAAA8AAAAAAAAAAAAAAAAAmAIAAGRycy9kb3du&#10;cmV2LnhtbFBLBQYAAAAABAAEAPUAAACGAwAAAAA=&#10;" fillcolor="#8db3e2" strokeweight="2pt">
                  <v:textbox>
                    <w:txbxContent>
                      <w:p w:rsidR="001767C7" w:rsidRPr="00EE728E" w:rsidRDefault="001767C7" w:rsidP="00EB319E">
                        <w:pPr>
                          <w:rPr>
                            <w:b/>
                            <w:szCs w:val="20"/>
                          </w:rPr>
                        </w:pPr>
                        <w:proofErr w:type="spellStart"/>
                        <w:proofErr w:type="gramStart"/>
                        <w:r w:rsidRPr="00EE728E">
                          <w:rPr>
                            <w:rFonts w:cs="Arial"/>
                            <w:b/>
                            <w:bCs/>
                            <w:szCs w:val="20"/>
                          </w:rPr>
                          <w:t>asram:</w:t>
                        </w:r>
                        <w:proofErr w:type="gramEnd"/>
                        <w:r w:rsidRPr="00EE728E">
                          <w:rPr>
                            <w:b/>
                            <w:szCs w:val="20"/>
                          </w:rPr>
                          <w:t>SellerCITradeParty</w:t>
                        </w:r>
                        <w:proofErr w:type="spellEnd"/>
                      </w:p>
                    </w:txbxContent>
                  </v:textbox>
                </v:rect>
                <v:shape id="AutoShape 239" o:spid="_x0000_s1492" type="#_x0000_t32" style="position:absolute;left:24667;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bk/8UAAADdAAAADwAAAGRycy9kb3ducmV2LnhtbESP3YrCMBSE7wXfIZwF7zRV/NtqFBFk&#10;lwUVddHbQ3O2LTYnpYm1vv1GELwcZuYbZr5sTCFqqlxuWUG/F4EgTqzOOVXwe9p0pyCcR9ZYWCYF&#10;D3KwXLRbc4y1vfOB6qNPRYCwi1FB5n0ZS+mSjAy6ni2Jg/dnK4M+yCqVusJ7gJtCDqJoLA3mHBYy&#10;LGmdUXI93oyCen/eTTZl/bX36Xl4+Bl+XtBslep8NKsZCE+Nf4df7W+tYDQZ9OH5JjwB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bk/8UAAADdAAAADwAAAAAAAAAA&#10;AAAAAAChAgAAZHJzL2Rvd25yZXYueG1sUEsFBgAAAAAEAAQA+QAAAJMDAAAAAA==&#10;" strokeweight="2pt"/>
                <v:rect id="Rectangle 241" o:spid="_x0000_s1493" style="position:absolute;left:30409;width:186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pMTcYA&#10;AADdAAAADwAAAGRycy9kb3ducmV2LnhtbESPzWrDMBCE74G8g9hALyWRnf44uFFCaSktPdVOyHmx&#10;NraptTKSmihvXxUKOQ6z883OehvNIE7kfG9ZQb7IQBA3VvfcKtjv3uYrED4gaxwsk4ILedhuppM1&#10;ltqeuaJTHVqRIOxLVNCFMJZS+qYjg35hR+LkHa0zGJJ0rdQOzwluBrnMskdpsOfU0OFILx013/WP&#10;SW/ksTrU77cX+2lfqz7X7v4rFkrdzOLzE4hAMVyP/9MfWsFDsbyDvzUJAX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pMTcYAAADdAAAADwAAAAAAAAAAAAAAAACYAgAAZHJz&#10;L2Rvd25yZXYueG1sUEsFBgAAAAAEAAQA9QAAAIsDAAAAAA==&#10;" filled="f" fillcolor="#8db3e2" strokeweight="2pt">
                  <v:textbox>
                    <w:txbxContent>
                      <w:p w:rsidR="001767C7" w:rsidRPr="00C9342C" w:rsidRDefault="001767C7" w:rsidP="00EB319E">
                        <w:proofErr w:type="spellStart"/>
                        <w:proofErr w:type="gramStart"/>
                        <w:r w:rsidRPr="00DC42C5">
                          <w:rPr>
                            <w:rFonts w:cs="Arial"/>
                            <w:bCs/>
                            <w:szCs w:val="20"/>
                          </w:rPr>
                          <w:t>asram:</w:t>
                        </w:r>
                        <w:proofErr w:type="gramEnd"/>
                        <w:r>
                          <w:rPr>
                            <w:rFonts w:cs="Arial"/>
                            <w:bCs/>
                            <w:szCs w:val="20"/>
                          </w:rPr>
                          <w:t>Identification</w:t>
                        </w:r>
                        <w:r w:rsidRPr="00701998">
                          <w:rPr>
                            <w:rFonts w:cs="Arial"/>
                            <w:bCs/>
                            <w:szCs w:val="20"/>
                          </w:rPr>
                          <w:t>Identifier</w:t>
                        </w:r>
                        <w:proofErr w:type="spellEnd"/>
                      </w:p>
                    </w:txbxContent>
                  </v:textbox>
                </v:rect>
                <v:rect id="Rectangle 242" o:spid="_x0000_s1494" style="position:absolute;left:22753;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V8rMYA&#10;AADdAAAADwAAAGRycy9kb3ducmV2LnhtbESP3WoCMRSE7wt9h3AK3tVsl/rD1igiSAUpVG3vD5vT&#10;3aWbkzXJavTpm4Lg5TAz3zCzRTStOJHzjWUFL8MMBHFpdcOVgq/D+nkKwgdkja1lUnAhD4v548MM&#10;C23PvKPTPlQiQdgXqKAOoSuk9GVNBv3QdsTJ+7HOYEjSVVI7PCe4aWWeZWNpsOG0UGNHq5rK331v&#10;FHQfo/59cty66/e0/yxxG23Io1KDp7h8AxEohnv41t5oBaNJ/gr/b9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V8rMYAAADdAAAADwAAAAAAAAAAAAAAAACYAgAAZHJz&#10;L2Rvd25yZXYueG1sUEsFBgAAAAAEAAQA9QAAAIsDAAAAAA==&#10;" strokeweight="2pt"/>
                <v:shape id="AutoShape 243" o:spid="_x0000_s1495" type="#_x0000_t32" style="position:absolute;left:22647;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3i/MUAAADdAAAADwAAAGRycy9kb3ducmV2LnhtbESP3YrCMBSE7xd8h3AE79ZU0VWrUUQQ&#10;ZcEVf9DbQ3Nsi81JaWKtb78RFvZymJlvmNmiMYWoqXK5ZQW9bgSCOLE651TB+bT+HINwHlljYZkU&#10;vMjBYt76mGGs7ZMPVB99KgKEXYwKMu/LWEqXZGTQdW1JHLybrQz6IKtU6gqfAW4K2Y+iL2kw57CQ&#10;YUmrjJL78WEU1PvLz2hd1pu9Ty+Dw/dgckWzU6rTbpZTEJ4a/x/+a2+1guGoP4T3m/A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3i/MUAAADdAAAADwAAAAAAAAAA&#10;AAAAAAChAgAAZHJzL2Rvd25yZXYueG1sUEsFBgAAAAAEAAQA+QAAAJMDAAAAAA==&#10;" strokeweight="2pt"/>
                <v:rect id="Rechteck 6220" o:spid="_x0000_s1496" style="position:absolute;left:26581;top:1913;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DMRMIA&#10;AADdAAAADwAAAGRycy9kb3ducmV2LnhtbERPy4rCMBTdC/MP4Q7MRjS1C5FqlEEYLMOAWB/rS3Nt&#10;i81NbTJt/XuzEFweznu1GUwtOmpdZVnBbBqBIM6trrhQcDr+TBYgnEfWWFsmBQ9ysFl/jFaYaNvz&#10;gbrMFyKEsEtQQel9k0jp8pIMuqltiAN3ta1BH2BbSN1iH8JNLeMomkuDFYeGEhvalpTfsn+joM/3&#10;3eX4t5P78SW1fE/v2+z8q9TX5/C9BOFp8G/xy51qBfM4DvvDm/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cMxEwgAAAN0AAAAPAAAAAAAAAAAAAAAAAJgCAABkcnMvZG93&#10;bnJldi54bWxQSwUGAAAAAAQABAD1AAAAhwMAAAAA&#10;" filled="f" stroked="f">
                  <v:textbox>
                    <w:txbxContent>
                      <w:p w:rsidR="001767C7" w:rsidRDefault="001767C7" w:rsidP="00F566BC">
                        <w:pPr>
                          <w:rPr>
                            <w:rFonts w:cs="Arial"/>
                            <w:b/>
                            <w:sz w:val="24"/>
                            <w:szCs w:val="24"/>
                            <w:lang w:val="de-DE"/>
                          </w:rPr>
                        </w:pPr>
                        <w:r>
                          <w:rPr>
                            <w:rFonts w:cs="Arial"/>
                            <w:b/>
                            <w:sz w:val="24"/>
                            <w:szCs w:val="24"/>
                            <w:lang w:val="de-DE"/>
                          </w:rPr>
                          <w:t>0..*</w:t>
                        </w:r>
                      </w:p>
                    </w:txbxContent>
                  </v:textbox>
                </v:rect>
                <v:rect id="Rechteck 6221" o:spid="_x0000_s1497" style="position:absolute;top:106;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xp38UA&#10;AADdAAAADwAAAGRycy9kb3ducmV2LnhtbESPQWvCQBSE7wX/w/IEL0U35iAluooIYpCCNLaeH9ln&#10;Esy+jdk1Sf+9KxR6HGbmG2a1GUwtOmpdZVnBfBaBIM6trrhQ8H3eTz9AOI+ssbZMCn7JwWY9elth&#10;om3PX9RlvhABwi5BBaX3TSKly0sy6Ga2IQ7e1bYGfZBtIXWLfYCbWsZRtJAGKw4LJTa0Kym/ZQ+j&#10;oM9P3eX8eZCn90tq+Z7ed9nPUanJeNguQXga/H/4r51qBYs4nsPrTX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PGnfxQAAAN0AAAAPAAAAAAAAAAAAAAAAAJgCAABkcnMv&#10;ZG93bnJldi54bWxQSwUGAAAAAAQABAD1AAAAigMAAAAA&#10;" filled="f" stroked="f">
                  <v:textbox>
                    <w:txbxContent>
                      <w:p w:rsidR="001767C7" w:rsidRDefault="001767C7" w:rsidP="00F566BC">
                        <w:pPr>
                          <w:rPr>
                            <w:rFonts w:cs="Arial"/>
                            <w:b/>
                            <w:sz w:val="24"/>
                            <w:szCs w:val="24"/>
                            <w:lang w:val="de-DE"/>
                          </w:rPr>
                        </w:pPr>
                        <w:r>
                          <w:rPr>
                            <w:rFonts w:cs="Arial"/>
                            <w:b/>
                            <w:sz w:val="24"/>
                            <w:szCs w:val="24"/>
                            <w:lang w:val="de-DE"/>
                          </w:rPr>
                          <w:t>0..1</w:t>
                        </w:r>
                      </w:p>
                    </w:txbxContent>
                  </v:textbox>
                </v:rect>
                <w10:anchorlock/>
              </v:group>
            </w:pict>
          </mc:Fallback>
        </mc:AlternateContent>
      </w:r>
    </w:p>
    <w:p w14:paraId="3B1C6FFF" w14:textId="77777777" w:rsidR="00F566BC" w:rsidRDefault="00F566BC"/>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7007" w14:textId="77777777" w:rsidTr="0065314E">
        <w:trPr>
          <w:cantSplit/>
          <w:trHeight w:val="329"/>
          <w:tblHeader/>
        </w:trPr>
        <w:tc>
          <w:tcPr>
            <w:tcW w:w="1050" w:type="pct"/>
            <w:shd w:val="clear" w:color="auto" w:fill="FFFFCC"/>
            <w:vAlign w:val="center"/>
          </w:tcPr>
          <w:p w14:paraId="3B1C7000" w14:textId="77777777" w:rsidR="0065314E" w:rsidRPr="0065314E" w:rsidRDefault="0065314E" w:rsidP="00F566BC">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7001" w14:textId="77777777" w:rsidR="0065314E" w:rsidRPr="0065314E" w:rsidRDefault="0065314E" w:rsidP="00F566BC">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7002" w14:textId="77777777" w:rsidR="0065314E" w:rsidRPr="0065314E" w:rsidRDefault="0065314E" w:rsidP="00F566BC">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7003" w14:textId="77777777" w:rsidR="0065314E" w:rsidRPr="0065314E" w:rsidRDefault="0065314E" w:rsidP="00F566BC">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7004" w14:textId="77777777" w:rsidR="0065314E" w:rsidRPr="0065314E" w:rsidRDefault="0065314E" w:rsidP="00F566BC">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7005" w14:textId="77777777" w:rsidR="0065314E" w:rsidRPr="0065314E" w:rsidRDefault="0065314E" w:rsidP="00F566BC">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7006" w14:textId="77777777" w:rsidR="0065314E" w:rsidRPr="0065314E" w:rsidRDefault="0065314E" w:rsidP="00F566BC">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700F" w14:textId="77777777" w:rsidTr="00F566BC">
        <w:trPr>
          <w:cantSplit/>
          <w:trHeight w:val="340"/>
        </w:trPr>
        <w:tc>
          <w:tcPr>
            <w:tcW w:w="1050" w:type="pct"/>
            <w:shd w:val="clear" w:color="auto" w:fill="92D050"/>
            <w:vAlign w:val="center"/>
          </w:tcPr>
          <w:p w14:paraId="3B1C7008" w14:textId="77777777" w:rsidR="0065314E" w:rsidRPr="0065314E" w:rsidRDefault="0065314E" w:rsidP="00F566BC">
            <w:pPr>
              <w:rPr>
                <w:rFonts w:eastAsia="Times New Roman" w:cs="Arial"/>
                <w:color w:val="000000"/>
                <w:sz w:val="16"/>
                <w:szCs w:val="20"/>
                <w:lang w:eastAsia="de-DE"/>
              </w:rPr>
            </w:pPr>
            <w:r w:rsidRPr="0065314E">
              <w:rPr>
                <w:rFonts w:cs="Arial"/>
                <w:bCs/>
                <w:sz w:val="16"/>
                <w:szCs w:val="20"/>
              </w:rPr>
              <w:t>asram:IdentificationIdentifier</w:t>
            </w:r>
          </w:p>
        </w:tc>
        <w:tc>
          <w:tcPr>
            <w:tcW w:w="450" w:type="pct"/>
            <w:shd w:val="clear" w:color="auto" w:fill="92D050"/>
            <w:vAlign w:val="center"/>
          </w:tcPr>
          <w:p w14:paraId="3B1C7009" w14:textId="77777777" w:rsidR="0065314E" w:rsidRPr="0065314E" w:rsidRDefault="0065314E" w:rsidP="00F566BC">
            <w:pPr>
              <w:rPr>
                <w:rFonts w:eastAsia="Times New Roman" w:cs="Arial"/>
                <w:color w:val="000000"/>
                <w:sz w:val="16"/>
                <w:szCs w:val="20"/>
                <w:lang w:eastAsia="de-DE"/>
              </w:rPr>
            </w:pPr>
            <w:r w:rsidRPr="0065314E">
              <w:rPr>
                <w:rFonts w:eastAsia="Times New Roman" w:cs="Arial"/>
                <w:color w:val="000000"/>
                <w:sz w:val="16"/>
                <w:szCs w:val="20"/>
                <w:lang w:val="de-DE" w:eastAsia="de-DE"/>
              </w:rPr>
              <w:t>String</w:t>
            </w:r>
          </w:p>
        </w:tc>
        <w:tc>
          <w:tcPr>
            <w:tcW w:w="400" w:type="pct"/>
            <w:shd w:val="clear" w:color="auto" w:fill="92D050"/>
            <w:vAlign w:val="center"/>
          </w:tcPr>
          <w:p w14:paraId="3B1C700A" w14:textId="77777777" w:rsidR="0065314E" w:rsidRPr="0065314E" w:rsidRDefault="0065314E" w:rsidP="00F566BC">
            <w:pPr>
              <w:rPr>
                <w:rFonts w:eastAsia="Times New Roman" w:cs="Arial"/>
                <w:color w:val="000000"/>
                <w:sz w:val="16"/>
                <w:szCs w:val="20"/>
                <w:lang w:eastAsia="de-DE"/>
              </w:rPr>
            </w:pPr>
            <w:r w:rsidRPr="0065314E">
              <w:rPr>
                <w:rFonts w:eastAsia="Times New Roman" w:cs="Arial"/>
                <w:color w:val="000000"/>
                <w:sz w:val="16"/>
                <w:szCs w:val="20"/>
                <w:lang w:eastAsia="de-DE"/>
              </w:rPr>
              <w:t>64</w:t>
            </w:r>
          </w:p>
        </w:tc>
        <w:tc>
          <w:tcPr>
            <w:tcW w:w="350" w:type="pct"/>
            <w:shd w:val="clear" w:color="auto" w:fill="92D050"/>
            <w:vAlign w:val="center"/>
          </w:tcPr>
          <w:p w14:paraId="3B1C700B" w14:textId="77777777" w:rsidR="0065314E" w:rsidRPr="0065314E" w:rsidRDefault="0065314E" w:rsidP="00F566BC">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0C" w14:textId="77777777" w:rsidR="0065314E" w:rsidRPr="0065314E" w:rsidRDefault="0065314E" w:rsidP="00F566BC">
            <w:pPr>
              <w:rPr>
                <w:rFonts w:eastAsia="Times New Roman" w:cs="Arial"/>
                <w:color w:val="000000"/>
                <w:sz w:val="16"/>
                <w:szCs w:val="20"/>
                <w:lang w:eastAsia="de-DE"/>
              </w:rPr>
            </w:pPr>
            <w:r w:rsidRPr="0065314E">
              <w:rPr>
                <w:rFonts w:eastAsia="Times New Roman" w:cs="Arial"/>
                <w:color w:val="000000"/>
                <w:sz w:val="16"/>
                <w:szCs w:val="20"/>
                <w:lang w:eastAsia="de-DE"/>
              </w:rPr>
              <w:t>41764</w:t>
            </w:r>
          </w:p>
        </w:tc>
        <w:tc>
          <w:tcPr>
            <w:tcW w:w="300" w:type="pct"/>
            <w:shd w:val="clear" w:color="auto" w:fill="92D050"/>
            <w:vAlign w:val="center"/>
          </w:tcPr>
          <w:p w14:paraId="3B1C700D" w14:textId="77777777" w:rsidR="0065314E" w:rsidRPr="0065314E" w:rsidRDefault="0065314E" w:rsidP="00F566BC">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0E" w14:textId="77777777" w:rsidR="0065314E" w:rsidRPr="0065314E" w:rsidRDefault="00F14AA8" w:rsidP="00F566BC">
            <w:pPr>
              <w:rPr>
                <w:rFonts w:eastAsia="Times New Roman" w:cs="Arial"/>
                <w:color w:val="000000"/>
                <w:sz w:val="16"/>
                <w:szCs w:val="20"/>
                <w:lang w:eastAsia="de-DE"/>
              </w:rPr>
            </w:pPr>
            <w:r>
              <w:rPr>
                <w:rFonts w:eastAsia="Times New Roman" w:cs="Arial"/>
                <w:color w:val="000000"/>
                <w:sz w:val="16"/>
                <w:szCs w:val="20"/>
                <w:lang w:eastAsia="de-DE"/>
              </w:rPr>
              <w:t>Supplier ID</w:t>
            </w:r>
          </w:p>
        </w:tc>
      </w:tr>
    </w:tbl>
    <w:p w14:paraId="3B1C7010" w14:textId="77777777" w:rsidR="005A65E8" w:rsidRDefault="005A65E8" w:rsidP="005A65E8">
      <w:bookmarkStart w:id="63" w:name="_asram:SupplyChainTradeDelivery"/>
      <w:bookmarkEnd w:id="63"/>
    </w:p>
    <w:p w14:paraId="3B1C7011" w14:textId="77777777" w:rsidR="007769BD" w:rsidRPr="001642EB" w:rsidRDefault="005A65E8" w:rsidP="001642EB">
      <w:pPr>
        <w:pStyle w:val="berschrift3"/>
        <w:numPr>
          <w:ilvl w:val="2"/>
          <w:numId w:val="4"/>
        </w:numPr>
        <w:ind w:left="851" w:hanging="851"/>
      </w:pPr>
      <w:r w:rsidRPr="001642EB">
        <w:br w:type="page"/>
      </w:r>
      <w:bookmarkStart w:id="64" w:name="_Toc319064774"/>
      <w:r w:rsidR="00971A02" w:rsidRPr="001642EB">
        <w:t>asram:SpecifiedCISIFLSupplyChainTradeDelivery</w:t>
      </w:r>
      <w:bookmarkEnd w:id="64"/>
    </w:p>
    <w:p w14:paraId="3B1C7012" w14:textId="77777777" w:rsidR="007769BD" w:rsidRPr="007769BD" w:rsidRDefault="007769BD" w:rsidP="007769BD"/>
    <w:p w14:paraId="3B1C7013" w14:textId="77777777" w:rsidR="00EB319E" w:rsidRDefault="00F566BC" w:rsidP="00F566BC">
      <w:r>
        <w:rPr>
          <w:noProof/>
          <w:lang w:eastAsia="zh-TW"/>
        </w:rPr>
        <mc:AlternateContent>
          <mc:Choice Requires="wpg">
            <w:drawing>
              <wp:inline distT="0" distB="0" distL="0" distR="0" wp14:anchorId="3B1C7120" wp14:editId="3B1C7121">
                <wp:extent cx="7250519" cy="2781389"/>
                <wp:effectExtent l="0" t="0" r="26670" b="0"/>
                <wp:docPr id="6238" name="Gruppieren 6238"/>
                <wp:cNvGraphicFramePr/>
                <a:graphic xmlns:a="http://schemas.openxmlformats.org/drawingml/2006/main">
                  <a:graphicData uri="http://schemas.microsoft.com/office/word/2010/wordprocessingGroup">
                    <wpg:wgp>
                      <wpg:cNvGrpSpPr/>
                      <wpg:grpSpPr>
                        <a:xfrm>
                          <a:off x="0" y="0"/>
                          <a:ext cx="7250519" cy="2781389"/>
                          <a:chOff x="0" y="0"/>
                          <a:chExt cx="7250519" cy="2781389"/>
                        </a:xfrm>
                      </wpg:grpSpPr>
                      <wpg:grpSp>
                        <wpg:cNvPr id="5679" name="Group 693"/>
                        <wpg:cNvGrpSpPr>
                          <a:grpSpLocks/>
                        </wpg:cNvGrpSpPr>
                        <wpg:grpSpPr bwMode="auto">
                          <a:xfrm>
                            <a:off x="7060019" y="701749"/>
                            <a:ext cx="190500" cy="166370"/>
                            <a:chOff x="6283" y="5431"/>
                            <a:chExt cx="300" cy="262"/>
                          </a:xfrm>
                        </wpg:grpSpPr>
                        <wps:wsp>
                          <wps:cNvPr id="5680" name="Rectangle 69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81" name="AutoShape 69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82" name="AutoShape 69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84" name="AutoShape 698"/>
                        <wps:cNvCnPr>
                          <a:cxnSpLocks noChangeShapeType="1"/>
                        </wps:cNvCnPr>
                        <wps:spPr bwMode="auto">
                          <a:xfrm>
                            <a:off x="3742661" y="76554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85" name="Rectangle 699"/>
                        <wps:cNvSpPr>
                          <a:spLocks noChangeArrowheads="1"/>
                        </wps:cNvSpPr>
                        <wps:spPr bwMode="auto">
                          <a:xfrm>
                            <a:off x="4136065" y="616689"/>
                            <a:ext cx="29222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07" w14:textId="77777777" w:rsidR="00413327" w:rsidRPr="00A36BA5" w:rsidRDefault="00413327" w:rsidP="008948CB">
                              <w:pPr>
                                <w:rPr>
                                  <w:sz w:val="18"/>
                                  <w:szCs w:val="18"/>
                                </w:rPr>
                              </w:pPr>
                              <w:r w:rsidRPr="00A36BA5">
                                <w:rPr>
                                  <w:rFonts w:cs="Arial"/>
                                  <w:bCs/>
                                  <w:sz w:val="18"/>
                                  <w:szCs w:val="18"/>
                                </w:rPr>
                                <w:t>asram:</w:t>
                              </w:r>
                              <w:r w:rsidRPr="00A36BA5">
                                <w:rPr>
                                  <w:sz w:val="18"/>
                                  <w:szCs w:val="18"/>
                                </w:rPr>
                                <w:t>AdditionalReferencedCIReferencedDocument</w:t>
                              </w:r>
                            </w:p>
                          </w:txbxContent>
                        </wps:txbx>
                        <wps:bodyPr rot="0" vert="horz" wrap="square" lIns="91440" tIns="45720" rIns="91440" bIns="45720" anchor="t" anchorCtr="0" upright="1">
                          <a:noAutofit/>
                        </wps:bodyPr>
                      </wps:wsp>
                      <wps:wsp>
                        <wps:cNvPr id="5686" name="Rectangle 413"/>
                        <wps:cNvSpPr>
                          <a:spLocks noChangeArrowheads="1"/>
                        </wps:cNvSpPr>
                        <wps:spPr bwMode="auto">
                          <a:xfrm>
                            <a:off x="393405" y="1169582"/>
                            <a:ext cx="2953385" cy="345440"/>
                          </a:xfrm>
                          <a:prstGeom prst="rect">
                            <a:avLst/>
                          </a:prstGeom>
                          <a:solidFill>
                            <a:srgbClr val="8DB3E2"/>
                          </a:solidFill>
                          <a:ln w="25400">
                            <a:solidFill>
                              <a:srgbClr val="000000"/>
                            </a:solidFill>
                            <a:miter lim="800000"/>
                            <a:headEnd/>
                            <a:tailEnd/>
                          </a:ln>
                        </wps:spPr>
                        <wps:txbx>
                          <w:txbxContent>
                            <w:p w14:paraId="3B1C7208" w14:textId="77777777" w:rsidR="00413327" w:rsidRPr="00A36BA5" w:rsidRDefault="00413327" w:rsidP="00C22700">
                              <w:pPr>
                                <w:rPr>
                                  <w:sz w:val="18"/>
                                  <w:szCs w:val="18"/>
                                </w:rPr>
                              </w:pPr>
                              <w:r w:rsidRPr="00A36BA5">
                                <w:rPr>
                                  <w:b/>
                                  <w:sz w:val="18"/>
                                  <w:szCs w:val="18"/>
                                </w:rPr>
                                <w:t>asram:SpecifiedCISIFLSupplyChainTradeDelivery</w:t>
                              </w:r>
                            </w:p>
                          </w:txbxContent>
                        </wps:txbx>
                        <wps:bodyPr rot="0" vert="horz" wrap="square" lIns="91440" tIns="45720" rIns="91440" bIns="45720" anchor="t" anchorCtr="0" upright="1">
                          <a:noAutofit/>
                        </wps:bodyPr>
                      </wps:wsp>
                      <wpg:grpSp>
                        <wpg:cNvPr id="5688" name="Group 394"/>
                        <wpg:cNvGrpSpPr>
                          <a:grpSpLocks/>
                        </wpg:cNvGrpSpPr>
                        <wpg:grpSpPr bwMode="auto">
                          <a:xfrm>
                            <a:off x="5805377" y="85061"/>
                            <a:ext cx="190500" cy="166370"/>
                            <a:chOff x="6283" y="5431"/>
                            <a:chExt cx="300" cy="262"/>
                          </a:xfrm>
                        </wpg:grpSpPr>
                        <wps:wsp>
                          <wps:cNvPr id="5689" name="Rectangle 39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90" name="AutoShape 39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91" name="AutoShape 39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692" name="Group 398"/>
                        <wpg:cNvGrpSpPr>
                          <a:grpSpLocks/>
                        </wpg:cNvGrpSpPr>
                        <wpg:grpSpPr bwMode="auto">
                          <a:xfrm>
                            <a:off x="6964326" y="1275907"/>
                            <a:ext cx="190500" cy="166370"/>
                            <a:chOff x="6283" y="5431"/>
                            <a:chExt cx="300" cy="262"/>
                          </a:xfrm>
                        </wpg:grpSpPr>
                        <wps:wsp>
                          <wps:cNvPr id="5693" name="Rectangle 39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94" name="AutoShape 40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95" name="AutoShape 40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96" name="Rectangle 402"/>
                        <wps:cNvSpPr>
                          <a:spLocks noChangeArrowheads="1"/>
                        </wps:cNvSpPr>
                        <wps:spPr bwMode="auto">
                          <a:xfrm>
                            <a:off x="4125433" y="2286000"/>
                            <a:ext cx="26003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09" w14:textId="77777777" w:rsidR="00413327" w:rsidRPr="00A36BA5" w:rsidRDefault="00413327" w:rsidP="00C85824">
                              <w:pPr>
                                <w:rPr>
                                  <w:sz w:val="18"/>
                                  <w:szCs w:val="18"/>
                                </w:rPr>
                              </w:pPr>
                              <w:r w:rsidRPr="00A36BA5">
                                <w:rPr>
                                  <w:rFonts w:cs="Arial"/>
                                  <w:bCs/>
                                  <w:sz w:val="18"/>
                                  <w:szCs w:val="18"/>
                                </w:rPr>
                                <w:t>asram:SpecifiedCISupplyChainSchedule</w:t>
                              </w:r>
                            </w:p>
                          </w:txbxContent>
                        </wps:txbx>
                        <wps:bodyPr rot="0" vert="horz" wrap="square" lIns="91440" tIns="45720" rIns="91440" bIns="45720" anchor="t" anchorCtr="0" upright="1">
                          <a:noAutofit/>
                        </wps:bodyPr>
                      </wps:wsp>
                      <wps:wsp>
                        <wps:cNvPr id="5697" name="AutoShape 403"/>
                        <wps:cNvCnPr>
                          <a:cxnSpLocks noChangeShapeType="1"/>
                        </wps:cNvCnPr>
                        <wps:spPr bwMode="auto">
                          <a:xfrm>
                            <a:off x="3732028" y="248801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698" name="Group 404"/>
                        <wpg:cNvGrpSpPr>
                          <a:grpSpLocks/>
                        </wpg:cNvGrpSpPr>
                        <wpg:grpSpPr bwMode="auto">
                          <a:xfrm>
                            <a:off x="6730410" y="2381693"/>
                            <a:ext cx="190500" cy="166370"/>
                            <a:chOff x="6283" y="5431"/>
                            <a:chExt cx="300" cy="262"/>
                          </a:xfrm>
                        </wpg:grpSpPr>
                        <wps:wsp>
                          <wps:cNvPr id="5699" name="Rectangle 40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00" name="AutoShape 40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01" name="AutoShape 40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02" name="AutoShape 408"/>
                        <wps:cNvCnPr>
                          <a:cxnSpLocks noChangeShapeType="1"/>
                        </wps:cNvCnPr>
                        <wps:spPr bwMode="auto">
                          <a:xfrm>
                            <a:off x="3498112" y="1371600"/>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6" name="AutoShape 412"/>
                        <wps:cNvCnPr>
                          <a:cxnSpLocks noChangeShapeType="1"/>
                        </wps:cNvCnPr>
                        <wps:spPr bwMode="auto">
                          <a:xfrm>
                            <a:off x="3732028" y="148856"/>
                            <a:ext cx="39814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7" name="Rectangle 414"/>
                        <wps:cNvSpPr>
                          <a:spLocks noChangeArrowheads="1"/>
                        </wps:cNvSpPr>
                        <wps:spPr bwMode="auto">
                          <a:xfrm>
                            <a:off x="3349256" y="128654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08" name="Rectangle 415"/>
                        <wps:cNvSpPr>
                          <a:spLocks noChangeArrowheads="1"/>
                        </wps:cNvSpPr>
                        <wps:spPr bwMode="auto">
                          <a:xfrm>
                            <a:off x="4125433" y="1180214"/>
                            <a:ext cx="28321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0A" w14:textId="77777777" w:rsidR="00413327" w:rsidRPr="00A36BA5" w:rsidRDefault="00413327" w:rsidP="00C85824">
                              <w:pPr>
                                <w:rPr>
                                  <w:sz w:val="18"/>
                                  <w:szCs w:val="18"/>
                                </w:rPr>
                              </w:pPr>
                              <w:r w:rsidRPr="00A36BA5">
                                <w:rPr>
                                  <w:rFonts w:cs="Arial"/>
                                  <w:bCs/>
                                  <w:sz w:val="18"/>
                                  <w:szCs w:val="18"/>
                                </w:rPr>
                                <w:t xml:space="preserve">asram:ConsignmentCISupplyChainInventory  </w:t>
                              </w:r>
                            </w:p>
                          </w:txbxContent>
                        </wps:txbx>
                        <wps:bodyPr rot="0" vert="horz" wrap="square" lIns="91440" tIns="45720" rIns="91440" bIns="45720" anchor="t" anchorCtr="0" upright="1">
                          <a:noAutofit/>
                        </wps:bodyPr>
                      </wps:wsp>
                      <wps:wsp>
                        <wps:cNvPr id="5709" name="AutoShape 416"/>
                        <wps:cNvCnPr>
                          <a:cxnSpLocks noChangeShapeType="1"/>
                        </wps:cNvCnPr>
                        <wps:spPr bwMode="auto">
                          <a:xfrm>
                            <a:off x="3732028" y="1371600"/>
                            <a:ext cx="384175"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0" name="AutoShape 417"/>
                        <wps:cNvCnPr>
                          <a:cxnSpLocks noChangeShapeType="1"/>
                        </wps:cNvCnPr>
                        <wps:spPr bwMode="auto">
                          <a:xfrm>
                            <a:off x="3338624" y="1371600"/>
                            <a:ext cx="21590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1" name="Rectangle 418"/>
                        <wps:cNvSpPr>
                          <a:spLocks noChangeArrowheads="1"/>
                        </wps:cNvSpPr>
                        <wps:spPr bwMode="auto">
                          <a:xfrm>
                            <a:off x="4125433" y="0"/>
                            <a:ext cx="16783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0B" w14:textId="77777777" w:rsidR="00413327" w:rsidRPr="00A36BA5" w:rsidRDefault="00413327" w:rsidP="00C85824">
                              <w:pPr>
                                <w:rPr>
                                  <w:sz w:val="18"/>
                                  <w:szCs w:val="18"/>
                                </w:rPr>
                              </w:pPr>
                              <w:r w:rsidRPr="00A36BA5">
                                <w:rPr>
                                  <w:rFonts w:cs="Arial"/>
                                  <w:bCs/>
                                  <w:sz w:val="18"/>
                                  <w:szCs w:val="18"/>
                                </w:rPr>
                                <w:t>asram:InformationCINote</w:t>
                              </w:r>
                            </w:p>
                          </w:txbxContent>
                        </wps:txbx>
                        <wps:bodyPr rot="0" vert="horz" wrap="square" lIns="91440" tIns="45720" rIns="91440" bIns="45720" anchor="t" anchorCtr="0" upright="1">
                          <a:noAutofit/>
                        </wps:bodyPr>
                      </wps:wsp>
                      <wps:wsp>
                        <wps:cNvPr id="5712" name="Rectangle 419"/>
                        <wps:cNvSpPr>
                          <a:spLocks noChangeArrowheads="1"/>
                        </wps:cNvSpPr>
                        <wps:spPr bwMode="auto">
                          <a:xfrm>
                            <a:off x="4125433" y="1743740"/>
                            <a:ext cx="25996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0C" w14:textId="77777777" w:rsidR="00413327" w:rsidRPr="00A36BA5" w:rsidRDefault="00413327" w:rsidP="00C85824">
                              <w:pPr>
                                <w:rPr>
                                  <w:sz w:val="18"/>
                                  <w:szCs w:val="18"/>
                                </w:rPr>
                              </w:pPr>
                              <w:r w:rsidRPr="00A36BA5">
                                <w:rPr>
                                  <w:rFonts w:cs="Arial"/>
                                  <w:bCs/>
                                  <w:sz w:val="18"/>
                                  <w:szCs w:val="18"/>
                                </w:rPr>
                                <w:t>asram:CustomerCI SupplyChainInventory</w:t>
                              </w:r>
                            </w:p>
                          </w:txbxContent>
                        </wps:txbx>
                        <wps:bodyPr rot="0" vert="horz" wrap="square" lIns="91440" tIns="45720" rIns="91440" bIns="45720" anchor="t" anchorCtr="0" upright="1">
                          <a:noAutofit/>
                        </wps:bodyPr>
                      </wps:wsp>
                      <wps:wsp>
                        <wps:cNvPr id="5713" name="AutoShape 420"/>
                        <wps:cNvCnPr>
                          <a:cxnSpLocks noChangeShapeType="1"/>
                        </wps:cNvCnPr>
                        <wps:spPr bwMode="auto">
                          <a:xfrm>
                            <a:off x="3732028" y="148856"/>
                            <a:ext cx="8890" cy="233108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4" name="AutoShape 421"/>
                        <wps:cNvCnPr>
                          <a:cxnSpLocks noChangeShapeType="1"/>
                        </wps:cNvCnPr>
                        <wps:spPr bwMode="auto">
                          <a:xfrm>
                            <a:off x="3732028" y="194575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715" name="Group 422"/>
                        <wpg:cNvGrpSpPr>
                          <a:grpSpLocks/>
                        </wpg:cNvGrpSpPr>
                        <wpg:grpSpPr bwMode="auto">
                          <a:xfrm>
                            <a:off x="6741042" y="1839433"/>
                            <a:ext cx="190500" cy="166370"/>
                            <a:chOff x="6283" y="5431"/>
                            <a:chExt cx="300" cy="262"/>
                          </a:xfrm>
                        </wpg:grpSpPr>
                        <wps:wsp>
                          <wps:cNvPr id="5716" name="Rectangle 42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17" name="AutoShape 42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718" name="AutoShape 42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232" name="Rechteck 6232"/>
                        <wps:cNvSpPr>
                          <a:spLocks noChangeArrowheads="1"/>
                        </wps:cNvSpPr>
                        <wps:spPr bwMode="auto">
                          <a:xfrm>
                            <a:off x="0" y="1190847"/>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0D" w14:textId="77777777" w:rsidR="00413327" w:rsidRDefault="00413327" w:rsidP="00F566B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33" name="Rechteck 6233"/>
                        <wps:cNvSpPr>
                          <a:spLocks noChangeArrowheads="1"/>
                        </wps:cNvSpPr>
                        <wps:spPr bwMode="auto">
                          <a:xfrm>
                            <a:off x="3753293" y="148856"/>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0E" w14:textId="77777777" w:rsidR="00413327" w:rsidRDefault="00413327" w:rsidP="00F566B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34" name="Rechteck 6234"/>
                        <wps:cNvSpPr>
                          <a:spLocks noChangeArrowheads="1"/>
                        </wps:cNvSpPr>
                        <wps:spPr bwMode="auto">
                          <a:xfrm>
                            <a:off x="3753293" y="765544"/>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0F" w14:textId="77777777" w:rsidR="00413327" w:rsidRDefault="00413327" w:rsidP="00F566B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35" name="Rechteck 6235"/>
                        <wps:cNvSpPr>
                          <a:spLocks noChangeArrowheads="1"/>
                        </wps:cNvSpPr>
                        <wps:spPr bwMode="auto">
                          <a:xfrm>
                            <a:off x="3742661" y="1382233"/>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0" w14:textId="77777777" w:rsidR="00413327" w:rsidRDefault="00413327" w:rsidP="00F566B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36" name="Rechteck 6236"/>
                        <wps:cNvSpPr>
                          <a:spLocks noChangeArrowheads="1"/>
                        </wps:cNvSpPr>
                        <wps:spPr bwMode="auto">
                          <a:xfrm>
                            <a:off x="3742661" y="1945758"/>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1" w14:textId="77777777" w:rsidR="00413327" w:rsidRDefault="00413327" w:rsidP="00F566B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37" name="Rechteck 6237"/>
                        <wps:cNvSpPr>
                          <a:spLocks noChangeArrowheads="1"/>
                        </wps:cNvSpPr>
                        <wps:spPr bwMode="auto">
                          <a:xfrm>
                            <a:off x="3732028" y="2488019"/>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2" w14:textId="77777777" w:rsidR="00413327" w:rsidRDefault="00413327" w:rsidP="00F566B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38" o:spid="_x0000_s1498" style="width:570.9pt;height:219pt;mso-position-horizontal-relative:char;mso-position-vertical-relative:line" coordsize="72505,27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">
                <v:group id="Group 693" o:spid="_x0000_s1499" style="position:absolute;left:70600;top:701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gN8cYAAADdAAAADwAAAGRycy9kb3ducmV2LnhtbESPQWvCQBSE70L/w/IK&#10;3uomilpTVxHR4kEEtSC9PbLPJJh9G7JrEv99Vyh4HGbmG2a+7EwpGqpdYVlBPIhAEKdWF5wp+Dlv&#10;Pz5BOI+ssbRMCh7kYLl4680x0bblIzUnn4kAYZeggtz7KpHSpTkZdANbEQfvamuDPsg6k7rGNsBN&#10;KYdRNJEGCw4LOVa0zim9ne5GwXeL7WoUb5r97bp+/J7Hh8s+JqX6793qC4Snzr/C/+2dVjCeTG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iA3xxgAAAN0A&#10;AAAPAAAAAAAAAAAAAAAAAKoCAABkcnMvZG93bnJldi54bWxQSwUGAAAAAAQABAD6AAAAnQMAAAAA&#10;">
                  <v:rect id="Rectangle 694" o:spid="_x0000_s150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qCMIA&#10;AADdAAAADwAAAGRycy9kb3ducmV2LnhtbERPW2vCMBR+F/wP4Qz2pukKaumMRYSxgQzm7f3QnLXF&#10;5qRLUs3265eHwR4/vvu6iqYXN3K+s6zgaZ6BIK6t7rhRcD69zAoQPiBr7C2Tgm/yUG2mkzWW2t75&#10;QLdjaEQKYV+igjaEoZTS1y0Z9HM7ECfu0zqDIUHXSO3wnsJNL/MsW0qDHaeGFgfatVRfj6NRMLwv&#10;xtfV1979XIrxo8Z9tCGPSj0+xO0ziEAx/Iv/3G9awWJZpP3pTXo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KSoIwgAAAN0AAAAPAAAAAAAAAAAAAAAAAJgCAABkcnMvZG93&#10;bnJldi54bWxQSwUGAAAAAAQABAD1AAAAhwMAAAAA&#10;" strokeweight="2pt"/>
                  <v:shape id="AutoShape 695" o:spid="_x0000_s150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wZO8MAAADdAAAADwAAAGRycy9kb3ducmV2LnhtbESPT4vCMBTE7wv7HcITvG1TxT+laxRZ&#10;ELzWFc+P5tmWbV5qk9r47Y0g7HGYmd8wm10wrbhT7xrLCmZJCoK4tLrhSsH59/CVgXAeWWNrmRQ8&#10;yMFu+/mxwVzbkQu6n3wlIoRdjgpq77tcSlfWZNAltiOO3tX2Bn2UfSV1j2OEm1bO03QlDTYcF2rs&#10;6Kem8u80GAVFcasugwvjPruG9eKsFyYdjkpNJ2H/DcJT8P/hd/uoFSxX2Qxeb+ITkN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cGTvDAAAA3QAAAA8AAAAAAAAAAAAA&#10;AAAAoQIAAGRycy9kb3ducmV2LnhtbFBLBQYAAAAABAAEAPkAAACRAwAAAAA=&#10;" strokeweight="1.25pt"/>
                  <v:shape id="AutoShape 696" o:spid="_x0000_s150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RZwscAAADdAAAADwAAAGRycy9kb3ducmV2LnhtbESPT2vCQBTE74V+h+UVvNVNBIOkriL9&#10;Az3YQrQevD2zr0lI9m3Irknsp+8Kgsdh5jfDLNejaURPnassK4inEQji3OqKCwU/+4/nBQjnkTU2&#10;lknBhRysV48PS0y1HTijfucLEUrYpaig9L5NpXR5SQbd1LbEwfu1nUEfZFdI3eEQyk0jZ1GUSIMV&#10;h4USW3otKa93Z6Ngfh5OxyTmbPP1/nbI/vr8uz5slZo8jZsXEJ5Gfw/f6E8duGQxg+ub8ATk6h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NFnCxwAAAN0AAAAPAAAAAAAA&#10;AAAAAAAAAKECAABkcnMvZG93bnJldi54bWxQSwUGAAAAAAQABAD5AAAAlQMAAAAA&#10;" strokeweight="1.25pt"/>
                </v:group>
                <v:shape id="AutoShape 698" o:spid="_x0000_s1503" type="#_x0000_t32" style="position:absolute;left:37426;top:7655;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YXwMYAAADdAAAADwAAAGRycy9kb3ducmV2LnhtbESPQWvCQBSE7wX/w/IKvTWbStSYuooU&#10;pFJQ0ZZ4fWRfk2D2bchuY/rvuwXB4zAz3zCL1WAa0VPnassKXqIYBHFhdc2lgq/PzXMKwnlkjY1l&#10;UvBLDlbL0cMCM22vfKT+5EsRIOwyVFB532ZSuqIigy6yLXHwvm1n0AfZlVJ3eA1w08hxHE+lwZrD&#10;QoUtvVVUXE4/RkF/yPezTdu/H3yZJ8ePZH5Gs1Pq6XFYv4LwNPh7+NbeagWTaZrA/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GF8DGAAAA3QAAAA8AAAAAAAAA&#10;AAAAAAAAoQIAAGRycy9kb3ducmV2LnhtbFBLBQYAAAAABAAEAPkAAACUAwAAAAA=&#10;" strokeweight="2pt"/>
                <v:rect id="Rectangle 699" o:spid="_x0000_s1504" style="position:absolute;left:41360;top:6166;width:2922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hBcYA&#10;AADdAAAADwAAAGRycy9kb3ducmV2LnhtbESPQWsCMRCF7wX/QxjBS6nZFbWyNYpYxNKTuy09D5vp&#10;7tLNZElSjf/eFAoeH2/e9+att9H04kzOd5YV5NMMBHFtdceNgs+Pw9MKhA/IGnvLpOBKHrab0cMa&#10;C20vXNK5Co1IEPYFKmhDGAopfd2SQT+1A3Hyvq0zGJJ0jdQOLwluejnLsqU02HFqaHGgfUv1T/Vr&#10;0ht5LL+q4+PVvtvXssu1m5/is1KTcdy9gAgUw/34P/2mFSyWqwX8rUkI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ghBcYAAADdAAAADwAAAAAAAAAAAAAAAACYAgAAZHJz&#10;L2Rvd25yZXYueG1sUEsFBgAAAAAEAAQA9QAAAIsDAAAAAA==&#10;" filled="f" fillcolor="#8db3e2" strokeweight="2pt">
                  <v:textbox>
                    <w:txbxContent>
                      <w:p w:rsidR="001767C7" w:rsidRPr="00A36BA5" w:rsidRDefault="001767C7" w:rsidP="008948CB">
                        <w:pPr>
                          <w:rPr>
                            <w:sz w:val="18"/>
                            <w:szCs w:val="18"/>
                          </w:rPr>
                        </w:pPr>
                        <w:proofErr w:type="spellStart"/>
                        <w:proofErr w:type="gramStart"/>
                        <w:r w:rsidRPr="00A36BA5">
                          <w:rPr>
                            <w:rFonts w:cs="Arial"/>
                            <w:bCs/>
                            <w:sz w:val="18"/>
                            <w:szCs w:val="18"/>
                          </w:rPr>
                          <w:t>asram:</w:t>
                        </w:r>
                        <w:proofErr w:type="gramEnd"/>
                        <w:r w:rsidRPr="00A36BA5">
                          <w:rPr>
                            <w:sz w:val="18"/>
                            <w:szCs w:val="18"/>
                          </w:rPr>
                          <w:t>AdditionalReferencedCIReferencedDocument</w:t>
                        </w:r>
                        <w:proofErr w:type="spellEnd"/>
                      </w:p>
                    </w:txbxContent>
                  </v:textbox>
                </v:rect>
                <v:rect id="Rectangle 413" o:spid="_x0000_s1505" style="position:absolute;left:3934;top:11695;width:29533;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t7KMUA&#10;AADdAAAADwAAAGRycy9kb3ducmV2LnhtbESPQWvCQBSE70L/w/IKvemmQoONrlIsgdCDoBZ6fc0+&#10;s6HZtyG7Jqm/3hUEj8PMfMOsNqNtRE+drx0reJ0lIIhLp2uuFHwf8+kChA/IGhvHpOCfPGzWT5MV&#10;ZtoNvKf+ECoRIewzVGBCaDMpfWnIop+5ljh6J9dZDFF2ldQdDhFuGzlPklRarDkuGGxpa6j8O5yt&#10;gs/zj8kvzvivHdUX/Ytu+z4vlHp5Hj+WIAKN4RG+twut4C1dpHB7E5+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3soxQAAAN0AAAAPAAAAAAAAAAAAAAAAAJgCAABkcnMv&#10;ZG93bnJldi54bWxQSwUGAAAAAAQABAD1AAAAigMAAAAA&#10;" fillcolor="#8db3e2" strokeweight="2pt">
                  <v:textbox>
                    <w:txbxContent>
                      <w:p w:rsidR="001767C7" w:rsidRPr="00A36BA5" w:rsidRDefault="001767C7" w:rsidP="00C22700">
                        <w:pPr>
                          <w:rPr>
                            <w:sz w:val="18"/>
                            <w:szCs w:val="18"/>
                          </w:rPr>
                        </w:pPr>
                        <w:proofErr w:type="spellStart"/>
                        <w:proofErr w:type="gramStart"/>
                        <w:r w:rsidRPr="00A36BA5">
                          <w:rPr>
                            <w:b/>
                            <w:sz w:val="18"/>
                            <w:szCs w:val="18"/>
                          </w:rPr>
                          <w:t>asram:</w:t>
                        </w:r>
                        <w:proofErr w:type="gramEnd"/>
                        <w:r w:rsidRPr="00A36BA5">
                          <w:rPr>
                            <w:b/>
                            <w:sz w:val="18"/>
                            <w:szCs w:val="18"/>
                          </w:rPr>
                          <w:t>SpecifiedCISIFLSupplyChainTradeDelivery</w:t>
                        </w:r>
                        <w:proofErr w:type="spellEnd"/>
                      </w:p>
                    </w:txbxContent>
                  </v:textbox>
                </v:rect>
                <v:group id="Group 394" o:spid="_x0000_s1506" style="position:absolute;left:58053;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RHYTcQAAADdAAAA&#10;DwAAAAAAAAAAAAAAAACqAgAAZHJzL2Rvd25yZXYueG1sUEsFBgAAAAAEAAQA+gAAAJsDAAAAAA==&#10;">
                  <v:rect id="Rectangle 395" o:spid="_x0000_s150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DlcUA&#10;AADdAAAADwAAAGRycy9kb3ducmV2LnhtbESPQWsCMRSE7wX/Q3iCt5pV0G5Xo0ihVBChtfX+2Dx3&#10;Fzcv2ySraX+9KRQ8DjPzDbNcR9OKCznfWFYwGWcgiEurG64UfH2+PuYgfEDW2FomBT/kYb0aPCyx&#10;0PbKH3Q5hEokCPsCFdQhdIWUvqzJoB/bjjh5J+sMhiRdJbXDa4KbVk6zbC4NNpwWauzopabyfOiN&#10;gm4/69+evnfu95j37yXuog3TqNRoGDcLEIFiuIf/21utYDbPn+HvTXo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E4OVxQAAAN0AAAAPAAAAAAAAAAAAAAAAAJgCAABkcnMv&#10;ZG93bnJldi54bWxQSwUGAAAAAAQABAD1AAAAigMAAAAA&#10;" strokeweight="2pt"/>
                  <v:shape id="AutoShape 396" o:spid="_x0000_s150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kqfcAAAADdAAAADwAAAGRycy9kb3ducmV2LnhtbERPTYvCMBC9C/6HMAt703RFXbc2FREW&#10;vFbF89CMbbGZ1Ca12X+/OQgeH+872wXTiif1rrGs4GuegCAurW64UnA5/842IJxH1thaJgV/5GCX&#10;TycZptqOXNDz5CsRQ9ilqKD2vkuldGVNBt3cdsSRu9neoI+wr6TucYzhppWLJFlLgw3Hhho7OtRU&#10;3k+DUVAUj+o6uDDuN7fwvbzopUmGo1KfH2G/BeEp+Lf45T5qBav1T9wf38QnIP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8JKn3AAAAA3QAAAA8AAAAAAAAAAAAAAAAA&#10;oQIAAGRycy9kb3ducmV2LnhtbFBLBQYAAAAABAAEAPkAAACOAwAAAAA=&#10;" strokeweight="1.25pt"/>
                  <v:shape id="AutoShape 397" o:spid="_x0000_s150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9RaMcAAADdAAAADwAAAGRycy9kb3ducmV2LnhtbESPQWvCQBSE74X+h+UVequbCA2auoqo&#10;hR6qEFsPvb1mX5Ng9m3Irknqr3cFweMw880ws8VgatFR6yrLCuJRBII4t7riQsH31/vLBITzyBpr&#10;y6Tgnxws5o8PM0y17Tmjbu8LEUrYpaig9L5JpXR5SQbdyDbEwfuzrUEfZFtI3WIfyk0tx1GUSIMV&#10;h4USG1qVlB/3J6Pg9dT//iQxZ8vtZn3Izl2+Ox4+lXp+GpZvIDwN/h6+0R86cMk0huub8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P1FoxwAAAN0AAAAPAAAAAAAA&#10;AAAAAAAAAKECAABkcnMvZG93bnJldi54bWxQSwUGAAAAAAQABAD5AAAAlQMAAAAA&#10;" strokeweight="1.25pt"/>
                </v:group>
                <v:group id="Group 398" o:spid="_x0000_s1510" style="position:absolute;left:69643;top:12759;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B5esYAAADdAAAADwAAAGRycy9kb3ducmV2LnhtbESPT4vCMBTE78J+h/AW&#10;9qZpXRS3GkXEXTyI4B9YvD2aZ1tsXkoT2/rtjSB4HGbmN8xs0ZlSNFS7wrKCeBCBIE6tLjhTcDr+&#10;9icgnEfWWFomBXdysJh/9GaYaNvynpqDz0SAsEtQQe59lUjp0pwMuoGtiIN3sbVBH2SdSV1jG+Cm&#10;lMMoGkuDBYeFHCta5ZReDzej4K/Fdvkdr5vt9bK6n4+j3f82JqW+PrvlFISnzr/Dr/ZGKxiNf4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IHl6xgAAAN0A&#10;AAAPAAAAAAAAAAAAAAAAAKoCAABkcnMvZG93bnJldi54bWxQSwUGAAAAAAQABAD6AAAAnQMAAAAA&#10;">
                  <v:rect id="Rectangle 399" o:spid="_x0000_s151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iosUA&#10;AADdAAAADwAAAGRycy9kb3ducmV2LnhtbESPS2vDMBCE74X8B7GF3hK5KXk5UUIolBZCIc/7Ym1t&#10;U2vlSnKi5tdHhUCPw8x8wyxW0TTiTM7XlhU8DzIQxIXVNZcKjoe3/hSED8gaG8uk4Jc8rJa9hwXm&#10;2l54R+d9KEWCsM9RQRVCm0vpi4oM+oFtiZP3ZZ3BkKQrpXZ4SXDTyGGWjaXBmtNChS29VlR87zuj&#10;oP0cde+Tn427nqbdtsBNtGEYlXp6jOs5iEAx/Ifv7Q+tYDSevcDf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IiKixQAAAN0AAAAPAAAAAAAAAAAAAAAAAJgCAABkcnMv&#10;ZG93bnJldi54bWxQSwUGAAAAAAQABAD1AAAAigMAAAAA&#10;" strokeweight="2pt"/>
                  <v:shape id="AutoShape 400" o:spid="_x0000_s151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IsfsIAAADdAAAADwAAAGRycy9kb3ducmV2LnhtbESPQYvCMBSE7wv+h/AEb2uqVFerUUQQ&#10;vNaVPT+aZ1tsXmqT2vjvNwvCHoeZ+YbZ7oNpxJM6V1tWMJsmIIgLq2suFVy/T58rEM4ja2wsk4IX&#10;OdjvRh9bzLQdOKfnxZciQthlqKDyvs2kdEVFBt3UtsTRu9nOoI+yK6XucIhw08h5kiylwZrjQoUt&#10;HSsq7pfeKMjzR/nTuzAcVrfwlV51apL+rNRkHA4bEJ6C/w+/22etYLFcp/D3Jj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IsfsIAAADdAAAADwAAAAAAAAAAAAAA&#10;AAChAgAAZHJzL2Rvd25yZXYueG1sUEsFBgAAAAAEAAQA+QAAAJADAAAAAA==&#10;" strokeweight="1.25pt"/>
                  <v:shape id="AutoShape 401" o:spid="_x0000_s151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RXa8cAAADdAAAADwAAAGRycy9kb3ducmV2LnhtbESPQWvCQBSE74L/YXlCb7pRMLTRVURb&#10;6EELsfXQ2zP7TILZtyG7JtFf3y0Uehxmvhlmue5NJVpqXGlZwXQSgSDOrC45V/D1+TZ+BuE8ssbK&#10;Mim4k4P1ajhYYqJtxym1R5+LUMIuQQWF93UipcsKMugmtiYO3sU2Bn2QTS51g10oN5WcRVEsDZYc&#10;FgqsaVtQdj3ejIL5rTt/x1NON4fX3Sl9tNnH9bRX6mnUbxYgPPX+P/xHv+vAxS9z+H0TnoB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BFdrxwAAAN0AAAAPAAAAAAAA&#10;AAAAAAAAAKECAABkcnMvZG93bnJldi54bWxQSwUGAAAAAAQABAD5AAAAlQMAAAAA&#10;" strokeweight="1.25pt"/>
                </v:group>
                <v:rect id="Rectangle 402" o:spid="_x0000_s1514" style="position:absolute;left:41254;top:22860;width:260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pr8YA&#10;AADdAAAADwAAAGRycy9kb3ducmV2LnhtbESPQUvDQBCF74L/YRnBi7SblBpr2m2Riig9mbR4HrLT&#10;JJidDbtru/33XUHw+HjzvjdvtYlmECdyvresIJ9mIIgbq3tuFRz2b5MFCB+QNQ6WScGFPGzWtzcr&#10;LLU9c0WnOrQiQdiXqKALYSyl9E1HBv3UjsTJO1pnMCTpWqkdnhPcDHKWZYU02HNq6HCkbUfNd/1j&#10;0ht5rL7q94eL3dnXqs+1m3/GJ6Xu7+LLEkSgGP6P/9IfWsFj8VzA7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pr8YAAADdAAAADwAAAAAAAAAAAAAAAACYAgAAZHJz&#10;L2Rvd25yZXYueG1sUEsFBgAAAAAEAAQA9QAAAIsDAAAAAA==&#10;" filled="f" fillcolor="#8db3e2" strokeweight="2pt">
                  <v:textbox>
                    <w:txbxContent>
                      <w:p w:rsidR="001767C7" w:rsidRPr="00A36BA5" w:rsidRDefault="001767C7" w:rsidP="00C85824">
                        <w:pPr>
                          <w:rPr>
                            <w:sz w:val="18"/>
                            <w:szCs w:val="18"/>
                          </w:rPr>
                        </w:pPr>
                        <w:proofErr w:type="spellStart"/>
                        <w:proofErr w:type="gramStart"/>
                        <w:r w:rsidRPr="00A36BA5">
                          <w:rPr>
                            <w:rFonts w:cs="Arial"/>
                            <w:bCs/>
                            <w:sz w:val="18"/>
                            <w:szCs w:val="18"/>
                          </w:rPr>
                          <w:t>asram:</w:t>
                        </w:r>
                        <w:proofErr w:type="gramEnd"/>
                        <w:r w:rsidRPr="00A36BA5">
                          <w:rPr>
                            <w:rFonts w:cs="Arial"/>
                            <w:bCs/>
                            <w:sz w:val="18"/>
                            <w:szCs w:val="18"/>
                          </w:rPr>
                          <w:t>SpecifiedCISupplyChainSchedule</w:t>
                        </w:r>
                        <w:proofErr w:type="spellEnd"/>
                      </w:p>
                    </w:txbxContent>
                  </v:textbox>
                </v:rect>
                <v:shape id="AutoShape 403" o:spid="_x0000_s1515" type="#_x0000_t32" style="position:absolute;left:37320;top:2488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0fascAAADdAAAADwAAAGRycy9kb3ducmV2LnhtbESPQWvCQBSE74L/YXmF3nTTorFGVymF&#10;oBRq0BZ7fWSfSTD7NmTXJP333ULB4zAz3zDr7WBq0VHrKssKnqYRCOLc6ooLBV+f6eQFhPPIGmvL&#10;pOCHHGw349EaE217PlJ38oUIEHYJKii9bxIpXV6SQTe1DXHwLrY16INsC6lb7APc1PI5imJpsOKw&#10;UGJDbyXl19PNKOiy82GRNt0u88V5dnyfLb/RfCj1+DC8rkB4Gvw9/N/eawXzeLmA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TR9qxwAAAN0AAAAPAAAAAAAA&#10;AAAAAAAAAKECAABkcnMvZG93bnJldi54bWxQSwUGAAAAAAQABAD5AAAAlQMAAAAA&#10;" strokeweight="2pt"/>
                <v:group id="Group 404" o:spid="_x0000_s1516" style="position:absolute;left:67304;top:2381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hOkMQAAADdAAAA&#10;DwAAAAAAAAAAAAAAAACqAgAAZHJzL2Rvd25yZXYueG1sUEsFBgAAAAAEAAQA+gAAAJsDAAAAAA==&#10;">
                  <v:rect id="Rectangle 405" o:spid="_x0000_s151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oVSMUA&#10;AADdAAAADwAAAGRycy9kb3ducmV2LnhtbESPQWsCMRSE74L/ITzBm2YVtLoaRQqlghTstt4fm9fd&#10;pZuXbZLVtL++EQo9DjPzDbPdR9OKKznfWFYwm2YgiEurG64UvL89TVYgfEDW2FomBd/kYb8bDraY&#10;a3vjV7oWoRIJwj5HBXUIXS6lL2sy6Ke2I07eh3UGQ5KuktrhLcFNK+dZtpQGG04LNXb0WFP5WfRG&#10;Qfey6J8fvk7u57LqzyWeog3zqNR4FA8bEIFi+A//tY9awWK5XsP9TXo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yhVIxQAAAN0AAAAPAAAAAAAAAAAAAAAAAJgCAABkcnMv&#10;ZG93bnJldi54bWxQSwUGAAAAAAQABAD1AAAAigMAAAAA&#10;" strokeweight="2pt"/>
                  <v:shape id="AutoShape 406" o:spid="_x0000_s151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KwZ74AAADdAAAADwAAAGRycy9kb3ducmV2LnhtbERPTYvCMBC9C/6HMII3TVxcla5RRFjw&#10;WpU9D83YFptJbVIb/705CHt8vO/tPtpGPKnztWMNi7kCQVw4U3Op4Xr5nW1A+IBssHFMGl7kYb8b&#10;j7aYGTdwTs9zKEUKYZ+hhiqENpPSFxVZ9HPXEifu5jqLIcGulKbDIYXbRn4ptZIWa04NFbZ0rKi4&#10;n3urIc8f5V/v43DY3OJ6eTVLq/qT1tNJPPyACBTDv/jjPhkN32uV9qc36QnI3R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h4rBnvgAAAN0AAAAPAAAAAAAAAAAAAAAAAKEC&#10;AABkcnMvZG93bnJldi54bWxQSwUGAAAAAAQABAD5AAAAjAMAAAAA&#10;" strokeweight="1.25pt"/>
                  <v:shape id="AutoShape 407" o:spid="_x0000_s151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TLcscAAADdAAAADwAAAGRycy9kb3ducmV2LnhtbESPQWvCQBSE70L/w/IKvZlNClqJriJt&#10;hR5sIbYevL1mX5Ng9m3Irknsr3cFweMw880wi9VgatFR6yrLCpIoBkGcW11xoeDnezOegXAeWWNt&#10;mRScycFq+TBaYKptzxl1O1+IUMIuRQWl900qpctLMugi2xAH78+2Bn2QbSF1i30oN7V8juOpNFhx&#10;WCixodeS8uPuZBRMTv3vYZpwtv58f9tn/13+ddxvlXp6HNZzEJ4Gfw/f6A8duJc4geub8ATk8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1MtyxwAAAN0AAAAPAAAAAAAA&#10;AAAAAAAAAKECAABkcnMvZG93bnJldi54bWxQSwUGAAAAAAQABAD5AAAAlQMAAAAA&#10;" strokeweight="1.25pt"/>
                </v:group>
                <v:shape id="AutoShape 408" o:spid="_x0000_s1520" type="#_x0000_t32" style="position:absolute;left:34981;top:13716;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Em6MYAAADdAAAADwAAAGRycy9kb3ducmV2LnhtbESPQWvCQBSE74L/YXlCb2ajWG1TVxEh&#10;tBRUTIu9PrKvSTD7NmS3Sfrvu4LQ4zAz3zDr7WBq0VHrKssKZlEMgji3uuJCwedHOn0C4Tyyxtoy&#10;KfglB9vNeLTGRNuez9RlvhABwi5BBaX3TSKly0sy6CLbEAfv27YGfZBtIXWLfYCbWs7jeCkNVhwW&#10;SmxoX1J+zX6Mgu50Oa7Spns9+eKyOL8vnr/QHJR6mAy7FxCeBv8fvrfftILHVTyH25vw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RJujGAAAA3QAAAA8AAAAAAAAA&#10;AAAAAAAAoQIAAGRycy9kb3ducmV2LnhtbFBLBQYAAAAABAAEAPkAAACUAwAAAAA=&#10;" strokeweight="2pt"/>
                <v:shape id="AutoShape 412" o:spid="_x0000_s1521" type="#_x0000_t32" style="position:absolute;left:37320;top:1488;width:398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og68cAAADdAAAADwAAAGRycy9kb3ducmV2LnhtbESP3WrCQBSE7wu+w3KE3jUbi/Unukop&#10;SEuhBqPo7SF7TILZsyG7TdK37xYKXg4z8w2z3g6mFh21rrKsYBLFIIhzqysuFJyOu6cFCOeRNdaW&#10;ScEPOdhuRg9rTLTt+UBd5gsRIOwSVFB63yRSurwkgy6yDXHwrrY16INsC6lb7APc1PI5jmfSYMVh&#10;ocSG3krKb9m3UdCl5/1813TvqS/O08PndHlB86XU43h4XYHwNPh7+L/9oRW8zOMZ/L0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6iDrxwAAAN0AAAAPAAAAAAAA&#10;AAAAAAAAAKECAABkcnMvZG93bnJldi54bWxQSwUGAAAAAAQABAD5AAAAlQMAAAAA&#10;" strokeweight="2pt"/>
                <v:rect id="Rectangle 414" o:spid="_x0000_s1522" style="position:absolute;left:33492;top:12865;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u8UA&#10;AADdAAAADwAAAGRycy9kb3ducmV2LnhtbESPQWsCMRSE7wX/Q3hCbzWroCurUUQoClJord4fm+fu&#10;4uZlm2Q17a83hUKPw8x8wyzX0bTiRs43lhWMRxkI4tLqhisFp8/XlzkIH5A1tpZJwTd5WK8GT0ss&#10;tL3zB92OoRIJwr5ABXUIXSGlL2sy6Ee2I07exTqDIUlXSe3wnuCmlZMsm0mDDaeFGjva1lRej71R&#10;0L1N+13+dXA/53n/XuIh2jCJSj0P42YBIlAM/+G/9l4rmOZZDr9v0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8r67xQAAAN0AAAAPAAAAAAAAAAAAAAAAAJgCAABkcnMv&#10;ZG93bnJldi54bWxQSwUGAAAAAAQABAD1AAAAigMAAAAA&#10;" strokeweight="2pt"/>
                <v:rect id="Rectangle 415" o:spid="_x0000_s1523" style="position:absolute;left:41254;top:11802;width:283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uCXMUA&#10;AADdAAAADwAAAGRycy9kb3ducmV2LnhtbESPwUrDQBCG70LfYRnBi9hNRNsSuy1FEcVTk0rPQ3ZM&#10;gtnZsLu227d3DoLH4Z//m2/W2+xGdaIQB88GynkBirj1duDOwOfh9W4FKiZki6NnMnChCNvN7GqN&#10;lfVnrunUpE4JhGOFBvqUpkrr2PbkMM79RCzZlw8Ok4yh0zbgWeBu1PdFsdAOB5YLPU703FP73fw4&#10;0ShzfWzebi/+w7/UQ2nDwz4vjbm5zrsnUIly+l/+a79bA4/LQnTlG0G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4JcxQAAAN0AAAAPAAAAAAAAAAAAAAAAAJgCAABkcnMv&#10;ZG93bnJldi54bWxQSwUGAAAAAAQABAD1AAAAigMAAAAA&#10;" filled="f" fillcolor="#8db3e2" strokeweight="2pt">
                  <v:textbox>
                    <w:txbxContent>
                      <w:p w:rsidR="001767C7" w:rsidRPr="00A36BA5" w:rsidRDefault="001767C7" w:rsidP="00C85824">
                        <w:pPr>
                          <w:rPr>
                            <w:sz w:val="18"/>
                            <w:szCs w:val="18"/>
                          </w:rPr>
                        </w:pPr>
                        <w:proofErr w:type="spellStart"/>
                        <w:proofErr w:type="gramStart"/>
                        <w:r w:rsidRPr="00A36BA5">
                          <w:rPr>
                            <w:rFonts w:cs="Arial"/>
                            <w:bCs/>
                            <w:sz w:val="18"/>
                            <w:szCs w:val="18"/>
                          </w:rPr>
                          <w:t>asram:</w:t>
                        </w:r>
                        <w:proofErr w:type="gramEnd"/>
                        <w:r w:rsidRPr="00A36BA5">
                          <w:rPr>
                            <w:rFonts w:cs="Arial"/>
                            <w:bCs/>
                            <w:sz w:val="18"/>
                            <w:szCs w:val="18"/>
                          </w:rPr>
                          <w:t>ConsignmentCISupplyChainInventory</w:t>
                        </w:r>
                        <w:proofErr w:type="spellEnd"/>
                        <w:r w:rsidRPr="00A36BA5">
                          <w:rPr>
                            <w:rFonts w:cs="Arial"/>
                            <w:bCs/>
                            <w:sz w:val="18"/>
                            <w:szCs w:val="18"/>
                          </w:rPr>
                          <w:t xml:space="preserve">  </w:t>
                        </w:r>
                      </w:p>
                    </w:txbxContent>
                  </v:textbox>
                </v:rect>
                <v:shape id="AutoShape 416" o:spid="_x0000_s1524" type="#_x0000_t32" style="position:absolute;left:37320;top:13716;width:384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W0mcUAAADdAAAADwAAAGRycy9kb3ducmV2LnhtbESP3YrCMBSE7xd8h3AE79ZUcVetRhFB&#10;FGEVf9DbQ3Nsi81JaWLtvr1ZWPBymJlvmOm8MYWoqXK5ZQW9bgSCOLE651TB+bT6HIFwHlljYZkU&#10;/JKD+az1McVY2ycfqD76VAQIuxgVZN6XsZQuycig69qSOHg3Wxn0QVap1BU+A9wUsh9F39JgzmEh&#10;w5KWGSX348MoqPeX3XBV1uu9Ty+Dw3YwvqL5UarTbhYTEJ4a/w7/tzdawdcwGsPfm/AE5O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3W0mcUAAADdAAAADwAAAAAAAAAA&#10;AAAAAAChAgAAZHJzL2Rvd25yZXYueG1sUEsFBgAAAAAEAAQA+QAAAJMDAAAAAA==&#10;" strokeweight="2pt"/>
                <v:shape id="AutoShape 417" o:spid="_x0000_s1525" type="#_x0000_t32" style="position:absolute;left:33386;top:13716;width:215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aL2cIAAADdAAAADwAAAGRycy9kb3ducmV2LnhtbERPy4rCMBTdC/5DuII7TRWf1SgiyMiA&#10;Iz7Q7aW5tsXmpjSZ2vl7sxBmeTjv5boxhaipcrllBYN+BII4sTrnVMH1suvNQDiPrLGwTAr+yMF6&#10;1W4tMdb2xSeqzz4VIYRdjAoy78tYSpdkZND1bUkcuIetDPoAq1TqCl8h3BRyGEUTaTDn0JBhSduM&#10;kuf51yioj7ef6a6sv44+vY1O36P5Hc1BqW6n2SxAeGr8v/jj3msF4+kg7A9vwhO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5aL2cIAAADdAAAADwAAAAAAAAAAAAAA&#10;AAChAgAAZHJzL2Rvd25yZXYueG1sUEsFBgAAAAAEAAQA+QAAAJADAAAAAA==&#10;" strokeweight="2pt"/>
                <v:rect id="Rectangle 418" o:spid="_x0000_s1526" style="position:absolute;left:41254;width:1678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i9HMUA&#10;AADdAAAADwAAAGRycy9kb3ducmV2LnhtbESPQUsDMRCF74L/IYzQi9hsSrVl27SIIoondy09D5vp&#10;7tLNZElim/77RhA8Pt68781bb5MdxIl86B1rUNMCBHHjTM+tht3328MSRIjIBgfHpOFCAbab25s1&#10;lsaduaJTHVuRIRxK1NDFOJZShqYji2HqRuLsHZy3GLP0rTQezxluBzkriidpsefc0OFILx01x/rH&#10;5jdUqvb1+/3FfbrXqlfGz7/SQuvJXXpegYiU4v/xX/rDaHhcKAW/azIC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L0cxQAAAN0AAAAPAAAAAAAAAAAAAAAAAJgCAABkcnMv&#10;ZG93bnJldi54bWxQSwUGAAAAAAQABAD1AAAAigMAAAAA&#10;" filled="f" fillcolor="#8db3e2" strokeweight="2pt">
                  <v:textbox>
                    <w:txbxContent>
                      <w:p w:rsidR="001767C7" w:rsidRPr="00A36BA5" w:rsidRDefault="001767C7" w:rsidP="00C85824">
                        <w:pPr>
                          <w:rPr>
                            <w:sz w:val="18"/>
                            <w:szCs w:val="18"/>
                          </w:rPr>
                        </w:pPr>
                        <w:proofErr w:type="spellStart"/>
                        <w:proofErr w:type="gramStart"/>
                        <w:r w:rsidRPr="00A36BA5">
                          <w:rPr>
                            <w:rFonts w:cs="Arial"/>
                            <w:bCs/>
                            <w:sz w:val="18"/>
                            <w:szCs w:val="18"/>
                          </w:rPr>
                          <w:t>asram:</w:t>
                        </w:r>
                        <w:proofErr w:type="gramEnd"/>
                        <w:r w:rsidRPr="00A36BA5">
                          <w:rPr>
                            <w:rFonts w:cs="Arial"/>
                            <w:bCs/>
                            <w:sz w:val="18"/>
                            <w:szCs w:val="18"/>
                          </w:rPr>
                          <w:t>InformationCINote</w:t>
                        </w:r>
                        <w:proofErr w:type="spellEnd"/>
                      </w:p>
                    </w:txbxContent>
                  </v:textbox>
                </v:rect>
                <v:rect id="Rectangle 419" o:spid="_x0000_s1527" style="position:absolute;left:41254;top:17437;width:259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a8UA&#10;AADdAAAADwAAAGRycy9kb3ducmV2LnhtbESPQWsCMRCF7wX/QxjBS6nZFatlNYpUSktP7lp6Hjbj&#10;7uJmsiSpxn9vCoUeH2/e9+att9H04kLOd5YV5NMMBHFtdceNgq/j29MLCB+QNfaWScGNPGw3o4c1&#10;FtpeuaRLFRqRIOwLVNCGMBRS+rolg35qB+LknawzGJJ0jdQOrwluejnLsoU02HFqaHGg15bqc/Vj&#10;0ht5LL+r98eb/bT7ssu1mx/iUqnJOO5WIALF8H/8l/7QCp6X+Qx+1yQE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iNrxQAAAN0AAAAPAAAAAAAAAAAAAAAAAJgCAABkcnMv&#10;ZG93bnJldi54bWxQSwUGAAAAAAQABAD1AAAAigMAAAAA&#10;" filled="f" fillcolor="#8db3e2" strokeweight="2pt">
                  <v:textbox>
                    <w:txbxContent>
                      <w:p w:rsidR="001767C7" w:rsidRPr="00A36BA5" w:rsidRDefault="001767C7" w:rsidP="00C85824">
                        <w:pPr>
                          <w:rPr>
                            <w:sz w:val="18"/>
                            <w:szCs w:val="18"/>
                          </w:rPr>
                        </w:pPr>
                        <w:proofErr w:type="spellStart"/>
                        <w:proofErr w:type="gramStart"/>
                        <w:r w:rsidRPr="00A36BA5">
                          <w:rPr>
                            <w:rFonts w:cs="Arial"/>
                            <w:bCs/>
                            <w:sz w:val="18"/>
                            <w:szCs w:val="18"/>
                          </w:rPr>
                          <w:t>asram:</w:t>
                        </w:r>
                        <w:proofErr w:type="gramEnd"/>
                        <w:r w:rsidRPr="00A36BA5">
                          <w:rPr>
                            <w:rFonts w:cs="Arial"/>
                            <w:bCs/>
                            <w:sz w:val="18"/>
                            <w:szCs w:val="18"/>
                          </w:rPr>
                          <w:t>CustomerCI</w:t>
                        </w:r>
                        <w:proofErr w:type="spellEnd"/>
                        <w:r w:rsidRPr="00A36BA5">
                          <w:rPr>
                            <w:rFonts w:cs="Arial"/>
                            <w:bCs/>
                            <w:sz w:val="18"/>
                            <w:szCs w:val="18"/>
                          </w:rPr>
                          <w:t xml:space="preserve"> </w:t>
                        </w:r>
                        <w:proofErr w:type="spellStart"/>
                        <w:r w:rsidRPr="00A36BA5">
                          <w:rPr>
                            <w:rFonts w:cs="Arial"/>
                            <w:bCs/>
                            <w:sz w:val="18"/>
                            <w:szCs w:val="18"/>
                          </w:rPr>
                          <w:t>SupplyChainInventory</w:t>
                        </w:r>
                        <w:proofErr w:type="spellEnd"/>
                      </w:p>
                    </w:txbxContent>
                  </v:textbox>
                </v:rect>
                <v:shape id="AutoShape 420" o:spid="_x0000_s1528" type="#_x0000_t32" style="position:absolute;left:37320;top:1488;width:89;height:233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QVrsYAAADdAAAADwAAAGRycy9kb3ducmV2LnhtbESP3WrCQBSE7wu+w3IE7+pGa6umriIF&#10;UQo2+IO9PWSPSTB7NmTXGN/eLRS8HGbmG2a2aE0pGqpdYVnBoB+BIE6tLjhTcDysXicgnEfWWFom&#10;BXdysJh3XmYYa3vjHTV7n4kAYRejgtz7KpbSpTkZdH1bEQfvbGuDPsg6k7rGW4CbUg6j6EMaLDgs&#10;5FjRV07pZX81Cprk9DNeVc068dlptPseTX/RbJXqddvlJwhPrX+G/9sbreB9PHiDvzfhCc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EFa7GAAAA3QAAAA8AAAAAAAAA&#10;AAAAAAAAoQIAAGRycy9kb3ducmV2LnhtbFBLBQYAAAAABAAEAPkAAACUAwAAAAA=&#10;" strokeweight="2pt"/>
                <v:shape id="AutoShape 421" o:spid="_x0000_s1529" type="#_x0000_t32" style="position:absolute;left:37320;top:1945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2N2sYAAADdAAAADwAAAGRycy9kb3ducmV2LnhtbESP3WrCQBSE7wt9h+UUvKsbJVaNrlIE&#10;UYQq/qC3h+wxCc2eDdk1xrd3CwUvh5n5hpnOW1OKhmpXWFbQ60YgiFOrC84UnI7LzxEI55E1lpZJ&#10;wYMczGfvb1NMtL3znpqDz0SAsEtQQe59lUjp0pwMuq6tiIN3tbVBH2SdSV3jPcBNKftR9CUNFhwW&#10;cqxokVP6e7gZBc3uvB0uq2a189k53m/i8QXNj1Kdj/Z7AsJT61/h//ZaKxgMezH8vQlPQM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tjdrGAAAA3QAAAA8AAAAAAAAA&#10;AAAAAAAAoQIAAGRycy9kb3ducmV2LnhtbFBLBQYAAAAABAAEAPkAAACUAwAAAAA=&#10;" strokeweight="2pt"/>
                <v:group id="Group 422" o:spid="_x0000_s1530" style="position:absolute;left:67410;top:18394;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vtycYAAADdAAAADwAAAGRycy9kb3ducmV2LnhtbESPT2vCQBTE7wW/w/KE&#10;3uomllSJriKi4kEK/gHx9sg+k2D2bciuSfz23UKhx2FmfsPMl72pREuNKy0riEcRCOLM6pJzBZfz&#10;9mMKwnlkjZVlUvAiB8vF4G2OqbYdH6k9+VwECLsUFRTe16mULivIoBvZmjh4d9sY9EE2udQNdgFu&#10;KjmOoi9psOSwUGBN64Kyx+lpFOw67Faf8aY9PO7r1+2cfF8PMSn1PuxXMxCeev8f/mvvtYJkEif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JxgAAAN0A&#10;AAAPAAAAAAAAAAAAAAAAAKoCAABkcnMvZG93bnJldi54bWxQSwUGAAAAAAQABAD6AAAAnQMAAAAA&#10;">
                  <v:rect id="Rectangle 423" o:spid="_x0000_s153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eN/cUA&#10;AADdAAAADwAAAGRycy9kb3ducmV2LnhtbESP3WoCMRSE7wu+QziCdzWr4A+rUUQoFaTQWr0/bI67&#10;i5uTNclq9OmbQqGXw8x8wyzX0TTiRs7XlhWMhhkI4sLqmksFx++31zkIH5A1NpZJwYM8rFe9lyXm&#10;2t75i26HUIoEYZ+jgiqENpfSFxUZ9EPbEifvbJ3BkKQrpXZ4T3DTyHGWTaXBmtNChS1tKyouh84o&#10;aD8m3fvsunfP07z7LHAfbRhHpQb9uFmACBTDf/ivvdMKJrPRFH7fp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439xQAAAN0AAAAPAAAAAAAAAAAAAAAAAJgCAABkcnMv&#10;ZG93bnJldi54bWxQSwUGAAAAAAQABAD1AAAAigMAAAAA&#10;" strokeweight="2pt"/>
                  <v:shape id="AutoShape 424" o:spid="_x0000_s153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K+zsEAAADdAAAADwAAAGRycy9kb3ducmV2LnhtbESPQYvCMBSE74L/ITzBm6aKbqVrFBEW&#10;vNaVPT+aZ1tsXmqT2uy/N4LgcZiZb5jtPphGPKhztWUFi3kCgriwuuZSweX3Z7YB4TyyxsYyKfgn&#10;B/vdeLTFTNuBc3qcfSkihF2GCirv20xKV1Rk0M1tSxy9q+0M+ii7UuoOhwg3jVwmyZc0WHNcqLCl&#10;Y0XF7dwbBXl+L/96F4bD5hrS1UWvTNKflJpOwuEbhKfgP+F3+6QVrNNFCq838QnI3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0r7OwQAAAN0AAAAPAAAAAAAAAAAAAAAA&#10;AKECAABkcnMvZG93bnJldi54bWxQSwUGAAAAAAQABAD5AAAAjwMAAAAA&#10;" strokeweight="1.25pt"/>
                  <v:shape id="AutoShape 425" o:spid="_x0000_s153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f0MsUAAADdAAAADwAAAGRycy9kb3ducmV2LnhtbERPTUvDQBC9F/wPywi9tZsUrBK7LUUr&#10;9GCFVHvwNmbHJDQ7G7LbJPbXOwfB4+N9rzaja1RPXag9G0jnCSjiwtuaSwMf7y+zB1AhIltsPJOB&#10;HwqwWd9MVphZP3BO/TGWSkI4ZGigirHNtA5FRQ7D3LfEwn37zmEU2JXadjhIuGv0IkmW2mHN0lBh&#10;S08VFefjxRm4uwxfn8uU8+1h93zKr33xdj69GjO9HbePoCKN8V/8595b8d2nMlfeyBP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Df0MsUAAADdAAAADwAAAAAAAAAA&#10;AAAAAAChAgAAZHJzL2Rvd25yZXYueG1sUEsFBgAAAAAEAAQA+QAAAJMDAAAAAA==&#10;" strokeweight="1.25pt"/>
                </v:group>
                <v:rect id="Rechteck 6232" o:spid="_x0000_s1534" style="position:absolute;top:11908;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dhdcYA&#10;AADdAAAADwAAAGRycy9kb3ducmV2LnhtbESP3WrCQBSE7wXfYTmCN6KbpiAluooI0lAK0vhzfcge&#10;k2D2bMyuSfr23UKhl8PMfMOst4OpRUetqywreFlEIIhzqysuFJxPh/kbCOeRNdaWScE3OdhuxqM1&#10;Jtr2/EVd5gsRIOwSVFB63yRSurwkg25hG+Lg3Wxr0AfZFlK32Ae4qWUcRUtpsOKwUGJD+5Lye/Y0&#10;Cvr82F1Pn+/yOLumlh/pY59dPpSaTobdCoSnwf+H/9qpVrCMX2P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dhdcYAAADdAAAADwAAAAAAAAAAAAAAAACYAgAAZHJz&#10;L2Rvd25yZXYueG1sUEsFBgAAAAAEAAQA9QAAAIsDAAAAAA==&#10;" filled="f" stroked="f">
                  <v:textbox>
                    <w:txbxContent>
                      <w:p w:rsidR="001767C7" w:rsidRDefault="001767C7" w:rsidP="00F566BC">
                        <w:pPr>
                          <w:rPr>
                            <w:rFonts w:cs="Arial"/>
                            <w:b/>
                            <w:sz w:val="24"/>
                            <w:szCs w:val="24"/>
                            <w:lang w:val="de-DE"/>
                          </w:rPr>
                        </w:pPr>
                        <w:r>
                          <w:rPr>
                            <w:rFonts w:cs="Arial"/>
                            <w:b/>
                            <w:sz w:val="24"/>
                            <w:szCs w:val="24"/>
                            <w:lang w:val="de-DE"/>
                          </w:rPr>
                          <w:t>0..*</w:t>
                        </w:r>
                      </w:p>
                    </w:txbxContent>
                  </v:textbox>
                </v:rect>
                <v:rect id="Rechteck 6233" o:spid="_x0000_s1535" style="position:absolute;left:37532;top:1488;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vE7sYA&#10;AADdAAAADwAAAGRycy9kb3ducmV2LnhtbESP3WrCQBSE7wu+w3IEb4puVBCJriKCNEhBGn+uD9lj&#10;Esyejdltkr59t1DwcpiZb5j1tjeVaKlxpWUF00kEgjizuuRcweV8GC9BOI+ssbJMCn7IwXYzeFtj&#10;rG3HX9SmPhcBwi5GBYX3dSylywoy6Ca2Jg7e3TYGfZBNLnWDXYCbSs6iaCENlhwWCqxpX1D2SL+N&#10;gi47tbfz54c8vd8Sy8/kuU+vR6VGw363AuGp96/wfzvRChaz+R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vE7sYAAADdAAAADwAAAAAAAAAAAAAAAACYAgAAZHJz&#10;L2Rvd25yZXYueG1sUEsFBgAAAAAEAAQA9QAAAIsDAAAAAA==&#10;" filled="f" stroked="f">
                  <v:textbox>
                    <w:txbxContent>
                      <w:p w:rsidR="001767C7" w:rsidRDefault="001767C7" w:rsidP="00F566BC">
                        <w:pPr>
                          <w:rPr>
                            <w:rFonts w:cs="Arial"/>
                            <w:b/>
                            <w:sz w:val="24"/>
                            <w:szCs w:val="24"/>
                            <w:lang w:val="de-DE"/>
                          </w:rPr>
                        </w:pPr>
                        <w:r>
                          <w:rPr>
                            <w:rFonts w:cs="Arial"/>
                            <w:b/>
                            <w:sz w:val="24"/>
                            <w:szCs w:val="24"/>
                            <w:lang w:val="de-DE"/>
                          </w:rPr>
                          <w:t>0..*</w:t>
                        </w:r>
                      </w:p>
                    </w:txbxContent>
                  </v:textbox>
                </v:rect>
                <v:rect id="Rechteck 6234" o:spid="_x0000_s1536" style="position:absolute;left:37532;top:7655;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JcmsYA&#10;AADdAAAADwAAAGRycy9kb3ducmV2LnhtbESPQWvCQBSE74L/YXlCL1I32iIluooIYiiCNFbPj+xr&#10;Epp9G7PbJP57Vyh4HGbmG2a57k0lWmpcaVnBdBKBIM6sLjlX8H3avX6AcB5ZY2WZFNzIwXo1HCwx&#10;1rbjL2pTn4sAYRejgsL7OpbSZQUZdBNbEwfvxzYGfZBNLnWDXYCbSs6iaC4NlhwWCqxpW1D2m/4Z&#10;BV12bC+nw14ex5fE8jW5btPzp1Ivo36zAOGp98/wfzvRCuazt3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JcmsYAAADdAAAADwAAAAAAAAAAAAAAAACYAgAAZHJz&#10;L2Rvd25yZXYueG1sUEsFBgAAAAAEAAQA9QAAAIsDAAAAAA==&#10;" filled="f" stroked="f">
                  <v:textbox>
                    <w:txbxContent>
                      <w:p w:rsidR="001767C7" w:rsidRDefault="001767C7" w:rsidP="00F566BC">
                        <w:pPr>
                          <w:rPr>
                            <w:rFonts w:cs="Arial"/>
                            <w:b/>
                            <w:sz w:val="24"/>
                            <w:szCs w:val="24"/>
                            <w:lang w:val="de-DE"/>
                          </w:rPr>
                        </w:pPr>
                        <w:r>
                          <w:rPr>
                            <w:rFonts w:cs="Arial"/>
                            <w:b/>
                            <w:sz w:val="24"/>
                            <w:szCs w:val="24"/>
                            <w:lang w:val="de-DE"/>
                          </w:rPr>
                          <w:t>0..*</w:t>
                        </w:r>
                      </w:p>
                    </w:txbxContent>
                  </v:textbox>
                </v:rect>
                <v:rect id="Rechteck 6235" o:spid="_x0000_s1537" style="position:absolute;left:37426;top:13822;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75AcYA&#10;AADdAAAADwAAAGRycy9kb3ducmV2LnhtbESPQWvCQBSE74L/YXlCL1I3WioluooIYiiCNFbPj+xr&#10;Epp9G7PbJP57Vyh4HGbmG2a57k0lWmpcaVnBdBKBIM6sLjlX8H3avX6AcB5ZY2WZFNzIwXo1HCwx&#10;1rbjL2pTn4sAYRejgsL7OpbSZQUZdBNbEwfvxzYGfZBNLnWDXYCbSs6iaC4NlhwWCqxpW1D2m/4Z&#10;BV12bC+nw14ex5fE8jW5btPzp1Ivo36zAOGp98/wfzvRCuazt3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75AcYAAADdAAAADwAAAAAAAAAAAAAAAACYAgAAZHJz&#10;L2Rvd25yZXYueG1sUEsFBgAAAAAEAAQA9QAAAIsDAAAAAA==&#10;" filled="f" stroked="f">
                  <v:textbox>
                    <w:txbxContent>
                      <w:p w:rsidR="001767C7" w:rsidRDefault="001767C7" w:rsidP="00F566BC">
                        <w:pPr>
                          <w:rPr>
                            <w:rFonts w:cs="Arial"/>
                            <w:b/>
                            <w:sz w:val="24"/>
                            <w:szCs w:val="24"/>
                            <w:lang w:val="de-DE"/>
                          </w:rPr>
                        </w:pPr>
                        <w:r>
                          <w:rPr>
                            <w:rFonts w:cs="Arial"/>
                            <w:b/>
                            <w:sz w:val="24"/>
                            <w:szCs w:val="24"/>
                            <w:lang w:val="de-DE"/>
                          </w:rPr>
                          <w:t>0..*</w:t>
                        </w:r>
                      </w:p>
                    </w:txbxContent>
                  </v:textbox>
                </v:rect>
                <v:rect id="Rechteck 6236" o:spid="_x0000_s1538" style="position:absolute;left:37426;top:19457;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ndsYA&#10;AADdAAAADwAAAGRycy9kb3ducmV2LnhtbESP3WrCQBSE7wu+w3IEb4puaiFIdBURpKEUpPHn+pA9&#10;JsHs2Zhdk/Ttu4WCl8PMfMOsNoOpRUetqywreJtFIIhzqysuFJyO++kChPPIGmvLpOCHHGzWo5cV&#10;Jtr2/E1d5gsRIOwSVFB63yRSurwkg25mG+LgXW1r0AfZFlK32Ae4qeU8imJpsOKwUGJDu5LyW/Yw&#10;Cvr80F2OXx/y8HpJLd/T+y47fyo1GQ/bJQhPg3+G/9upVhDP32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xndsYAAADdAAAADwAAAAAAAAAAAAAAAACYAgAAZHJz&#10;L2Rvd25yZXYueG1sUEsFBgAAAAAEAAQA9QAAAIsDAAAAAA==&#10;" filled="f" stroked="f">
                  <v:textbox>
                    <w:txbxContent>
                      <w:p w:rsidR="001767C7" w:rsidRDefault="001767C7" w:rsidP="00F566BC">
                        <w:pPr>
                          <w:rPr>
                            <w:rFonts w:cs="Arial"/>
                            <w:b/>
                            <w:sz w:val="24"/>
                            <w:szCs w:val="24"/>
                            <w:lang w:val="de-DE"/>
                          </w:rPr>
                        </w:pPr>
                        <w:r>
                          <w:rPr>
                            <w:rFonts w:cs="Arial"/>
                            <w:b/>
                            <w:sz w:val="24"/>
                            <w:szCs w:val="24"/>
                            <w:lang w:val="de-DE"/>
                          </w:rPr>
                          <w:t>0..*</w:t>
                        </w:r>
                      </w:p>
                    </w:txbxContent>
                  </v:textbox>
                </v:rect>
                <v:rect id="Rechteck 6237" o:spid="_x0000_s1539" style="position:absolute;left:37320;top:24880;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C7cYA&#10;AADdAAAADwAAAGRycy9kb3ducmV2LnhtbESPQWvCQBSE74L/YXlCL6VutGBLdBURxFAEMVbPj+xr&#10;Epp9G7PbJP57Vyh4HGbmG2ax6k0lWmpcaVnBZByBIM6sLjlX8H3avn2CcB5ZY2WZFNzIwWo5HCww&#10;1rbjI7Wpz0WAsItRQeF9HUvpsoIMurGtiYP3YxuDPsgml7rBLsBNJadRNJMGSw4LBda0KSj7Tf+M&#10;gi47tJfTficPr5fE8jW5btLzl1Ivo349B+Gp98/wfzvRCmbT9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C7cYAAADdAAAADwAAAAAAAAAAAAAAAACYAgAAZHJz&#10;L2Rvd25yZXYueG1sUEsFBgAAAAAEAAQA9QAAAIsDAAAAAA==&#10;" filled="f" stroked="f">
                  <v:textbox>
                    <w:txbxContent>
                      <w:p w:rsidR="001767C7" w:rsidRDefault="001767C7" w:rsidP="00F566BC">
                        <w:pPr>
                          <w:rPr>
                            <w:rFonts w:cs="Arial"/>
                            <w:b/>
                            <w:sz w:val="24"/>
                            <w:szCs w:val="24"/>
                            <w:lang w:val="de-DE"/>
                          </w:rPr>
                        </w:pPr>
                        <w:r>
                          <w:rPr>
                            <w:rFonts w:cs="Arial"/>
                            <w:b/>
                            <w:sz w:val="24"/>
                            <w:szCs w:val="24"/>
                            <w:lang w:val="de-DE"/>
                          </w:rPr>
                          <w:t>0..*</w:t>
                        </w:r>
                      </w:p>
                    </w:txbxContent>
                  </v:textbox>
                </v:rect>
                <w10:anchorlock/>
              </v:group>
            </w:pict>
          </mc:Fallback>
        </mc:AlternateContent>
      </w:r>
    </w:p>
    <w:p w14:paraId="3B1C7014" w14:textId="77777777" w:rsidR="00F566BC" w:rsidRDefault="00F566BC" w:rsidP="00F566BC"/>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C22700" w:rsidRPr="001E1B02" w14:paraId="3B1C7016" w14:textId="77777777" w:rsidTr="00F566BC">
        <w:trPr>
          <w:cantSplit/>
          <w:trHeight w:val="329"/>
          <w:tblHeader/>
        </w:trPr>
        <w:tc>
          <w:tcPr>
            <w:tcW w:w="5000" w:type="pct"/>
            <w:shd w:val="clear" w:color="auto" w:fill="FFFFCC"/>
            <w:vAlign w:val="center"/>
          </w:tcPr>
          <w:p w14:paraId="3B1C7015" w14:textId="77777777" w:rsidR="00C22700" w:rsidRPr="0065314E" w:rsidRDefault="00C22700" w:rsidP="00F566BC">
            <w:pPr>
              <w:rPr>
                <w:rFonts w:eastAsia="Times New Roman"/>
                <w:b/>
                <w:bCs/>
                <w:color w:val="000000"/>
                <w:lang w:eastAsia="de-DE"/>
              </w:rPr>
            </w:pPr>
            <w:r w:rsidRPr="0065314E">
              <w:rPr>
                <w:rFonts w:eastAsia="Times New Roman"/>
                <w:b/>
                <w:bCs/>
                <w:color w:val="000000"/>
                <w:lang w:eastAsia="de-DE"/>
              </w:rPr>
              <w:t>Explanation</w:t>
            </w:r>
          </w:p>
        </w:tc>
      </w:tr>
      <w:tr w:rsidR="00C22700" w14:paraId="3B1C7018" w14:textId="77777777" w:rsidTr="00F566BC">
        <w:trPr>
          <w:cantSplit/>
          <w:trHeight w:val="340"/>
        </w:trPr>
        <w:tc>
          <w:tcPr>
            <w:tcW w:w="5000" w:type="pct"/>
            <w:vAlign w:val="center"/>
          </w:tcPr>
          <w:p w14:paraId="3B1C7017" w14:textId="77777777" w:rsidR="00C22700" w:rsidRPr="0065314E" w:rsidRDefault="00C22700" w:rsidP="00F566BC">
            <w:r w:rsidRPr="0065314E">
              <w:rPr>
                <w:rFonts w:cs="Arial"/>
                <w:b/>
                <w:bCs/>
                <w:szCs w:val="20"/>
              </w:rPr>
              <w:t xml:space="preserve">“asram:SpecifiedCISIFLSupplyChainTradeDelivery” </w:t>
            </w:r>
            <w:r w:rsidRPr="0065314E">
              <w:rPr>
                <w:rFonts w:cs="Arial"/>
                <w:bCs/>
                <w:szCs w:val="20"/>
              </w:rPr>
              <w:t>contains stock and quantity information about the material.</w:t>
            </w:r>
          </w:p>
        </w:tc>
      </w:tr>
    </w:tbl>
    <w:p w14:paraId="3B1C7019" w14:textId="77777777" w:rsidR="00C85824" w:rsidRDefault="00C85824" w:rsidP="001642EB">
      <w:pPr>
        <w:pStyle w:val="berschrift4"/>
        <w:ind w:left="851" w:hanging="851"/>
      </w:pPr>
      <w:bookmarkStart w:id="65" w:name="_Toc319064775"/>
      <w:r w:rsidRPr="008023FF">
        <w:t>asram:</w:t>
      </w:r>
      <w:r w:rsidR="00A53657">
        <w:t>InformationCI</w:t>
      </w:r>
      <w:r w:rsidRPr="00C85824">
        <w:t>Note</w:t>
      </w:r>
      <w:bookmarkEnd w:id="65"/>
    </w:p>
    <w:p w14:paraId="3B1C701A" w14:textId="77777777" w:rsidR="00EB319E" w:rsidRDefault="00EB319E" w:rsidP="009B19B7"/>
    <w:p w14:paraId="3B1C701B" w14:textId="77777777" w:rsidR="00BC0528" w:rsidRDefault="009B19B7" w:rsidP="009B19B7">
      <w:r>
        <w:rPr>
          <w:noProof/>
          <w:lang w:eastAsia="zh-TW"/>
        </w:rPr>
        <mc:AlternateContent>
          <mc:Choice Requires="wpg">
            <w:drawing>
              <wp:inline distT="0" distB="0" distL="0" distR="0" wp14:anchorId="3B1C7122" wp14:editId="3B1C7123">
                <wp:extent cx="4658700" cy="1345993"/>
                <wp:effectExtent l="0" t="0" r="27940" b="6985"/>
                <wp:docPr id="6243" name="Gruppieren 6243"/>
                <wp:cNvGraphicFramePr/>
                <a:graphic xmlns:a="http://schemas.openxmlformats.org/drawingml/2006/main">
                  <a:graphicData uri="http://schemas.microsoft.com/office/word/2010/wordprocessingGroup">
                    <wpg:wgp>
                      <wpg:cNvGrpSpPr/>
                      <wpg:grpSpPr>
                        <a:xfrm>
                          <a:off x="0" y="0"/>
                          <a:ext cx="4658700" cy="1345993"/>
                          <a:chOff x="0" y="0"/>
                          <a:chExt cx="4658700" cy="1345993"/>
                        </a:xfrm>
                      </wpg:grpSpPr>
                      <wps:wsp>
                        <wps:cNvPr id="5669" name="Rectangle 215"/>
                        <wps:cNvSpPr>
                          <a:spLocks noChangeArrowheads="1"/>
                        </wps:cNvSpPr>
                        <wps:spPr bwMode="auto">
                          <a:xfrm>
                            <a:off x="382772" y="414670"/>
                            <a:ext cx="1955800" cy="344805"/>
                          </a:xfrm>
                          <a:prstGeom prst="rect">
                            <a:avLst/>
                          </a:prstGeom>
                          <a:solidFill>
                            <a:srgbClr val="8DB3E2"/>
                          </a:solidFill>
                          <a:ln w="25400">
                            <a:solidFill>
                              <a:srgbClr val="000000"/>
                            </a:solidFill>
                            <a:miter lim="800000"/>
                            <a:headEnd/>
                            <a:tailEnd/>
                          </a:ln>
                        </wps:spPr>
                        <wps:txbx>
                          <w:txbxContent>
                            <w:p w14:paraId="3B1C7213" w14:textId="77777777" w:rsidR="00413327" w:rsidRPr="00B01E3F" w:rsidRDefault="00413327" w:rsidP="009B19B7">
                              <w:pPr>
                                <w:rPr>
                                  <w:rFonts w:cs="Arial"/>
                                  <w:b/>
                                  <w:bCs/>
                                  <w:szCs w:val="20"/>
                                </w:rPr>
                              </w:pPr>
                              <w:r w:rsidRPr="00B01E3F">
                                <w:rPr>
                                  <w:rFonts w:cs="Arial"/>
                                  <w:b/>
                                  <w:bCs/>
                                  <w:szCs w:val="20"/>
                                </w:rPr>
                                <w:t>asram:InformationCINote</w:t>
                              </w:r>
                            </w:p>
                          </w:txbxContent>
                        </wps:txbx>
                        <wps:bodyPr rot="0" vert="horz" wrap="square" lIns="91440" tIns="45720" rIns="91440" bIns="45720" anchor="t" anchorCtr="0" upright="1">
                          <a:noAutofit/>
                        </wps:bodyPr>
                      </wps:wsp>
                      <wps:wsp>
                        <wps:cNvPr id="5670" name="AutoShape 217"/>
                        <wps:cNvCnPr>
                          <a:cxnSpLocks noChangeShapeType="1"/>
                        </wps:cNvCnPr>
                        <wps:spPr bwMode="auto">
                          <a:xfrm>
                            <a:off x="2732568"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71" name="Rectangle 218"/>
                        <wps:cNvSpPr>
                          <a:spLocks noChangeArrowheads="1"/>
                        </wps:cNvSpPr>
                        <wps:spPr bwMode="auto">
                          <a:xfrm>
                            <a:off x="2349796"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72" name="Rectangle 219"/>
                        <wps:cNvSpPr>
                          <a:spLocks noChangeArrowheads="1"/>
                        </wps:cNvSpPr>
                        <wps:spPr bwMode="auto">
                          <a:xfrm>
                            <a:off x="3136605" y="871870"/>
                            <a:ext cx="15220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14" w14:textId="77777777" w:rsidR="00413327" w:rsidRPr="000B6F81" w:rsidRDefault="00413327" w:rsidP="009B19B7">
                              <w:r w:rsidRPr="00D56F2B">
                                <w:rPr>
                                  <w:rFonts w:cs="Arial"/>
                                  <w:bCs/>
                                  <w:szCs w:val="20"/>
                                  <w:lang w:val="de-DE"/>
                                </w:rPr>
                                <w:t>asram:</w:t>
                              </w:r>
                              <w:r>
                                <w:rPr>
                                  <w:rFonts w:cs="Arial"/>
                                  <w:bCs/>
                                  <w:szCs w:val="20"/>
                                  <w:lang w:val="de-DE"/>
                                </w:rPr>
                                <w:t>Subject</w:t>
                              </w:r>
                              <w:r w:rsidRPr="004C274A">
                                <w:rPr>
                                  <w:rFonts w:cs="Arial"/>
                                  <w:bCs/>
                                  <w:szCs w:val="20"/>
                                  <w:lang w:val="de-DE"/>
                                </w:rPr>
                                <w:t>Code</w:t>
                              </w:r>
                            </w:p>
                          </w:txbxContent>
                        </wps:txbx>
                        <wps:bodyPr rot="0" vert="horz" wrap="square" lIns="91440" tIns="45720" rIns="91440" bIns="45720" anchor="t" anchorCtr="0" upright="1">
                          <a:noAutofit/>
                        </wps:bodyPr>
                      </wps:wsp>
                      <wps:wsp>
                        <wps:cNvPr id="5673" name="AutoShape 220"/>
                        <wps:cNvCnPr>
                          <a:cxnSpLocks noChangeShapeType="1"/>
                        </wps:cNvCnPr>
                        <wps:spPr bwMode="auto">
                          <a:xfrm>
                            <a:off x="2541182"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74" name="AutoShape 221"/>
                        <wps:cNvCnPr>
                          <a:cxnSpLocks noChangeShapeType="1"/>
                        </wps:cNvCnPr>
                        <wps:spPr bwMode="auto">
                          <a:xfrm>
                            <a:off x="2339163"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75" name="Rectangle 222"/>
                        <wps:cNvSpPr>
                          <a:spLocks noChangeArrowheads="1"/>
                        </wps:cNvSpPr>
                        <wps:spPr bwMode="auto">
                          <a:xfrm>
                            <a:off x="3125972" y="0"/>
                            <a:ext cx="15259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15" w14:textId="77777777" w:rsidR="00413327" w:rsidRPr="000B6F81" w:rsidRDefault="00413327" w:rsidP="009B19B7">
                              <w:pPr>
                                <w:rPr>
                                  <w:szCs w:val="20"/>
                                </w:rPr>
                              </w:pPr>
                              <w:r w:rsidRPr="00D56F2B">
                                <w:rPr>
                                  <w:rFonts w:cs="Arial"/>
                                  <w:bCs/>
                                  <w:szCs w:val="20"/>
                                  <w:lang w:val="de-DE"/>
                                </w:rPr>
                                <w:t>asram:</w:t>
                              </w:r>
                              <w:r>
                                <w:rPr>
                                  <w:rFonts w:cs="Arial"/>
                                  <w:bCs/>
                                  <w:szCs w:val="20"/>
                                  <w:lang w:val="de-DE"/>
                                </w:rPr>
                                <w:t>Content</w:t>
                              </w:r>
                              <w:r w:rsidRPr="004C274A">
                                <w:rPr>
                                  <w:rFonts w:cs="Arial"/>
                                  <w:bCs/>
                                  <w:szCs w:val="20"/>
                                  <w:lang w:val="de-DE"/>
                                </w:rPr>
                                <w:t>Text</w:t>
                              </w:r>
                            </w:p>
                          </w:txbxContent>
                        </wps:txbx>
                        <wps:bodyPr rot="0" vert="horz" wrap="square" lIns="91440" tIns="45720" rIns="91440" bIns="45720" anchor="t" anchorCtr="0" upright="1">
                          <a:noAutofit/>
                        </wps:bodyPr>
                      </wps:wsp>
                      <wps:wsp>
                        <wps:cNvPr id="5676" name="AutoShape 223"/>
                        <wps:cNvCnPr>
                          <a:cxnSpLocks noChangeShapeType="1"/>
                        </wps:cNvCnPr>
                        <wps:spPr bwMode="auto">
                          <a:xfrm>
                            <a:off x="2732568"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77" name="AutoShape 224"/>
                        <wps:cNvCnPr>
                          <a:cxnSpLocks noChangeShapeType="1"/>
                        </wps:cNvCnPr>
                        <wps:spPr bwMode="auto">
                          <a:xfrm>
                            <a:off x="2743200"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39" name="Rechteck 6239"/>
                        <wps:cNvSpPr>
                          <a:spLocks noChangeArrowheads="1"/>
                        </wps:cNvSpPr>
                        <wps:spPr bwMode="auto">
                          <a:xfrm>
                            <a:off x="0" y="425302"/>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6" w14:textId="77777777" w:rsidR="00413327" w:rsidRDefault="00413327" w:rsidP="009B19B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40" name="Rechteck 6240"/>
                        <wps:cNvSpPr>
                          <a:spLocks noChangeArrowheads="1"/>
                        </wps:cNvSpPr>
                        <wps:spPr bwMode="auto">
                          <a:xfrm>
                            <a:off x="2732568" y="170121"/>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7" w14:textId="77777777" w:rsidR="00413327" w:rsidRDefault="00413327" w:rsidP="009B19B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42" name="Rechteck 6242"/>
                        <wps:cNvSpPr>
                          <a:spLocks noChangeArrowheads="1"/>
                        </wps:cNvSpPr>
                        <wps:spPr bwMode="auto">
                          <a:xfrm>
                            <a:off x="2721935" y="105262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8" w14:textId="77777777" w:rsidR="00413327" w:rsidRDefault="00413327" w:rsidP="009B19B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43" o:spid="_x0000_s1540" style="width:366.85pt;height:106pt;mso-position-horizontal-relative:char;mso-position-vertical-relative:line" coordsize="46587,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">
                <v:rect id="Rectangle 215" o:spid="_x0000_s1541" style="position:absolute;left:3827;top:4146;width:1955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JoMUA&#10;AADdAAAADwAAAGRycy9kb3ducmV2LnhtbESPQWvCQBSE74X+h+UVvNVNhYYaXaVYhOChUBW8PrPP&#10;bDD7NmTXJObXu4VCj8PMfMMs14OtRUetrxwreJsmIIgLpysuFRwP29cPED4ga6wdk4I7eVivnp+W&#10;mGnX8w91+1CKCGGfoQITQpNJ6QtDFv3UNcTRu7jWYoiyLaVusY9wW8tZkqTSYsVxwWBDG0PFdX+z&#10;Cr5uJ7MdnfG7b6pGfUa3mc9ypSYvw+cCRKAh/If/2rlW8J6mc/h9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KAmgxQAAAN0AAAAPAAAAAAAAAAAAAAAAAJgCAABkcnMv&#10;ZG93bnJldi54bWxQSwUGAAAAAAQABAD1AAAAigMAAAAA&#10;" fillcolor="#8db3e2" strokeweight="2pt">
                  <v:textbox>
                    <w:txbxContent>
                      <w:p w:rsidR="001767C7" w:rsidRPr="00B01E3F" w:rsidRDefault="001767C7" w:rsidP="009B19B7">
                        <w:pPr>
                          <w:rPr>
                            <w:rFonts w:cs="Arial"/>
                            <w:b/>
                            <w:bCs/>
                            <w:szCs w:val="20"/>
                          </w:rPr>
                        </w:pPr>
                        <w:proofErr w:type="spellStart"/>
                        <w:proofErr w:type="gramStart"/>
                        <w:r w:rsidRPr="00B01E3F">
                          <w:rPr>
                            <w:rFonts w:cs="Arial"/>
                            <w:b/>
                            <w:bCs/>
                            <w:szCs w:val="20"/>
                          </w:rPr>
                          <w:t>asram:</w:t>
                        </w:r>
                        <w:proofErr w:type="gramEnd"/>
                        <w:r w:rsidRPr="00B01E3F">
                          <w:rPr>
                            <w:rFonts w:cs="Arial"/>
                            <w:b/>
                            <w:bCs/>
                            <w:szCs w:val="20"/>
                          </w:rPr>
                          <w:t>InformationCINote</w:t>
                        </w:r>
                        <w:proofErr w:type="spellEnd"/>
                      </w:p>
                    </w:txbxContent>
                  </v:textbox>
                </v:rect>
                <v:shape id="AutoShape 217" o:spid="_x0000_s1542" type="#_x0000_t32" style="position:absolute;left:27325;top:159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hh5MMAAADdAAAADwAAAGRycy9kb3ducmV2LnhtbERPy4rCMBTdC/MP4Q6409TBx1iNIgMy&#10;g6BFR3R7aa5tsbkpTaz1781CcHk47/myNaVoqHaFZQWDfgSCOLW64EzB8X/d+wbhPLLG0jIpeJCD&#10;5eKjM8dY2zvvqTn4TIQQdjEqyL2vYildmpNB17cVceAutjboA6wzqWu8h3BTyq8oGkuDBYeGHCv6&#10;ySm9Hm5GQZOcdpN11fwmPjsN95vh9Ixmq1T3s13NQHhq/Vv8cv9pBaPxJOwPb8IT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oYeTDAAAA3QAAAA8AAAAAAAAAAAAA&#10;AAAAoQIAAGRycy9kb3ducmV2LnhtbFBLBQYAAAAABAAEAPkAAACRAwAAAAA=&#10;" strokeweight="2pt"/>
                <v:rect id="Rectangle 218" o:spid="_x0000_s1543" style="position:absolute;left:23497;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D/tMUA&#10;AADdAAAADwAAAGRycy9kb3ducmV2LnhtbESP3WoCMRSE7wu+QziCdzWr4A+rUUQoFaTQWr0/bI67&#10;i5uTNclq9OmbQqGXw8x8wyzX0TTiRs7XlhWMhhkI4sLqmksFx++31zkIH5A1NpZJwYM8rFe9lyXm&#10;2t75i26HUIoEYZ+jgiqENpfSFxUZ9EPbEifvbJ3BkKQrpXZ4T3DTyHGWTaXBmtNChS1tKyouh84o&#10;aD8m3fvsunfP07z7LHAfbRhHpQb9uFmACBTDf/ivvdMKJtPZCH7fp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sP+0xQAAAN0AAAAPAAAAAAAAAAAAAAAAAJgCAABkcnMv&#10;ZG93bnJldi54bWxQSwUGAAAAAAQABAD1AAAAigMAAAAA&#10;" strokeweight="2pt"/>
                <v:rect id="Rectangle 219" o:spid="_x0000_s1544" style="position:absolute;left:31366;top:8718;width:1522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TJVsYA&#10;AADdAAAADwAAAGRycy9kb3ducmV2LnhtbESPQWsCMRCF7wX/Qxihl6LZFatlaxSxFEtP3bX0PGzG&#10;3cXNZElSjf++EYQeH2/e9+atNtH04kzOd5YV5NMMBHFtdceNgu/D++QFhA/IGnvLpOBKHjbr0cMK&#10;C20vXNK5Co1IEPYFKmhDGAopfd2SQT+1A3HyjtYZDEm6RmqHlwQ3vZxl2UIa7Dg1tDjQrqX6VP2a&#10;9EYey59q/3S1n/at7HLt5l9xqdTjOG5fQQSK4f/4nv7QCp4Xyxn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TJVsYAAADdAAAADwAAAAAAAAAAAAAAAACYAgAAZHJz&#10;L2Rvd25yZXYueG1sUEsFBgAAAAAEAAQA9QAAAIsDAAAAAA==&#10;" filled="f" fillcolor="#8db3e2" strokeweight="2pt">
                  <v:textbox>
                    <w:txbxContent>
                      <w:p w:rsidR="001767C7" w:rsidRPr="000B6F81" w:rsidRDefault="001767C7" w:rsidP="009B19B7">
                        <w:proofErr w:type="spellStart"/>
                        <w:r w:rsidRPr="00D56F2B">
                          <w:rPr>
                            <w:rFonts w:cs="Arial"/>
                            <w:bCs/>
                            <w:szCs w:val="20"/>
                            <w:lang w:val="de-DE"/>
                          </w:rPr>
                          <w:t>asram:</w:t>
                        </w:r>
                        <w:r>
                          <w:rPr>
                            <w:rFonts w:cs="Arial"/>
                            <w:bCs/>
                            <w:szCs w:val="20"/>
                            <w:lang w:val="de-DE"/>
                          </w:rPr>
                          <w:t>Subject</w:t>
                        </w:r>
                        <w:r w:rsidRPr="004C274A">
                          <w:rPr>
                            <w:rFonts w:cs="Arial"/>
                            <w:bCs/>
                            <w:szCs w:val="20"/>
                            <w:lang w:val="de-DE"/>
                          </w:rPr>
                          <w:t>Code</w:t>
                        </w:r>
                        <w:proofErr w:type="spellEnd"/>
                      </w:p>
                    </w:txbxContent>
                  </v:textbox>
                </v:rect>
                <v:shape id="AutoShape 220" o:spid="_x0000_s1545" type="#_x0000_t32" style="position:absolute;left:25411;top:606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r/k8cAAADdAAAADwAAAGRycy9kb3ducmV2LnhtbESP3WrCQBSE7wu+w3KE3tVNrb+pq5SC&#10;VAQbjJLeHrKnSTB7NmS3Mb59tyD0cpiZb5jVpje16Kh1lWUFz6MIBHFudcWFgvNp+7QA4Tyyxtoy&#10;KbiRg8168LDCWNsrH6lLfSEChF2MCkrvm1hKl5dk0I1sQxy8b9sa9EG2hdQtXgPc1HIcRTNpsOKw&#10;UGJD7yXll/THKOiS7HO+bbqPxBfZ5LifLL/QHJR6HPZvryA89f4/fG/vtILpbP4Cf2/C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ev+TxwAAAN0AAAAPAAAAAAAA&#10;AAAAAAAAAKECAABkcnMvZG93bnJldi54bWxQSwUGAAAAAAQABAD5AAAAlQMAAAAA&#10;" strokeweight="2pt"/>
                <v:shape id="AutoShape 221" o:spid="_x0000_s1546" type="#_x0000_t32" style="position:absolute;left:23391;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Nn58YAAADdAAAADwAAAGRycy9kb3ducmV2LnhtbESPQWvCQBSE7wX/w/IKvTWbSjSauooU&#10;pFJQ0ZZ4fWRfk2D2bchuY/rvuwXB4zAz3zCL1WAa0VPnassKXqIYBHFhdc2lgq/PzfMMhPPIGhvL&#10;pOCXHKyWo4cFZtpe+Uj9yZciQNhlqKDyvs2kdEVFBl1kW+LgfdvOoA+yK6Xu8BrgppHjOJ5KgzWH&#10;hQpbequouJx+jIL+kO/TTdu/H3yZJ8ePZH5Gs1Pq6XFYv4LwNPh7+NbeagWTaZrA/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OTZ+fGAAAA3QAAAA8AAAAAAAAA&#10;AAAAAAAAoQIAAGRycy9kb3ducmV2LnhtbFBLBQYAAAAABAAEAPkAAACUAwAAAAA=&#10;" strokeweight="2pt"/>
                <v:rect id="Rectangle 222" o:spid="_x0000_s1547" style="position:absolute;left:31259;width:1525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1RIsYA&#10;AADdAAAADwAAAGRycy9kb3ducmV2LnhtbESPzWrDMBCE74W8g9hALqWRHfJT3CghpISUnmK39LxY&#10;W9vUWhlJTZS3jwqFHIfZ+WZnvY2mF2dyvrOsIJ9mIIhrqztuFHx+HJ6eQfiArLG3TAqu5GG7GT2s&#10;sdD2wiWdq9CIBGFfoII2hKGQ0tctGfRTOxAn79s6gyFJ10jt8JLgppezLFtKgx2nhhYH2rdU/1S/&#10;Jr2Rx/KrOj5e7bt9Lbtcu/kprpSajOPuBUSgGO7H/+k3rWCxXC3gb01C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1RIsYAAADdAAAADwAAAAAAAAAAAAAAAACYAgAAZHJz&#10;L2Rvd25yZXYueG1sUEsFBgAAAAAEAAQA9QAAAIsDAAAAAA==&#10;" filled="f" fillcolor="#8db3e2" strokeweight="2pt">
                  <v:textbox>
                    <w:txbxContent>
                      <w:p w:rsidR="001767C7" w:rsidRPr="000B6F81" w:rsidRDefault="001767C7" w:rsidP="009B19B7">
                        <w:pPr>
                          <w:rPr>
                            <w:szCs w:val="20"/>
                          </w:rPr>
                        </w:pPr>
                        <w:proofErr w:type="spellStart"/>
                        <w:r w:rsidRPr="00D56F2B">
                          <w:rPr>
                            <w:rFonts w:cs="Arial"/>
                            <w:bCs/>
                            <w:szCs w:val="20"/>
                            <w:lang w:val="de-DE"/>
                          </w:rPr>
                          <w:t>asram:</w:t>
                        </w:r>
                        <w:r>
                          <w:rPr>
                            <w:rFonts w:cs="Arial"/>
                            <w:bCs/>
                            <w:szCs w:val="20"/>
                            <w:lang w:val="de-DE"/>
                          </w:rPr>
                          <w:t>Content</w:t>
                        </w:r>
                        <w:r w:rsidRPr="004C274A">
                          <w:rPr>
                            <w:rFonts w:cs="Arial"/>
                            <w:bCs/>
                            <w:szCs w:val="20"/>
                            <w:lang w:val="de-DE"/>
                          </w:rPr>
                          <w:t>Text</w:t>
                        </w:r>
                        <w:proofErr w:type="spellEnd"/>
                      </w:p>
                    </w:txbxContent>
                  </v:textbox>
                </v:rect>
                <v:shape id="AutoShape 223" o:spid="_x0000_s1548" type="#_x0000_t32" style="position:absolute;left:27325;top:159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1cC8YAAADdAAAADwAAAGRycy9kb3ducmV2LnhtbESPQWvCQBSE70L/w/IKvZlNRZOauooU&#10;RCmoaEu8PrKvSWj2bciuMf333YLQ4zAz3zCL1WAa0VPnassKnqMYBHFhdc2lgs+PzfgFhPPIGhvL&#10;pOCHHKyWD6MFZtre+ET92ZciQNhlqKDyvs2kdEVFBl1kW+LgfdnOoA+yK6Xu8BbgppGTOE6kwZrD&#10;QoUtvVVUfJ+vRkF/zA/ppu23R1/m09P7dH5Bs1fq6XFYv4LwNPj/8L290wpmSZr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NXAvGAAAA3QAAAA8AAAAAAAAA&#10;AAAAAAAAoQIAAGRycy9kb3ducmV2LnhtbFBLBQYAAAAABAAEAPkAAACUAwAAAAA=&#10;" strokeweight="2pt"/>
                <v:shape id="AutoShape 224" o:spid="_x0000_s1549" type="#_x0000_t32" style="position:absolute;left:27432;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H5kMcAAADdAAAADwAAAGRycy9kb3ducmV2LnhtbESP3WrCQBSE7wu+w3IKvaubFjUas5FS&#10;kEqhBn/Q20P2mASzZ0N2G9O37xYKXg4z8w2TrgbTiJ46V1tW8DKOQBAXVtdcKjge1s9zEM4ja2ws&#10;k4IfcrDKRg8pJtreeEf93pciQNglqKDyvk2kdEVFBt3YtsTBu9jOoA+yK6Xu8BbgppGvUTSTBmsO&#10;CxW29F5Rcd1/GwV9ftrG67b/yH15muw+J4szmi+lnh6HtyUIT4O/h//bG61gOotj+HsTnoDM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QfmQxwAAAN0AAAAPAAAAAAAA&#10;AAAAAAAAAKECAABkcnMvZG93bnJldi54bWxQSwUGAAAAAAQABAD5AAAAlQMAAAAA&#10;" strokeweight="2pt"/>
                <v:rect id="Rechteck 6239" o:spid="_x0000_s1550" style="position:absolute;top:4253;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PzBMYA&#10;AADdAAAADwAAAGRycy9kb3ducmV2LnhtbESPQWvCQBSE74L/YXlCL6VutCBtdBURxFAEMVbPj+xr&#10;Epp9G7PbJP57Vyh4HGbmG2ax6k0lWmpcaVnBZByBIM6sLjlX8H3avn2AcB5ZY2WZFNzIwWo5HCww&#10;1rbjI7Wpz0WAsItRQeF9HUvpsoIMurGtiYP3YxuDPsgml7rBLsBNJadRNJMGSw4LBda0KSj7Tf+M&#10;gi47tJfTficPr5fE8jW5btLzl1Ivo349B+Gp98/wfzvRCmbT90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PzBMYAAADdAAAADwAAAAAAAAAAAAAAAACYAgAAZHJz&#10;L2Rvd25yZXYueG1sUEsFBgAAAAAEAAQA9QAAAIsDAAAAAA==&#10;" filled="f" stroked="f">
                  <v:textbox>
                    <w:txbxContent>
                      <w:p w:rsidR="001767C7" w:rsidRDefault="001767C7" w:rsidP="009B19B7">
                        <w:pPr>
                          <w:rPr>
                            <w:rFonts w:cs="Arial"/>
                            <w:b/>
                            <w:sz w:val="24"/>
                            <w:szCs w:val="24"/>
                            <w:lang w:val="de-DE"/>
                          </w:rPr>
                        </w:pPr>
                        <w:r>
                          <w:rPr>
                            <w:rFonts w:cs="Arial"/>
                            <w:b/>
                            <w:sz w:val="24"/>
                            <w:szCs w:val="24"/>
                            <w:lang w:val="de-DE"/>
                          </w:rPr>
                          <w:t>0..*</w:t>
                        </w:r>
                      </w:p>
                    </w:txbxContent>
                  </v:textbox>
                </v:rect>
                <v:rect id="Rechteck 6240" o:spid="_x0000_s1551" style="position:absolute;left:27325;top:1701;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8p5MMA&#10;AADdAAAADwAAAGRycy9kb3ducmV2LnhtbERPy2qDQBTdF/IPww1kU5qxUkKwmYQghEopSM1jfXFu&#10;VercUWei9u87i0KXh/PeHWbTipEG11hW8LyOQBCXVjdcKbicT09bEM4ja2wtk4IfcnDYLx52mGg7&#10;8SeNha9ECGGXoILa+y6R0pU1GXRr2xEH7ssOBn2AQyX1gFMIN62Mo2gjDTYcGmrsKK2p/C7uRsFU&#10;5uPt/PEm88dbZrnP+rS4viu1Ws7HVxCeZv8v/nNnWsEmfgn7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8p5MMAAADdAAAADwAAAAAAAAAAAAAAAACYAgAAZHJzL2Rv&#10;d25yZXYueG1sUEsFBgAAAAAEAAQA9QAAAIgDAAAAAA==&#10;" filled="f" stroked="f">
                  <v:textbox>
                    <w:txbxContent>
                      <w:p w:rsidR="001767C7" w:rsidRDefault="001767C7" w:rsidP="009B19B7">
                        <w:pPr>
                          <w:rPr>
                            <w:rFonts w:cs="Arial"/>
                            <w:b/>
                            <w:sz w:val="24"/>
                            <w:szCs w:val="24"/>
                            <w:lang w:val="de-DE"/>
                          </w:rPr>
                        </w:pPr>
                        <w:r>
                          <w:rPr>
                            <w:rFonts w:cs="Arial"/>
                            <w:b/>
                            <w:sz w:val="24"/>
                            <w:szCs w:val="24"/>
                            <w:lang w:val="de-DE"/>
                          </w:rPr>
                          <w:t>0..*</w:t>
                        </w:r>
                      </w:p>
                    </w:txbxContent>
                  </v:textbox>
                </v:rect>
                <v:rect id="Rechteck 6242" o:spid="_x0000_s1552" style="position:absolute;left:27219;top:1052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SCMYA&#10;AADdAAAADwAAAGRycy9kb3ducmV2LnhtbESP3WrCQBSE7wXfYTmCN6KbhiIluooI0lAK0vhzfcge&#10;k2D2bMyuSfr23UKhl8PMfMOst4OpRUetqywreFlEIIhzqysuFJxPh/kbCOeRNdaWScE3OdhuxqM1&#10;Jtr2/EVd5gsRIOwSVFB63yRSurwkg25hG+Lg3Wxr0AfZFlK32Ae4qWUcRUtpsOKwUGJD+5Lye/Y0&#10;Cvr82F1Pn+/yOLumlh/pY59dPpSaTobdCoSnwf+H/9qpVrCMX2P4fROe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ESCMYAAADdAAAADwAAAAAAAAAAAAAAAACYAgAAZHJz&#10;L2Rvd25yZXYueG1sUEsFBgAAAAAEAAQA9QAAAIsDAAAAAA==&#10;" filled="f" stroked="f">
                  <v:textbox>
                    <w:txbxContent>
                      <w:p w:rsidR="001767C7" w:rsidRDefault="001767C7" w:rsidP="009B19B7">
                        <w:pPr>
                          <w:rPr>
                            <w:rFonts w:cs="Arial"/>
                            <w:b/>
                            <w:sz w:val="24"/>
                            <w:szCs w:val="24"/>
                            <w:lang w:val="de-DE"/>
                          </w:rPr>
                        </w:pPr>
                        <w:r>
                          <w:rPr>
                            <w:rFonts w:cs="Arial"/>
                            <w:b/>
                            <w:sz w:val="24"/>
                            <w:szCs w:val="24"/>
                            <w:lang w:val="de-DE"/>
                          </w:rPr>
                          <w:t>0..1</w:t>
                        </w:r>
                      </w:p>
                    </w:txbxContent>
                  </v:textbox>
                </v:rect>
                <w10:anchorlock/>
              </v:group>
            </w:pict>
          </mc:Fallback>
        </mc:AlternateContent>
      </w:r>
    </w:p>
    <w:p w14:paraId="3B1C701C" w14:textId="77777777" w:rsidR="009B19B7" w:rsidRDefault="009B19B7">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7024" w14:textId="77777777" w:rsidTr="009B19B7">
        <w:trPr>
          <w:cantSplit/>
          <w:trHeight w:val="329"/>
          <w:tblHeader/>
        </w:trPr>
        <w:tc>
          <w:tcPr>
            <w:tcW w:w="1050" w:type="pct"/>
            <w:shd w:val="clear" w:color="auto" w:fill="FFFFCC"/>
            <w:vAlign w:val="center"/>
          </w:tcPr>
          <w:p w14:paraId="3B1C701D" w14:textId="77777777" w:rsidR="0065314E" w:rsidRPr="0065314E" w:rsidRDefault="0065314E" w:rsidP="009B19B7">
            <w:pPr>
              <w:rPr>
                <w:rFonts w:eastAsia="Times New Roman"/>
                <w:b/>
                <w:bCs/>
                <w:color w:val="000000"/>
                <w:lang w:eastAsia="de-DE"/>
              </w:rPr>
            </w:pPr>
            <w:r w:rsidRPr="0065314E">
              <w:rPr>
                <w:rFonts w:eastAsia="Times New Roman"/>
                <w:b/>
                <w:bCs/>
                <w:color w:val="000000"/>
                <w:lang w:eastAsia="de-DE"/>
              </w:rPr>
              <w:t>Name</w:t>
            </w:r>
          </w:p>
        </w:tc>
        <w:tc>
          <w:tcPr>
            <w:tcW w:w="450" w:type="pct"/>
            <w:shd w:val="clear" w:color="auto" w:fill="FFFFCC"/>
            <w:vAlign w:val="center"/>
          </w:tcPr>
          <w:p w14:paraId="3B1C701E" w14:textId="77777777" w:rsidR="0065314E" w:rsidRPr="0065314E" w:rsidRDefault="0065314E" w:rsidP="009B19B7">
            <w:pPr>
              <w:rPr>
                <w:rFonts w:eastAsia="Times New Roman"/>
                <w:b/>
                <w:bCs/>
                <w:color w:val="000000"/>
                <w:lang w:eastAsia="de-DE"/>
              </w:rPr>
            </w:pPr>
            <w:r w:rsidRPr="0065314E">
              <w:rPr>
                <w:rFonts w:eastAsia="Times New Roman"/>
                <w:b/>
                <w:bCs/>
                <w:color w:val="000000"/>
                <w:lang w:eastAsia="de-DE"/>
              </w:rPr>
              <w:t>Type</w:t>
            </w:r>
          </w:p>
        </w:tc>
        <w:tc>
          <w:tcPr>
            <w:tcW w:w="400" w:type="pct"/>
            <w:shd w:val="clear" w:color="auto" w:fill="FFFFCC"/>
            <w:vAlign w:val="center"/>
          </w:tcPr>
          <w:p w14:paraId="3B1C701F" w14:textId="77777777" w:rsidR="0065314E" w:rsidRPr="0065314E" w:rsidRDefault="0065314E" w:rsidP="009B19B7">
            <w:pPr>
              <w:rPr>
                <w:rFonts w:eastAsia="Times New Roman"/>
                <w:b/>
                <w:bCs/>
                <w:color w:val="000000"/>
                <w:lang w:eastAsia="de-DE"/>
              </w:rPr>
            </w:pPr>
            <w:r w:rsidRPr="0065314E">
              <w:rPr>
                <w:rFonts w:eastAsia="Times New Roman"/>
                <w:b/>
                <w:bCs/>
                <w:color w:val="000000"/>
                <w:lang w:eastAsia="de-DE"/>
              </w:rPr>
              <w:t>Length</w:t>
            </w:r>
          </w:p>
        </w:tc>
        <w:tc>
          <w:tcPr>
            <w:tcW w:w="350" w:type="pct"/>
            <w:shd w:val="clear" w:color="auto" w:fill="FFFFCC"/>
            <w:vAlign w:val="center"/>
          </w:tcPr>
          <w:p w14:paraId="3B1C7020" w14:textId="77777777" w:rsidR="0065314E" w:rsidRPr="0065314E" w:rsidRDefault="0065314E" w:rsidP="009B19B7">
            <w:pPr>
              <w:rPr>
                <w:rFonts w:eastAsia="Times New Roman"/>
                <w:b/>
                <w:bCs/>
                <w:color w:val="000000"/>
                <w:lang w:eastAsia="de-DE"/>
              </w:rPr>
            </w:pPr>
            <w:r w:rsidRPr="0065314E">
              <w:rPr>
                <w:rFonts w:eastAsia="Times New Roman"/>
                <w:b/>
                <w:bCs/>
                <w:color w:val="000000"/>
                <w:lang w:eastAsia="de-DE"/>
              </w:rPr>
              <w:t>Level</w:t>
            </w:r>
          </w:p>
        </w:tc>
        <w:tc>
          <w:tcPr>
            <w:tcW w:w="950" w:type="pct"/>
            <w:shd w:val="clear" w:color="auto" w:fill="FFFFCC"/>
            <w:vAlign w:val="center"/>
          </w:tcPr>
          <w:p w14:paraId="3B1C7021" w14:textId="77777777" w:rsidR="0065314E" w:rsidRPr="0065314E" w:rsidRDefault="0065314E" w:rsidP="009B19B7">
            <w:pPr>
              <w:rPr>
                <w:rFonts w:eastAsia="Times New Roman"/>
                <w:b/>
                <w:bCs/>
                <w:color w:val="000000"/>
                <w:lang w:eastAsia="de-DE"/>
              </w:rPr>
            </w:pPr>
            <w:r w:rsidRPr="0065314E">
              <w:rPr>
                <w:rFonts w:eastAsia="Times New Roman"/>
                <w:b/>
                <w:bCs/>
                <w:color w:val="000000"/>
                <w:lang w:eastAsia="de-DE"/>
              </w:rPr>
              <w:t>Example</w:t>
            </w:r>
          </w:p>
        </w:tc>
        <w:tc>
          <w:tcPr>
            <w:tcW w:w="300" w:type="pct"/>
            <w:shd w:val="clear" w:color="auto" w:fill="FFFFCC"/>
            <w:vAlign w:val="center"/>
          </w:tcPr>
          <w:p w14:paraId="3B1C7022" w14:textId="77777777" w:rsidR="0065314E" w:rsidRPr="0065314E" w:rsidRDefault="0065314E" w:rsidP="009B19B7">
            <w:pPr>
              <w:rPr>
                <w:rFonts w:eastAsia="Times New Roman"/>
                <w:b/>
                <w:bCs/>
                <w:color w:val="000000"/>
                <w:lang w:eastAsia="de-DE"/>
              </w:rPr>
            </w:pPr>
            <w:r w:rsidRPr="0065314E">
              <w:rPr>
                <w:rFonts w:eastAsia="Times New Roman"/>
                <w:b/>
                <w:bCs/>
                <w:color w:val="000000"/>
                <w:lang w:eastAsia="de-DE"/>
              </w:rPr>
              <w:t>M/C</w:t>
            </w:r>
          </w:p>
        </w:tc>
        <w:tc>
          <w:tcPr>
            <w:tcW w:w="1500" w:type="pct"/>
            <w:shd w:val="clear" w:color="auto" w:fill="FFFFCC"/>
            <w:vAlign w:val="center"/>
          </w:tcPr>
          <w:p w14:paraId="3B1C7023" w14:textId="77777777" w:rsidR="0065314E" w:rsidRPr="0065314E" w:rsidRDefault="0065314E" w:rsidP="009B19B7">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7030" w14:textId="77777777" w:rsidTr="009B19B7">
        <w:trPr>
          <w:cantSplit/>
          <w:trHeight w:val="318"/>
        </w:trPr>
        <w:tc>
          <w:tcPr>
            <w:tcW w:w="1050" w:type="pct"/>
            <w:shd w:val="clear" w:color="auto" w:fill="92D050"/>
            <w:vAlign w:val="center"/>
          </w:tcPr>
          <w:p w14:paraId="3B1C7025" w14:textId="77777777" w:rsidR="0065314E" w:rsidRPr="0065314E" w:rsidRDefault="0065314E" w:rsidP="009B19B7">
            <w:pPr>
              <w:rPr>
                <w:rFonts w:eastAsia="Times New Roman" w:cs="Arial"/>
                <w:color w:val="000000"/>
                <w:sz w:val="16"/>
                <w:szCs w:val="20"/>
                <w:lang w:eastAsia="de-DE"/>
              </w:rPr>
            </w:pPr>
            <w:r w:rsidRPr="0065314E">
              <w:rPr>
                <w:rFonts w:cs="Arial"/>
                <w:bCs/>
                <w:sz w:val="16"/>
                <w:szCs w:val="20"/>
              </w:rPr>
              <w:t>asram:ContentText</w:t>
            </w:r>
          </w:p>
        </w:tc>
        <w:tc>
          <w:tcPr>
            <w:tcW w:w="450" w:type="pct"/>
            <w:shd w:val="clear" w:color="auto" w:fill="92D050"/>
            <w:vAlign w:val="center"/>
          </w:tcPr>
          <w:p w14:paraId="3B1C7026"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7027"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10</w:t>
            </w:r>
          </w:p>
        </w:tc>
        <w:tc>
          <w:tcPr>
            <w:tcW w:w="350" w:type="pct"/>
            <w:shd w:val="clear" w:color="auto" w:fill="92D050"/>
            <w:vAlign w:val="center"/>
          </w:tcPr>
          <w:p w14:paraId="3B1C7028"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29"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FREE</w:t>
            </w:r>
          </w:p>
        </w:tc>
        <w:tc>
          <w:tcPr>
            <w:tcW w:w="300" w:type="pct"/>
            <w:shd w:val="clear" w:color="auto" w:fill="92D050"/>
            <w:vAlign w:val="center"/>
          </w:tcPr>
          <w:p w14:paraId="3B1C702A"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2B"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"ST", the following assignment is valid:</w:t>
            </w:r>
          </w:p>
          <w:p w14:paraId="3B1C702C" w14:textId="77777777" w:rsidR="0065314E" w:rsidRPr="0065314E" w:rsidRDefault="0065314E" w:rsidP="009B19B7">
            <w:pPr>
              <w:rPr>
                <w:rFonts w:eastAsia="Times New Roman" w:cs="Arial"/>
                <w:color w:val="000000"/>
                <w:sz w:val="16"/>
                <w:szCs w:val="20"/>
                <w:lang w:eastAsia="de-DE"/>
              </w:rPr>
            </w:pPr>
          </w:p>
          <w:p w14:paraId="3B1C702D"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 xml:space="preserve">StockType: </w:t>
            </w:r>
          </w:p>
          <w:p w14:paraId="3B1C702E" w14:textId="77777777" w:rsidR="0065314E" w:rsidRPr="0065314E" w:rsidRDefault="0065314E" w:rsidP="009B19B7">
            <w:pPr>
              <w:rPr>
                <w:rFonts w:eastAsia="Times New Roman" w:cs="Arial"/>
                <w:color w:val="000000"/>
                <w:sz w:val="16"/>
                <w:szCs w:val="20"/>
                <w:lang w:eastAsia="de-DE"/>
              </w:rPr>
            </w:pPr>
          </w:p>
          <w:p w14:paraId="3B1C702F"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Special values that can be used by the customer are „FREE“, „BLOCKED“ and „QUALITY“ which enable the stock level correction for dedicated stock types when booking incoming goods receipts.</w:t>
            </w:r>
          </w:p>
        </w:tc>
      </w:tr>
      <w:tr w:rsidR="0065314E" w:rsidRPr="007A6D70" w14:paraId="3B1C703A" w14:textId="77777777" w:rsidTr="009B19B7">
        <w:trPr>
          <w:cantSplit/>
        </w:trPr>
        <w:tc>
          <w:tcPr>
            <w:tcW w:w="1050" w:type="pct"/>
            <w:shd w:val="clear" w:color="auto" w:fill="92D050"/>
            <w:vAlign w:val="center"/>
          </w:tcPr>
          <w:p w14:paraId="3B1C7031" w14:textId="77777777" w:rsidR="0065314E" w:rsidRPr="0065314E" w:rsidRDefault="0065314E" w:rsidP="009B19B7">
            <w:pPr>
              <w:rPr>
                <w:rFonts w:eastAsia="Times New Roman" w:cs="Arial"/>
                <w:color w:val="000000"/>
                <w:sz w:val="16"/>
                <w:szCs w:val="20"/>
                <w:lang w:eastAsia="de-DE"/>
              </w:rPr>
            </w:pPr>
            <w:r w:rsidRPr="0065314E">
              <w:rPr>
                <w:rFonts w:cs="Arial"/>
                <w:bCs/>
                <w:sz w:val="16"/>
                <w:szCs w:val="20"/>
                <w:lang w:val="de-DE"/>
              </w:rPr>
              <w:t>asram:ContentText</w:t>
            </w:r>
          </w:p>
        </w:tc>
        <w:tc>
          <w:tcPr>
            <w:tcW w:w="450" w:type="pct"/>
            <w:shd w:val="clear" w:color="auto" w:fill="92D050"/>
            <w:vAlign w:val="center"/>
          </w:tcPr>
          <w:p w14:paraId="3B1C7032"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7033"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16</w:t>
            </w:r>
          </w:p>
        </w:tc>
        <w:tc>
          <w:tcPr>
            <w:tcW w:w="350" w:type="pct"/>
            <w:shd w:val="clear" w:color="auto" w:fill="92D050"/>
            <w:vAlign w:val="center"/>
          </w:tcPr>
          <w:p w14:paraId="3B1C7034"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35"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DNT</w:t>
            </w:r>
          </w:p>
        </w:tc>
        <w:tc>
          <w:tcPr>
            <w:tcW w:w="300" w:type="pct"/>
            <w:shd w:val="clear" w:color="auto" w:fill="92D050"/>
            <w:vAlign w:val="center"/>
          </w:tcPr>
          <w:p w14:paraId="3B1C7036"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37"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If “asram:SubjectCode” is equal to Value "DNT", the following assignment is valid:</w:t>
            </w:r>
          </w:p>
          <w:p w14:paraId="3B1C7038" w14:textId="77777777" w:rsidR="0065314E" w:rsidRPr="0065314E" w:rsidRDefault="0065314E" w:rsidP="009B19B7">
            <w:pPr>
              <w:rPr>
                <w:rFonts w:eastAsia="Times New Roman" w:cs="Arial"/>
                <w:color w:val="000000"/>
                <w:sz w:val="16"/>
                <w:szCs w:val="20"/>
                <w:lang w:eastAsia="de-DE"/>
              </w:rPr>
            </w:pPr>
          </w:p>
          <w:p w14:paraId="3B1C7039" w14:textId="77777777" w:rsidR="0065314E" w:rsidRPr="0065314E" w:rsidRDefault="0065314E" w:rsidP="009B19B7">
            <w:pPr>
              <w:rPr>
                <w:rFonts w:eastAsia="Times New Roman" w:cs="Arial"/>
                <w:color w:val="000000"/>
                <w:sz w:val="16"/>
                <w:szCs w:val="20"/>
                <w:lang w:eastAsia="de-DE"/>
              </w:rPr>
            </w:pPr>
            <w:r w:rsidRPr="0065314E">
              <w:rPr>
                <w:rFonts w:eastAsia="Times New Roman" w:cs="Arial"/>
                <w:color w:val="000000"/>
                <w:sz w:val="16"/>
                <w:szCs w:val="20"/>
                <w:lang w:eastAsia="de-DE"/>
              </w:rPr>
              <w:t>DeliveryNoteText</w:t>
            </w:r>
          </w:p>
        </w:tc>
      </w:tr>
    </w:tbl>
    <w:p w14:paraId="3B1C703B" w14:textId="77777777" w:rsidR="00C22700" w:rsidRDefault="00C22700" w:rsidP="005A65E8"/>
    <w:p w14:paraId="3B1C703C" w14:textId="77777777" w:rsidR="008948CB" w:rsidRDefault="008948CB" w:rsidP="008948CB"/>
    <w:p w14:paraId="3B1C703D" w14:textId="77777777" w:rsidR="008948CB" w:rsidRDefault="008948CB" w:rsidP="001642EB">
      <w:pPr>
        <w:pStyle w:val="berschrift4"/>
        <w:ind w:left="851" w:hanging="851"/>
      </w:pPr>
      <w:bookmarkStart w:id="66" w:name="_Toc319064776"/>
      <w:r w:rsidRPr="008023FF">
        <w:t>asram:</w:t>
      </w:r>
      <w:r w:rsidRPr="00DD329B">
        <w:t>AdditionalReferencedCIReferencedDocument</w:t>
      </w:r>
      <w:bookmarkEnd w:id="66"/>
    </w:p>
    <w:p w14:paraId="3B1C703E" w14:textId="77777777" w:rsidR="005B376B" w:rsidRPr="005B376B" w:rsidRDefault="005B376B" w:rsidP="005B376B"/>
    <w:p w14:paraId="3B1C703F" w14:textId="77777777" w:rsidR="008948CB" w:rsidRDefault="005B376B" w:rsidP="008948CB">
      <w:r>
        <w:rPr>
          <w:noProof/>
          <w:lang w:eastAsia="zh-TW"/>
        </w:rPr>
        <mc:AlternateContent>
          <mc:Choice Requires="wpg">
            <w:drawing>
              <wp:inline distT="0" distB="0" distL="0" distR="0" wp14:anchorId="3B1C7124" wp14:editId="3B1C7125">
                <wp:extent cx="6015990" cy="1197610"/>
                <wp:effectExtent l="0" t="0" r="22860" b="2540"/>
                <wp:docPr id="6248" name="Gruppieren 6248"/>
                <wp:cNvGraphicFramePr/>
                <a:graphic xmlns:a="http://schemas.openxmlformats.org/drawingml/2006/main">
                  <a:graphicData uri="http://schemas.microsoft.com/office/word/2010/wordprocessingGroup">
                    <wpg:wgp>
                      <wpg:cNvGrpSpPr/>
                      <wpg:grpSpPr>
                        <a:xfrm>
                          <a:off x="0" y="0"/>
                          <a:ext cx="6015990" cy="1197610"/>
                          <a:chOff x="0" y="0"/>
                          <a:chExt cx="6016553" cy="1198166"/>
                        </a:xfrm>
                      </wpg:grpSpPr>
                      <wps:wsp>
                        <wps:cNvPr id="5661" name="Rectangle 705"/>
                        <wps:cNvSpPr>
                          <a:spLocks noChangeArrowheads="1"/>
                        </wps:cNvSpPr>
                        <wps:spPr bwMode="auto">
                          <a:xfrm>
                            <a:off x="381000" y="381000"/>
                            <a:ext cx="3426287" cy="344712"/>
                          </a:xfrm>
                          <a:prstGeom prst="rect">
                            <a:avLst/>
                          </a:prstGeom>
                          <a:solidFill>
                            <a:srgbClr val="8DB3E2"/>
                          </a:solidFill>
                          <a:ln w="25400">
                            <a:solidFill>
                              <a:srgbClr val="000000"/>
                            </a:solidFill>
                            <a:miter lim="800000"/>
                            <a:headEnd/>
                            <a:tailEnd/>
                          </a:ln>
                        </wps:spPr>
                        <wps:txbx>
                          <w:txbxContent>
                            <w:p w14:paraId="3B1C7219" w14:textId="77777777" w:rsidR="00413327" w:rsidRPr="00C95E63" w:rsidRDefault="00413327" w:rsidP="008948CB">
                              <w:pPr>
                                <w:rPr>
                                  <w:b/>
                                  <w:szCs w:val="20"/>
                                </w:rPr>
                              </w:pPr>
                              <w:r w:rsidRPr="00C95E63">
                                <w:rPr>
                                  <w:rFonts w:cs="Arial"/>
                                  <w:b/>
                                  <w:bCs/>
                                  <w:szCs w:val="20"/>
                                  <w:lang w:val="de-DE"/>
                                </w:rPr>
                                <w:t>asram:</w:t>
                              </w:r>
                              <w:r w:rsidRPr="00C95E63">
                                <w:rPr>
                                  <w:rFonts w:cs="Arial"/>
                                  <w:b/>
                                  <w:bCs/>
                                  <w:szCs w:val="20"/>
                                </w:rPr>
                                <w:t>AdditionalReferencedCIReferencedDocument</w:t>
                              </w:r>
                            </w:p>
                          </w:txbxContent>
                        </wps:txbx>
                        <wps:bodyPr rot="0" vert="horz" wrap="square" lIns="91440" tIns="45720" rIns="91440" bIns="45720" anchor="t" anchorCtr="0" upright="1">
                          <a:noAutofit/>
                        </wps:bodyPr>
                      </wps:wsp>
                      <wps:wsp>
                        <wps:cNvPr id="5663" name="AutoShape 706"/>
                        <wps:cNvCnPr>
                          <a:cxnSpLocks noChangeShapeType="1"/>
                        </wps:cNvCnPr>
                        <wps:spPr bwMode="auto">
                          <a:xfrm>
                            <a:off x="4191000" y="152400"/>
                            <a:ext cx="39622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8" name="Rectangle 707"/>
                        <wps:cNvSpPr>
                          <a:spLocks noChangeArrowheads="1"/>
                        </wps:cNvSpPr>
                        <wps:spPr bwMode="auto">
                          <a:xfrm>
                            <a:off x="3810000" y="457200"/>
                            <a:ext cx="190490" cy="166325"/>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57" name="Rectangle 708"/>
                        <wps:cNvSpPr>
                          <a:spLocks noChangeArrowheads="1"/>
                        </wps:cNvSpPr>
                        <wps:spPr bwMode="auto">
                          <a:xfrm>
                            <a:off x="4591050" y="666750"/>
                            <a:ext cx="1242632" cy="34471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1A" w14:textId="77777777" w:rsidR="00413327" w:rsidRPr="00915DF5" w:rsidRDefault="00413327" w:rsidP="008948CB">
                              <w:pPr>
                                <w:rPr>
                                  <w:sz w:val="18"/>
                                  <w:szCs w:val="18"/>
                                </w:rPr>
                              </w:pPr>
                              <w:r w:rsidRPr="0085005D">
                                <w:rPr>
                                  <w:rFonts w:cs="Arial"/>
                                  <w:bCs/>
                                  <w:szCs w:val="20"/>
                                </w:rPr>
                                <w:t>asram:TypeCode</w:t>
                              </w:r>
                            </w:p>
                          </w:txbxContent>
                        </wps:txbx>
                        <wps:bodyPr rot="0" vert="horz" wrap="square" lIns="91440" tIns="45720" rIns="91440" bIns="45720" anchor="t" anchorCtr="0" upright="1">
                          <a:noAutofit/>
                        </wps:bodyPr>
                      </wps:wsp>
                      <wps:wsp>
                        <wps:cNvPr id="5659" name="AutoShape 709"/>
                        <wps:cNvCnPr>
                          <a:cxnSpLocks noChangeShapeType="1"/>
                        </wps:cNvCnPr>
                        <wps:spPr bwMode="auto">
                          <a:xfrm>
                            <a:off x="4000500" y="542925"/>
                            <a:ext cx="2000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0" name="AutoShape 710"/>
                        <wps:cNvCnPr>
                          <a:cxnSpLocks noChangeShapeType="1"/>
                        </wps:cNvCnPr>
                        <wps:spPr bwMode="auto">
                          <a:xfrm>
                            <a:off x="3810000" y="542925"/>
                            <a:ext cx="21588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5" name="Rectangle 711"/>
                        <wps:cNvSpPr>
                          <a:spLocks noChangeArrowheads="1"/>
                        </wps:cNvSpPr>
                        <wps:spPr bwMode="auto">
                          <a:xfrm>
                            <a:off x="4591050" y="0"/>
                            <a:ext cx="1425503" cy="34471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1B" w14:textId="77777777" w:rsidR="00413327" w:rsidRPr="00915DF5" w:rsidRDefault="00413327" w:rsidP="008948CB">
                              <w:pPr>
                                <w:rPr>
                                  <w:sz w:val="18"/>
                                  <w:szCs w:val="18"/>
                                </w:rPr>
                              </w:pPr>
                              <w:r w:rsidRPr="008948CB">
                                <w:rPr>
                                  <w:rFonts w:cs="Arial"/>
                                  <w:bCs/>
                                  <w:szCs w:val="20"/>
                                </w:rPr>
                                <w:t>asram:LineIdentifier</w:t>
                              </w:r>
                            </w:p>
                          </w:txbxContent>
                        </wps:txbx>
                        <wps:bodyPr rot="0" vert="horz" wrap="square" lIns="91440" tIns="45720" rIns="91440" bIns="45720" anchor="t" anchorCtr="0" upright="1">
                          <a:noAutofit/>
                        </wps:bodyPr>
                      </wps:wsp>
                      <wps:wsp>
                        <wps:cNvPr id="5664" name="AutoShape 712"/>
                        <wps:cNvCnPr>
                          <a:cxnSpLocks noChangeShapeType="1"/>
                        </wps:cNvCnPr>
                        <wps:spPr bwMode="auto">
                          <a:xfrm flipH="1">
                            <a:off x="4191000" y="133350"/>
                            <a:ext cx="749" cy="70148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6" name="AutoShape 713"/>
                        <wps:cNvCnPr>
                          <a:cxnSpLocks noChangeShapeType="1"/>
                        </wps:cNvCnPr>
                        <wps:spPr bwMode="auto">
                          <a:xfrm>
                            <a:off x="4191000" y="828675"/>
                            <a:ext cx="39622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44" name="Rechteck 6244"/>
                        <wps:cNvSpPr>
                          <a:spLocks noChangeArrowheads="1"/>
                        </wps:cNvSpPr>
                        <wps:spPr bwMode="auto">
                          <a:xfrm>
                            <a:off x="4171950" y="200025"/>
                            <a:ext cx="500990" cy="293291"/>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C" w14:textId="77777777" w:rsidR="00413327" w:rsidRDefault="00413327" w:rsidP="009B19B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45" name="Rechteck 6245"/>
                        <wps:cNvSpPr>
                          <a:spLocks noChangeArrowheads="1"/>
                        </wps:cNvSpPr>
                        <wps:spPr bwMode="auto">
                          <a:xfrm>
                            <a:off x="4171950" y="904875"/>
                            <a:ext cx="500990" cy="293291"/>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D" w14:textId="77777777" w:rsidR="00413327" w:rsidRDefault="00413327" w:rsidP="009B19B7">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47" name="Rechteck 6247"/>
                        <wps:cNvSpPr>
                          <a:spLocks noChangeArrowheads="1"/>
                        </wps:cNvSpPr>
                        <wps:spPr bwMode="auto">
                          <a:xfrm>
                            <a:off x="0" y="40957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1E" w14:textId="77777777" w:rsidR="00413327" w:rsidRDefault="00413327" w:rsidP="009B19B7">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48" o:spid="_x0000_s1553" style="width:473.7pt;height:94.3pt;mso-position-horizontal-relative:char;mso-position-vertical-relative:line" coordsize="60165,11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">
                <v:rect id="Rectangle 705" o:spid="_x0000_s1554" style="position:absolute;left:3810;top:3810;width:34262;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4FpsUA&#10;AADdAAAADwAAAGRycy9kb3ducmV2LnhtbESPQWvCQBSE7wX/w/KE3upGwdBGVxFFCB4K1UKvr9ln&#10;Nph9G7JrkubXu4VCj8PMfMOst4OtRUetrxwrmM8SEMSF0xWXCj4vx5dXED4ga6wdk4If8rDdTJ7W&#10;mGnX8wd151CKCGGfoQITQpNJ6QtDFv3MNcTRu7rWYoiyLaVusY9wW8tFkqTSYsVxwWBDe0PF7Xy3&#10;Cg73L3McnfGnd6pG/Y1u/7bIlXqeDrsViEBD+A//tXOtYJmmc/h9E5+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gWmxQAAAN0AAAAPAAAAAAAAAAAAAAAAAJgCAABkcnMv&#10;ZG93bnJldi54bWxQSwUGAAAAAAQABAD1AAAAigMAAAAA&#10;" fillcolor="#8db3e2" strokeweight="2pt">
                  <v:textbox>
                    <w:txbxContent>
                      <w:p w:rsidR="001767C7" w:rsidRPr="00C95E63" w:rsidRDefault="001767C7" w:rsidP="008948CB">
                        <w:pPr>
                          <w:rPr>
                            <w:b/>
                            <w:szCs w:val="20"/>
                          </w:rPr>
                        </w:pPr>
                        <w:proofErr w:type="spellStart"/>
                        <w:r w:rsidRPr="00C95E63">
                          <w:rPr>
                            <w:rFonts w:cs="Arial"/>
                            <w:b/>
                            <w:bCs/>
                            <w:szCs w:val="20"/>
                            <w:lang w:val="de-DE"/>
                          </w:rPr>
                          <w:t>asram</w:t>
                        </w:r>
                        <w:proofErr w:type="spellEnd"/>
                        <w:r w:rsidRPr="00C95E63">
                          <w:rPr>
                            <w:rFonts w:cs="Arial"/>
                            <w:b/>
                            <w:bCs/>
                            <w:szCs w:val="20"/>
                            <w:lang w:val="de-DE"/>
                          </w:rPr>
                          <w:t>:</w:t>
                        </w:r>
                        <w:proofErr w:type="spellStart"/>
                        <w:r w:rsidRPr="00C95E63">
                          <w:rPr>
                            <w:rFonts w:cs="Arial"/>
                            <w:b/>
                            <w:bCs/>
                            <w:szCs w:val="20"/>
                          </w:rPr>
                          <w:t>AdditionalReferencedCIReferencedDocument</w:t>
                        </w:r>
                        <w:proofErr w:type="spellEnd"/>
                      </w:p>
                    </w:txbxContent>
                  </v:textbox>
                </v:rect>
                <v:shape id="AutoShape 706" o:spid="_x0000_s1555" type="#_x0000_t32" style="position:absolute;left:41910;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NpTscAAADdAAAADwAAAGRycy9kb3ducmV2LnhtbESPQWvCQBSE70L/w/IK3nRTa1ObZhUp&#10;iCJY0Up6fWRfk9Ds25BdY/z3rlDocZiZb5h00ZtadNS6yrKCp3EEgji3uuJCwelrNZqBcB5ZY22Z&#10;FFzJwWL+MEgx0fbCB+qOvhABwi5BBaX3TSKly0sy6Ma2IQ7ej20N+iDbQuoWLwFuajmJolgarDgs&#10;lNjQR0n57/FsFHT77PN11XTrvS+y6WE7fftGs1Nq+Ngv30F46v1/+K+90Qpe4vgZ7m/CE5D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o2lOxwAAAN0AAAAPAAAAAAAA&#10;AAAAAAAAAKECAABkcnMvZG93bnJldi54bWxQSwUGAAAAAAQABAD5AAAAlQMAAAAA&#10;" strokeweight="2pt"/>
                <v:rect id="Rectangle 707" o:spid="_x0000_s1556" style="position:absolute;left:38100;top:4572;width:1904;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8KScIA&#10;AADdAAAADwAAAGRycy9kb3ducmV2LnhtbERPW2vCMBR+H/gfwhH2NlOFOqlGEWEoiLB5eT80x7bY&#10;nHRJqpm/fnkY7PHjuy9W0bTiTs43lhWMRxkI4tLqhisF59PH2wyED8gaW8uk4Ic8rJaDlwUW2j74&#10;i+7HUIkUwr5ABXUIXSGlL2sy6Ee2I07c1TqDIUFXSe3wkcJNKydZNpUGG04NNXa0qam8HXujoDvk&#10;/fb9e++el1n/WeI+2jCJSr0O43oOIlAM/+I/904ryKd5mpvepCc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PwpJwgAAAN0AAAAPAAAAAAAAAAAAAAAAAJgCAABkcnMvZG93&#10;bnJldi54bWxQSwUGAAAAAAQABAD1AAAAhwMAAAAA&#10;" strokeweight="2pt"/>
                <v:rect id="Rectangle 708" o:spid="_x0000_s1557" style="position:absolute;left:45910;top:6667;width:12426;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Y2rsYA&#10;AADdAAAADwAAAGRycy9kb3ducmV2LnhtbESPzWrDMBCE74W8g9hALqWRHfJT3CghpISUnmK39LxY&#10;W9vUWhlJTZS3jwqFHIfZ+WZnvY2mF2dyvrOsIJ9mIIhrqztuFHx+HJ6eQfiArLG3TAqu5GG7GT2s&#10;sdD2wiWdq9CIBGFfoII2hKGQ0tctGfRTOxAn79s6gyFJ10jt8JLgppezLFtKgx2nhhYH2rdU/1S/&#10;Jr2Rx/KrOj5e7bt9Lbtcu/kprpSajOPuBUSgGO7H/+k3rWCxXKzgb01C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Y2rsYAAADdAAAADwAAAAAAAAAAAAAAAACYAgAAZHJz&#10;L2Rvd25yZXYueG1sUEsFBgAAAAAEAAQA9QAAAIsDAAAAAA==&#10;" filled="f" fillcolor="#8db3e2" strokeweight="2pt">
                  <v:textbox>
                    <w:txbxContent>
                      <w:p w:rsidR="001767C7" w:rsidRPr="00915DF5" w:rsidRDefault="001767C7" w:rsidP="008948CB">
                        <w:pPr>
                          <w:rPr>
                            <w:sz w:val="18"/>
                            <w:szCs w:val="18"/>
                          </w:rPr>
                        </w:pPr>
                        <w:proofErr w:type="spellStart"/>
                        <w:proofErr w:type="gramStart"/>
                        <w:r w:rsidRPr="0085005D">
                          <w:rPr>
                            <w:rFonts w:cs="Arial"/>
                            <w:bCs/>
                            <w:szCs w:val="20"/>
                          </w:rPr>
                          <w:t>asram:</w:t>
                        </w:r>
                        <w:proofErr w:type="gramEnd"/>
                        <w:r w:rsidRPr="0085005D">
                          <w:rPr>
                            <w:rFonts w:cs="Arial"/>
                            <w:bCs/>
                            <w:szCs w:val="20"/>
                          </w:rPr>
                          <w:t>TypeCode</w:t>
                        </w:r>
                        <w:proofErr w:type="spellEnd"/>
                      </w:p>
                    </w:txbxContent>
                  </v:textbox>
                </v:rect>
                <v:shape id="AutoShape 709" o:spid="_x0000_s1558" type="#_x0000_t32" style="position:absolute;left:40005;top:5429;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eUGccAAADdAAAADwAAAGRycy9kb3ducmV2LnhtbESP3WrCQBSE7wu+w3KE3tWNJUaNriKF&#10;0FJogz/o7SF7TILZsyG7jenbdwuFXg4z8w2z3g6mET11rrasYDqJQBAXVtdcKjgds6cFCOeRNTaW&#10;ScE3OdhuRg9rTLW98576gy9FgLBLUUHlfZtK6YqKDLqJbYmDd7WdQR9kV0rd4T3ATSOfoyiRBmsO&#10;CxW29FJRcTt8GQV9fv6cZ23/mvvyHO/f4+UFzYdSj+NhtwLhafD/4b/2m1YwS2ZL+H0TnoDc/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J5QZxwAAAN0AAAAPAAAAAAAA&#10;AAAAAAAAAKECAABkcnMvZG93bnJldi54bWxQSwUGAAAAAAQABAD5AAAAlQMAAAAA&#10;" strokeweight="2pt"/>
                <v:shape id="AutoShape 710" o:spid="_x0000_s1559" type="#_x0000_t32" style="position:absolute;left:38100;top:5429;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H3OcIAAADdAAAADwAAAGRycy9kb3ducmV2LnhtbERPy4rCMBTdD/gP4QruxtTBqVqNMgji&#10;IKj4QLeX5toWm5vSxFr/3iwGZnk479miNaVoqHaFZQWDfgSCOLW64EzB+bT6HINwHlljaZkUvMjB&#10;Yt75mGGi7ZMP1Bx9JkIIuwQV5N5XiZQuzcmg69uKOHA3Wxv0AdaZ1DU+Q7gp5VcUxdJgwaEhx4qW&#10;OaX348MoaPaX3WhVNeu9zy7Dw2Y4uaLZKtXrtj9TEJ5a/y/+c/9qBd9xHPaHN+EJyP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H3OcIAAADdAAAADwAAAAAAAAAAAAAA&#10;AAChAgAAZHJzL2Rvd25yZXYueG1sUEsFBgAAAAAEAAQA+QAAAJADAAAAAA==&#10;" strokeweight="2pt"/>
                <v:rect id="Rectangle 711" o:spid="_x0000_s1560" style="position:absolute;left:45910;width:14255;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TH/8YA&#10;AADdAAAADwAAAGRycy9kb3ducmV2LnhtbESPwWrDMBBE74X+g9hCLyWRXRonOFFCSCgtPdVuyHmx&#10;traptTKSkih/XxUKOQ6z82ZntYlmEGdyvresIJ9mIIgbq3tuFRy+XicLED4gaxwsk4Iredis7+9W&#10;WGp74YrOdWhFgrAvUUEXwlhK6ZuODPqpHYmT922dwZCka6V2eElwM8jnLCukwZ5TQ4cj7TpqfuqT&#10;SW/ksTrWb09X+2H3VZ9r9/IZ50o9PsTtEkSgGG7H/+l3rWBWFDP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TH/8YAAADdAAAADwAAAAAAAAAAAAAAAACYAgAAZHJz&#10;L2Rvd25yZXYueG1sUEsFBgAAAAAEAAQA9QAAAIsDAAAAAA==&#10;" filled="f" fillcolor="#8db3e2" strokeweight="2pt">
                  <v:textbox>
                    <w:txbxContent>
                      <w:p w:rsidR="001767C7" w:rsidRPr="00915DF5" w:rsidRDefault="001767C7" w:rsidP="008948CB">
                        <w:pPr>
                          <w:rPr>
                            <w:sz w:val="18"/>
                            <w:szCs w:val="18"/>
                          </w:rPr>
                        </w:pPr>
                        <w:proofErr w:type="spellStart"/>
                        <w:proofErr w:type="gramStart"/>
                        <w:r w:rsidRPr="008948CB">
                          <w:rPr>
                            <w:rFonts w:cs="Arial"/>
                            <w:bCs/>
                            <w:szCs w:val="20"/>
                          </w:rPr>
                          <w:t>asram:</w:t>
                        </w:r>
                        <w:proofErr w:type="gramEnd"/>
                        <w:r w:rsidRPr="008948CB">
                          <w:rPr>
                            <w:rFonts w:cs="Arial"/>
                            <w:bCs/>
                            <w:szCs w:val="20"/>
                          </w:rPr>
                          <w:t>LineIdentifier</w:t>
                        </w:r>
                        <w:proofErr w:type="spellEnd"/>
                      </w:p>
                    </w:txbxContent>
                  </v:textbox>
                </v:rect>
                <v:shape id="AutoShape 712" o:spid="_x0000_s1561" type="#_x0000_t32" style="position:absolute;left:41910;top:1333;width:7;height:701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DQTMQAAADdAAAADwAAAGRycy9kb3ducmV2LnhtbESPQWsCMRSE7wX/Q3hCbzVrtYusRpFC&#10;sQhSXAWvj81zdzF5WTapxn9vhEKPw8x8wyxW0Rpxpd63jhWMRxkI4srplmsFx8PX2wyED8gajWNS&#10;cCcPq+XgZYGFdjfe07UMtUgQ9gUqaELoCil91ZBFP3IdcfLOrrcYkuxrqXu8Jbg18j3Lcmmx5bTQ&#10;YEefDVWX8tcq+JlszDSiNrE8nWd43++20mqlXodxPQcRKIb/8F/7Wyv4yPMpPN+k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INBMxAAAAN0AAAAPAAAAAAAAAAAA&#10;AAAAAKECAABkcnMvZG93bnJldi54bWxQSwUGAAAAAAQABAD5AAAAkgMAAAAA&#10;" strokeweight="2pt"/>
                <v:shape id="AutoShape 713" o:spid="_x0000_s1562" type="#_x0000_t32" style="position:absolute;left:41910;top:828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gAa8YAAADdAAAADwAAAGRycy9kb3ducmV2LnhtbESPQWvCQBSE70L/w/IKvenGoqmmrlIK&#10;oggqUbHXR/aZhGbfhuw2xn/vCkKPw8x8w8wWnalES40rLSsYDiIQxJnVJecKTsdlfwLCeWSNlWVS&#10;cCMHi/lLb4aJtldOqT34XAQIuwQVFN7XiZQuK8igG9iaOHgX2xj0QTa51A1eA9xU8j2KYmmw5LBQ&#10;YE3fBWW/hz+joN2fdx/Lul3tfX4epZvR9AfNVqm31+7rE4Snzv+Hn+21VjCOxzE83o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4AGvGAAAA3QAAAA8AAAAAAAAA&#10;AAAAAAAAoQIAAGRycy9kb3ducmV2LnhtbFBLBQYAAAAABAAEAPkAAACUAwAAAAA=&#10;" strokeweight="2pt"/>
                <v:rect id="Rechteck 6244" o:spid="_x0000_s1563" style="position:absolute;left:41719;top:2000;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v58YA&#10;AADdAAAADwAAAGRycy9kb3ducmV2LnhtbESP3WrCQBSE7wu+w3IEb4puFBGJriKCNEhBGn+uD9lj&#10;Esyejdltkr59t1DwcpiZb5j1tjeVaKlxpWUF00kEgjizuuRcweV8GC9BOI+ssbJMCn7IwXYzeFtj&#10;rG3HX9SmPhcBwi5GBYX3dSylywoy6Ca2Jg7e3TYGfZBNLnWDXYCbSs6iaCENlhwWCqxpX1D2SL+N&#10;gi47tbfz54c8vd8Sy8/kuU+vR6VGw363AuGp96/wfzvRChaz+R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Qv58YAAADdAAAADwAAAAAAAAAAAAAAAACYAgAAZHJz&#10;L2Rvd25yZXYueG1sUEsFBgAAAAAEAAQA9QAAAIsDAAAAAA==&#10;" filled="f" stroked="f">
                  <v:textbox>
                    <w:txbxContent>
                      <w:p w:rsidR="001767C7" w:rsidRDefault="001767C7" w:rsidP="009B19B7">
                        <w:pPr>
                          <w:rPr>
                            <w:rFonts w:cs="Arial"/>
                            <w:b/>
                            <w:sz w:val="24"/>
                            <w:szCs w:val="24"/>
                            <w:lang w:val="de-DE"/>
                          </w:rPr>
                        </w:pPr>
                        <w:r>
                          <w:rPr>
                            <w:rFonts w:cs="Arial"/>
                            <w:b/>
                            <w:sz w:val="24"/>
                            <w:szCs w:val="24"/>
                            <w:lang w:val="de-DE"/>
                          </w:rPr>
                          <w:t>0..1</w:t>
                        </w:r>
                      </w:p>
                    </w:txbxContent>
                  </v:textbox>
                </v:rect>
                <v:rect id="Rechteck 6245" o:spid="_x0000_s1564" style="position:absolute;left:41719;top:9048;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iKfMYA&#10;AADdAAAADwAAAGRycy9kb3ducmV2LnhtbESPQWvCQBSE74L/YXlCL1I3SisluooIYiiCNFbPj+xr&#10;Epp9G7PbJP57Vyh4HGbmG2a57k0lWmpcaVnBdBKBIM6sLjlX8H3avX6AcB5ZY2WZFNzIwXo1HCwx&#10;1rbjL2pTn4sAYRejgsL7OpbSZQUZdBNbEwfvxzYGfZBNLnWDXYCbSs6iaC4NlhwWCqxpW1D2m/4Z&#10;BV12bC+nw14ex5fE8jW5btPzp1Ivo36zAOGp98/wfzvRCuazt3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iKfMYAAADdAAAADwAAAAAAAAAAAAAAAACYAgAAZHJz&#10;L2Rvd25yZXYueG1sUEsFBgAAAAAEAAQA9QAAAIsDAAAAAA==&#10;" filled="f" stroked="f">
                  <v:textbox>
                    <w:txbxContent>
                      <w:p w:rsidR="001767C7" w:rsidRDefault="001767C7" w:rsidP="009B19B7">
                        <w:pPr>
                          <w:rPr>
                            <w:rFonts w:cs="Arial"/>
                            <w:b/>
                            <w:sz w:val="24"/>
                            <w:szCs w:val="24"/>
                            <w:lang w:val="de-DE"/>
                          </w:rPr>
                        </w:pPr>
                        <w:r>
                          <w:rPr>
                            <w:rFonts w:cs="Arial"/>
                            <w:b/>
                            <w:sz w:val="24"/>
                            <w:szCs w:val="24"/>
                            <w:lang w:val="de-DE"/>
                          </w:rPr>
                          <w:t>0..1</w:t>
                        </w:r>
                      </w:p>
                    </w:txbxContent>
                  </v:textbox>
                </v:rect>
                <v:rect id="Rechteck 6247" o:spid="_x0000_s1565" style="position:absolute;top:4095;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xkMYA&#10;AADdAAAADwAAAGRycy9kb3ducmV2LnhtbESPQWvCQBSE74L/YXlCL6VulGJLdBURxFAEMVbPj+xr&#10;Epp9G7PbJP57Vyh4HGbmG2ax6k0lWmpcaVnBZByBIM6sLjlX8H3avn2CcB5ZY2WZFNzIwWo5HCww&#10;1rbjI7Wpz0WAsItRQeF9HUvpsoIMurGtiYP3YxuDPsgml7rBLsBNJadRNJMGSw4LBda0KSj7Tf+M&#10;gi47tJfTficPr5fE8jW5btLzl1Ivo349B+Gp98/wfzvRCmbT9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axkMYAAADdAAAADwAAAAAAAAAAAAAAAACYAgAAZHJz&#10;L2Rvd25yZXYueG1sUEsFBgAAAAAEAAQA9QAAAIsDAAAAAA==&#10;" filled="f" stroked="f">
                  <v:textbox>
                    <w:txbxContent>
                      <w:p w:rsidR="001767C7" w:rsidRDefault="001767C7" w:rsidP="009B19B7">
                        <w:pPr>
                          <w:rPr>
                            <w:rFonts w:cs="Arial"/>
                            <w:b/>
                            <w:sz w:val="24"/>
                            <w:szCs w:val="24"/>
                            <w:lang w:val="de-DE"/>
                          </w:rPr>
                        </w:pPr>
                        <w:r>
                          <w:rPr>
                            <w:rFonts w:cs="Arial"/>
                            <w:b/>
                            <w:sz w:val="24"/>
                            <w:szCs w:val="24"/>
                            <w:lang w:val="de-DE"/>
                          </w:rPr>
                          <w:t>0..*</w:t>
                        </w:r>
                      </w:p>
                    </w:txbxContent>
                  </v:textbox>
                </v:rect>
                <w10:anchorlock/>
              </v:group>
            </w:pict>
          </mc:Fallback>
        </mc:AlternateContent>
      </w:r>
    </w:p>
    <w:p w14:paraId="3B1C7040" w14:textId="77777777" w:rsidR="005B376B" w:rsidRDefault="005B376B" w:rsidP="008948C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7048" w14:textId="77777777" w:rsidTr="005B376B">
        <w:trPr>
          <w:cantSplit/>
          <w:trHeight w:val="329"/>
          <w:tblHeader/>
        </w:trPr>
        <w:tc>
          <w:tcPr>
            <w:tcW w:w="1050" w:type="pct"/>
            <w:shd w:val="clear" w:color="auto" w:fill="FFFFCC"/>
            <w:vAlign w:val="center"/>
          </w:tcPr>
          <w:p w14:paraId="3B1C7041"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7042"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7043"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7044"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7045"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7046"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7047" w14:textId="77777777" w:rsidR="0065314E" w:rsidRPr="0065314E" w:rsidRDefault="0065314E" w:rsidP="005B376B">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7052" w14:textId="77777777" w:rsidTr="005B376B">
        <w:trPr>
          <w:cantSplit/>
          <w:trHeight w:val="318"/>
        </w:trPr>
        <w:tc>
          <w:tcPr>
            <w:tcW w:w="1050" w:type="pct"/>
            <w:shd w:val="clear" w:color="auto" w:fill="92D050"/>
            <w:vAlign w:val="center"/>
          </w:tcPr>
          <w:p w14:paraId="3B1C7049" w14:textId="77777777" w:rsidR="0065314E" w:rsidRPr="0065314E" w:rsidRDefault="0065314E" w:rsidP="005B376B">
            <w:pPr>
              <w:rPr>
                <w:rFonts w:eastAsia="Times New Roman" w:cs="Arial"/>
                <w:color w:val="000000"/>
                <w:sz w:val="16"/>
                <w:szCs w:val="20"/>
                <w:highlight w:val="yellow"/>
                <w:lang w:eastAsia="de-DE"/>
              </w:rPr>
            </w:pPr>
            <w:r w:rsidRPr="0065314E">
              <w:rPr>
                <w:rFonts w:eastAsia="Times New Roman" w:cs="Arial"/>
                <w:bCs/>
                <w:color w:val="000000"/>
                <w:sz w:val="16"/>
                <w:szCs w:val="20"/>
                <w:lang w:eastAsia="de-DE"/>
              </w:rPr>
              <w:t>asram:</w:t>
            </w:r>
            <w:r w:rsidRPr="0065314E">
              <w:rPr>
                <w:rFonts w:cs="Arial"/>
                <w:bCs/>
                <w:sz w:val="16"/>
                <w:szCs w:val="20"/>
              </w:rPr>
              <w:t>LineIdentifier</w:t>
            </w:r>
          </w:p>
        </w:tc>
        <w:tc>
          <w:tcPr>
            <w:tcW w:w="450" w:type="pct"/>
            <w:shd w:val="clear" w:color="auto" w:fill="92D050"/>
            <w:vAlign w:val="center"/>
          </w:tcPr>
          <w:p w14:paraId="3B1C704A" w14:textId="77777777" w:rsidR="0065314E" w:rsidRPr="0065314E" w:rsidRDefault="0065314E" w:rsidP="005B376B">
            <w:pPr>
              <w:rPr>
                <w:rFonts w:eastAsia="Times New Roman" w:cs="Arial"/>
                <w:color w:val="000000"/>
                <w:sz w:val="16"/>
                <w:szCs w:val="20"/>
                <w:highlight w:val="yellow"/>
                <w:lang w:eastAsia="de-DE"/>
              </w:rPr>
            </w:pPr>
            <w:r w:rsidRPr="0065314E">
              <w:rPr>
                <w:rFonts w:eastAsia="Times New Roman" w:cs="Arial"/>
                <w:color w:val="000000"/>
                <w:sz w:val="16"/>
                <w:szCs w:val="20"/>
                <w:lang w:eastAsia="de-DE"/>
              </w:rPr>
              <w:t>String</w:t>
            </w:r>
          </w:p>
        </w:tc>
        <w:tc>
          <w:tcPr>
            <w:tcW w:w="400" w:type="pct"/>
            <w:shd w:val="clear" w:color="auto" w:fill="92D050"/>
            <w:vAlign w:val="center"/>
          </w:tcPr>
          <w:p w14:paraId="3B1C704B"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350" w:type="pct"/>
            <w:shd w:val="clear" w:color="auto" w:fill="92D050"/>
            <w:vAlign w:val="center"/>
          </w:tcPr>
          <w:p w14:paraId="3B1C704C"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4D"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4501003</w:t>
            </w:r>
          </w:p>
        </w:tc>
        <w:tc>
          <w:tcPr>
            <w:tcW w:w="300" w:type="pct"/>
            <w:shd w:val="clear" w:color="auto" w:fill="92D050"/>
            <w:vAlign w:val="center"/>
          </w:tcPr>
          <w:p w14:paraId="3B1C704E"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4F"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If “asram:TypeCode” is equal to Value "389", the following assignment is valid:</w:t>
            </w:r>
          </w:p>
          <w:p w14:paraId="3B1C7050" w14:textId="77777777" w:rsidR="0065314E" w:rsidRPr="0065314E" w:rsidRDefault="0065314E" w:rsidP="005B376B">
            <w:pPr>
              <w:rPr>
                <w:rFonts w:eastAsia="Times New Roman" w:cs="Arial"/>
                <w:color w:val="000000"/>
                <w:sz w:val="16"/>
                <w:szCs w:val="20"/>
                <w:lang w:eastAsia="de-DE"/>
              </w:rPr>
            </w:pPr>
          </w:p>
          <w:p w14:paraId="3B1C7051"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SBIItemLineNumber: Line number of the self billing invoice</w:t>
            </w:r>
          </w:p>
        </w:tc>
      </w:tr>
    </w:tbl>
    <w:p w14:paraId="3B1C7053" w14:textId="77777777" w:rsidR="008948CB" w:rsidRDefault="008948CB" w:rsidP="008948CB"/>
    <w:p w14:paraId="3B1C7054" w14:textId="77777777" w:rsidR="005B376B" w:rsidRDefault="005B376B">
      <w:r>
        <w:br w:type="page"/>
      </w:r>
    </w:p>
    <w:p w14:paraId="3B1C7055" w14:textId="77777777" w:rsidR="00736291" w:rsidRDefault="00736291" w:rsidP="001642EB">
      <w:pPr>
        <w:pStyle w:val="berschrift4"/>
        <w:ind w:left="851" w:hanging="851"/>
      </w:pPr>
      <w:bookmarkStart w:id="67" w:name="_Toc319064777"/>
      <w:r w:rsidRPr="008023FF">
        <w:t>asram:</w:t>
      </w:r>
      <w:r>
        <w:t>ConsignmentCISupplyChain</w:t>
      </w:r>
      <w:r w:rsidRPr="00C85824">
        <w:t>Inventory</w:t>
      </w:r>
      <w:bookmarkEnd w:id="67"/>
    </w:p>
    <w:p w14:paraId="3B1C7056" w14:textId="77777777" w:rsidR="005B376B" w:rsidRPr="005B376B" w:rsidRDefault="005B376B" w:rsidP="005B376B"/>
    <w:p w14:paraId="3B1C7057" w14:textId="77777777" w:rsidR="005B376B" w:rsidRDefault="005B376B" w:rsidP="005B376B">
      <w:r>
        <w:rPr>
          <w:noProof/>
          <w:lang w:eastAsia="zh-TW"/>
        </w:rPr>
        <mc:AlternateContent>
          <mc:Choice Requires="wpg">
            <w:drawing>
              <wp:inline distT="0" distB="0" distL="0" distR="0" wp14:anchorId="3B1C7126" wp14:editId="3B1C7127">
                <wp:extent cx="7256145" cy="1569720"/>
                <wp:effectExtent l="0" t="0" r="20955" b="0"/>
                <wp:docPr id="6252" name="Gruppieren 6252"/>
                <wp:cNvGraphicFramePr/>
                <a:graphic xmlns:a="http://schemas.openxmlformats.org/drawingml/2006/main">
                  <a:graphicData uri="http://schemas.microsoft.com/office/word/2010/wordprocessingGroup">
                    <wpg:wgp>
                      <wpg:cNvGrpSpPr/>
                      <wpg:grpSpPr>
                        <a:xfrm>
                          <a:off x="0" y="0"/>
                          <a:ext cx="7256145" cy="1569720"/>
                          <a:chOff x="0" y="0"/>
                          <a:chExt cx="7256145" cy="1569720"/>
                        </a:xfrm>
                      </wpg:grpSpPr>
                      <wps:wsp>
                        <wps:cNvPr id="5641" name="Rectangle 659"/>
                        <wps:cNvSpPr>
                          <a:spLocks noChangeArrowheads="1"/>
                        </wps:cNvSpPr>
                        <wps:spPr bwMode="auto">
                          <a:xfrm>
                            <a:off x="617220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1F" w14:textId="77777777" w:rsidR="00413327" w:rsidRPr="0092092D" w:rsidRDefault="00413327" w:rsidP="004423E2">
                              <w:r>
                                <w:rPr>
                                  <w:rFonts w:cs="Arial"/>
                                  <w:bCs/>
                                  <w:szCs w:val="20"/>
                                </w:rPr>
                                <w:t>attributes</w:t>
                              </w:r>
                            </w:p>
                            <w:p w14:paraId="3B1C7220" w14:textId="77777777" w:rsidR="00413327" w:rsidRDefault="00413327" w:rsidP="004423E2">
                              <w:pPr>
                                <w:rPr>
                                  <w:noProof/>
                                  <w:lang w:val="de-DE" w:eastAsia="de-DE"/>
                                </w:rPr>
                              </w:pPr>
                            </w:p>
                            <w:p w14:paraId="3B1C7221" w14:textId="77777777" w:rsidR="00413327" w:rsidRPr="00C9342C" w:rsidRDefault="00413327" w:rsidP="004423E2"/>
                          </w:txbxContent>
                        </wps:txbx>
                        <wps:bodyPr rot="0" vert="horz" wrap="square" lIns="91440" tIns="45720" rIns="91440" bIns="45720" anchor="t" anchorCtr="0" upright="1">
                          <a:noAutofit/>
                        </wps:bodyPr>
                      </wps:wsp>
                      <wps:wsp>
                        <wps:cNvPr id="5642" name="Rectangle 660"/>
                        <wps:cNvSpPr>
                          <a:spLocks noChangeArrowheads="1"/>
                        </wps:cNvSpPr>
                        <wps:spPr bwMode="auto">
                          <a:xfrm>
                            <a:off x="6172200" y="238125"/>
                            <a:ext cx="1083945" cy="297815"/>
                          </a:xfrm>
                          <a:prstGeom prst="rect">
                            <a:avLst/>
                          </a:prstGeom>
                          <a:solidFill>
                            <a:srgbClr val="FFFFFF"/>
                          </a:solidFill>
                          <a:ln w="9525">
                            <a:solidFill>
                              <a:srgbClr val="000000"/>
                            </a:solidFill>
                            <a:miter lim="800000"/>
                            <a:headEnd/>
                            <a:tailEnd/>
                          </a:ln>
                        </wps:spPr>
                        <wps:txbx>
                          <w:txbxContent>
                            <w:p w14:paraId="3B1C7222" w14:textId="77777777" w:rsidR="00413327" w:rsidRDefault="00413327" w:rsidP="004423E2">
                              <w:r>
                                <w:t>unitCode</w:t>
                              </w:r>
                            </w:p>
                          </w:txbxContent>
                        </wps:txbx>
                        <wps:bodyPr rot="0" vert="horz" wrap="square" lIns="91440" tIns="45720" rIns="91440" bIns="45720" anchor="t" anchorCtr="0" upright="1">
                          <a:noAutofit/>
                        </wps:bodyPr>
                      </wps:wsp>
                      <wps:wsp>
                        <wps:cNvPr id="5643" name="AutoShape 661"/>
                        <wps:cNvCnPr>
                          <a:cxnSpLocks noChangeShapeType="1"/>
                        </wps:cNvCnPr>
                        <wps:spPr bwMode="auto">
                          <a:xfrm>
                            <a:off x="5848350"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46" name="AutoShape 228"/>
                        <wps:cNvCnPr>
                          <a:cxnSpLocks noChangeShapeType="1"/>
                        </wps:cNvCnPr>
                        <wps:spPr bwMode="auto">
                          <a:xfrm>
                            <a:off x="3771900" y="3524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47" name="Rectangle 229"/>
                        <wps:cNvSpPr>
                          <a:spLocks noChangeArrowheads="1"/>
                        </wps:cNvSpPr>
                        <wps:spPr bwMode="auto">
                          <a:xfrm>
                            <a:off x="381000" y="600075"/>
                            <a:ext cx="3004820" cy="344805"/>
                          </a:xfrm>
                          <a:prstGeom prst="rect">
                            <a:avLst/>
                          </a:prstGeom>
                          <a:solidFill>
                            <a:srgbClr val="8DB3E2"/>
                          </a:solidFill>
                          <a:ln w="25400">
                            <a:solidFill>
                              <a:srgbClr val="000000"/>
                            </a:solidFill>
                            <a:miter lim="800000"/>
                            <a:headEnd/>
                            <a:tailEnd/>
                          </a:ln>
                        </wps:spPr>
                        <wps:txbx>
                          <w:txbxContent>
                            <w:p w14:paraId="3B1C7223" w14:textId="77777777" w:rsidR="00413327" w:rsidRPr="00071474" w:rsidRDefault="00413327" w:rsidP="00071474">
                              <w:pPr>
                                <w:rPr>
                                  <w:szCs w:val="20"/>
                                </w:rPr>
                              </w:pPr>
                              <w:r w:rsidRPr="00871F53">
                                <w:rPr>
                                  <w:rFonts w:cs="Arial"/>
                                  <w:b/>
                                  <w:bCs/>
                                  <w:szCs w:val="20"/>
                                </w:rPr>
                                <w:t>asram:</w:t>
                              </w:r>
                              <w:r>
                                <w:rPr>
                                  <w:b/>
                                  <w:szCs w:val="20"/>
                                </w:rPr>
                                <w:t>ConsignmentCISupplyChain</w:t>
                              </w:r>
                              <w:r w:rsidRPr="00871F53">
                                <w:rPr>
                                  <w:b/>
                                  <w:szCs w:val="20"/>
                                </w:rPr>
                                <w:t>Inventory</w:t>
                              </w:r>
                            </w:p>
                          </w:txbxContent>
                        </wps:txbx>
                        <wps:bodyPr rot="0" vert="horz" wrap="square" lIns="91440" tIns="45720" rIns="91440" bIns="45720" anchor="t" anchorCtr="0" upright="1">
                          <a:noAutofit/>
                        </wps:bodyPr>
                      </wps:wsp>
                      <wps:wsp>
                        <wps:cNvPr id="5648" name="Rectangle 230"/>
                        <wps:cNvSpPr>
                          <a:spLocks noChangeArrowheads="1"/>
                        </wps:cNvSpPr>
                        <wps:spPr bwMode="auto">
                          <a:xfrm>
                            <a:off x="3390900" y="7143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49" name="Rectangle 231"/>
                        <wps:cNvSpPr>
                          <a:spLocks noChangeArrowheads="1"/>
                        </wps:cNvSpPr>
                        <wps:spPr bwMode="auto">
                          <a:xfrm>
                            <a:off x="4171950" y="1057275"/>
                            <a:ext cx="14992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24" w14:textId="77777777" w:rsidR="00413327" w:rsidRPr="002A6D83" w:rsidRDefault="00413327" w:rsidP="00071474">
                              <w:r w:rsidRPr="002A6D83">
                                <w:rPr>
                                  <w:rFonts w:cs="Arial"/>
                                  <w:bCs/>
                                  <w:szCs w:val="20"/>
                                  <w:lang w:val="de-DE"/>
                                </w:rPr>
                                <w:t>asram:</w:t>
                              </w:r>
                              <w:r w:rsidRPr="00C85824">
                                <w:rPr>
                                  <w:rFonts w:cs="Arial"/>
                                  <w:bCs/>
                                  <w:szCs w:val="20"/>
                                  <w:lang w:val="de-DE"/>
                                </w:rPr>
                                <w:t>StatusCode</w:t>
                              </w:r>
                            </w:p>
                          </w:txbxContent>
                        </wps:txbx>
                        <wps:bodyPr rot="0" vert="horz" wrap="square" lIns="91440" tIns="45720" rIns="91440" bIns="45720" anchor="t" anchorCtr="0" upright="1">
                          <a:noAutofit/>
                        </wps:bodyPr>
                      </wps:wsp>
                      <wps:wsp>
                        <wps:cNvPr id="5650" name="AutoShape 232"/>
                        <wps:cNvCnPr>
                          <a:cxnSpLocks noChangeShapeType="1"/>
                        </wps:cNvCnPr>
                        <wps:spPr bwMode="auto">
                          <a:xfrm>
                            <a:off x="3581400" y="7905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1" name="AutoShape 233"/>
                        <wps:cNvCnPr>
                          <a:cxnSpLocks noChangeShapeType="1"/>
                        </wps:cNvCnPr>
                        <wps:spPr bwMode="auto">
                          <a:xfrm>
                            <a:off x="3381375" y="7905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2" name="Rectangle 234"/>
                        <wps:cNvSpPr>
                          <a:spLocks noChangeArrowheads="1"/>
                        </wps:cNvSpPr>
                        <wps:spPr bwMode="auto">
                          <a:xfrm>
                            <a:off x="4171950" y="190500"/>
                            <a:ext cx="16624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25" w14:textId="77777777" w:rsidR="00413327" w:rsidRPr="002A6D83" w:rsidRDefault="00413327" w:rsidP="00071474">
                              <w:pPr>
                                <w:rPr>
                                  <w:szCs w:val="20"/>
                                </w:rPr>
                              </w:pPr>
                              <w:r w:rsidRPr="002A6D83">
                                <w:rPr>
                                  <w:rFonts w:cs="Arial"/>
                                  <w:bCs/>
                                  <w:szCs w:val="20"/>
                                  <w:lang w:val="de-DE"/>
                                </w:rPr>
                                <w:t>asram:</w:t>
                              </w:r>
                              <w:r>
                                <w:rPr>
                                  <w:rFonts w:cs="Arial"/>
                                  <w:bCs/>
                                  <w:szCs w:val="20"/>
                                  <w:lang w:val="de-DE"/>
                                </w:rPr>
                                <w:t>Stock</w:t>
                              </w:r>
                              <w:r w:rsidRPr="00C85824">
                                <w:rPr>
                                  <w:rFonts w:cs="Arial"/>
                                  <w:bCs/>
                                  <w:szCs w:val="20"/>
                                  <w:lang w:val="de-DE"/>
                                </w:rPr>
                                <w:t>Quantity</w:t>
                              </w:r>
                            </w:p>
                          </w:txbxContent>
                        </wps:txbx>
                        <wps:bodyPr rot="0" vert="horz" wrap="square" lIns="91440" tIns="45720" rIns="91440" bIns="45720" anchor="t" anchorCtr="0" upright="1">
                          <a:noAutofit/>
                        </wps:bodyPr>
                      </wps:wsp>
                      <wps:wsp>
                        <wps:cNvPr id="5653" name="AutoShape 235"/>
                        <wps:cNvCnPr>
                          <a:cxnSpLocks noChangeShapeType="1"/>
                        </wps:cNvCnPr>
                        <wps:spPr bwMode="auto">
                          <a:xfrm>
                            <a:off x="3771900" y="3524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54" name="AutoShape 236"/>
                        <wps:cNvCnPr>
                          <a:cxnSpLocks noChangeShapeType="1"/>
                        </wps:cNvCnPr>
                        <wps:spPr bwMode="auto">
                          <a:xfrm>
                            <a:off x="3771900" y="12382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49" name="Rechteck 6249"/>
                        <wps:cNvSpPr>
                          <a:spLocks noChangeArrowheads="1"/>
                        </wps:cNvSpPr>
                        <wps:spPr bwMode="auto">
                          <a:xfrm>
                            <a:off x="0" y="62865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26" w14:textId="77777777" w:rsidR="00413327" w:rsidRDefault="00413327" w:rsidP="005B376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50" name="Rechteck 6250"/>
                        <wps:cNvSpPr>
                          <a:spLocks noChangeArrowheads="1"/>
                        </wps:cNvSpPr>
                        <wps:spPr bwMode="auto">
                          <a:xfrm>
                            <a:off x="3762375" y="3714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27" w14:textId="77777777" w:rsidR="00413327" w:rsidRDefault="00413327" w:rsidP="005B376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51" name="Rechteck 6251"/>
                        <wps:cNvSpPr>
                          <a:spLocks noChangeArrowheads="1"/>
                        </wps:cNvSpPr>
                        <wps:spPr bwMode="auto">
                          <a:xfrm>
                            <a:off x="3762375" y="12763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28" w14:textId="77777777" w:rsidR="00413327" w:rsidRDefault="00413327" w:rsidP="005B376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52" o:spid="_x0000_s1566" style="width:571.35pt;height:123.6pt;mso-position-horizontal-relative:char;mso-position-vertical-relative:line" coordsize="72561,1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">
                <v:rect id="Rectangle 659" o:spid="_x0000_s1567" style="position:absolute;left:61722;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9HsYA&#10;AADdAAAADwAAAGRycy9kb3ducmV2LnhtbESPQWvCQBSE7wX/w/IKXopuYlVKdBVpFQpeNJbS4zP7&#10;mkSzb8Puqum/7wqFHoeZ+YaZLzvTiCs5X1tWkA4TEMSF1TWXCj4Om8ELCB+QNTaWScEPeVgueg9z&#10;zLS98Z6ueShFhLDPUEEVQptJ6YuKDPqhbYmj922dwRClK6V2eItw08hRkkylwZrjQoUtvVZUnPOL&#10;UXBId5/5iY9u67/Wb09ha57XbJTqP3arGYhAXfgP/7XftYLJdJzC/U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9HsYAAADdAAAADwAAAAAAAAAAAAAAAACYAgAAZHJz&#10;L2Rvd25yZXYueG1sUEsFBgAAAAAEAAQA9QAAAIsDAAAAAA==&#10;" filled="f" fillcolor="#8db3e2" strokeweight="1pt">
                  <v:textbox>
                    <w:txbxContent>
                      <w:p w:rsidR="001767C7" w:rsidRPr="0092092D" w:rsidRDefault="001767C7" w:rsidP="004423E2">
                        <w:proofErr w:type="gramStart"/>
                        <w:r>
                          <w:rPr>
                            <w:rFonts w:cs="Arial"/>
                            <w:bCs/>
                            <w:szCs w:val="20"/>
                          </w:rPr>
                          <w:t>attributes</w:t>
                        </w:r>
                        <w:proofErr w:type="gramEnd"/>
                      </w:p>
                      <w:p w:rsidR="001767C7" w:rsidRDefault="001767C7" w:rsidP="004423E2">
                        <w:pPr>
                          <w:rPr>
                            <w:noProof/>
                            <w:lang w:val="de-DE" w:eastAsia="de-DE"/>
                          </w:rPr>
                        </w:pPr>
                      </w:p>
                      <w:p w:rsidR="001767C7" w:rsidRPr="00C9342C" w:rsidRDefault="001767C7" w:rsidP="004423E2"/>
                    </w:txbxContent>
                  </v:textbox>
                </v:rect>
                <v:rect id="Rectangle 660" o:spid="_x0000_s1568" style="position:absolute;left:61722;top:2381;width:1083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qQ8UA&#10;AADdAAAADwAAAGRycy9kb3ducmV2LnhtbESPQWvCQBSE74L/YXmCN92YWrHRVcSi2KPGS2/P7GuS&#10;mn0bsqtGf323IHgcZuYbZr5sTSWu1LjSsoLRMAJBnFldcq7gmG4GUxDOI2usLJOCOzlYLrqdOSba&#10;3nhP14PPRYCwS1BB4X2dSOmyggy6oa2Jg/djG4M+yCaXusFbgJtKxlE0kQZLDgsF1rQuKDsfLkbB&#10;qYyP+Nin28h8bN78V5v+Xr4/ler32tUMhKfWv8LP9k4reJ+MY/h/E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2SpDxQAAAN0AAAAPAAAAAAAAAAAAAAAAAJgCAABkcnMv&#10;ZG93bnJldi54bWxQSwUGAAAAAAQABAD1AAAAigMAAAAA&#10;">
                  <v:textbox>
                    <w:txbxContent>
                      <w:p w:rsidR="001767C7" w:rsidRDefault="001767C7" w:rsidP="004423E2">
                        <w:proofErr w:type="spellStart"/>
                        <w:proofErr w:type="gramStart"/>
                        <w:r>
                          <w:t>unitCode</w:t>
                        </w:r>
                        <w:proofErr w:type="spellEnd"/>
                        <w:proofErr w:type="gramEnd"/>
                      </w:p>
                    </w:txbxContent>
                  </v:textbox>
                </v:rect>
                <v:shape id="AutoShape 661" o:spid="_x0000_s1569" type="#_x0000_t32" style="position:absolute;left:58483;top:3619;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J4XccAAADdAAAADwAAAGRycy9kb3ducmV2LnhtbESPT2vCQBTE7wW/w/KEXorZaP0TU1ex&#10;hYJ4U0vJ8ZF9JqHZtyG7ifHbu4VCj8PM/IbZ7AZTi55aV1lWMI1iEMS51RUXCr4un5MEhPPIGmvL&#10;pOBODnbb0dMGU21vfKL+7AsRIOxSVFB636RSurwkgy6yDXHwrrY16INsC6lbvAW4qeUsjpfSYMVh&#10;ocSGPkrKf86dUdDVx5dL9+2nffHer67JOsmGzCn1PB72byA8Df4//Nc+aAWL5fwVft+EJyC3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knhdxwAAAN0AAAAPAAAAAAAA&#10;AAAAAAAAAKECAABkcnMvZG93bnJldi54bWxQSwUGAAAAAAQABAD5AAAAlQMAAAAA&#10;" strokeweight="1pt"/>
                <v:shape id="AutoShape 228" o:spid="_x0000_s1570" type="#_x0000_t32" style="position:absolute;left:37719;top:3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GWtsYAAADdAAAADwAAAGRycy9kb3ducmV2LnhtbESPQWvCQBSE7wX/w/IEb3WjpFHTbEQE&#10;aSlY0Ra9PrKvSTD7NmS3Mf333YLQ4zAz3zDZejCN6KlztWUFs2kEgriwuuZSwefH7nEJwnlkjY1l&#10;UvBDDtb56CHDVNsbH6k/+VIECLsUFVTet6mUrqjIoJvaljh4X7Yz6IPsSqk7vAW4aeQ8ihJpsOaw&#10;UGFL24qK6+nbKOgP5/fFru1fDr48x8e3eHVBs1dqMh42zyA8Df4/fG+/agVPSZzA35vwBGT+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hlrbGAAAA3QAAAA8AAAAAAAAA&#10;AAAAAAAAoQIAAGRycy9kb3ducmV2LnhtbFBLBQYAAAAABAAEAPkAAACUAwAAAAA=&#10;" strokeweight="2pt"/>
                <v:rect id="Rectangle 229" o:spid="_x0000_s1571" style="position:absolute;left:3810;top:6000;width:3004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5kKcUA&#10;AADdAAAADwAAAGRycy9kb3ducmV2LnhtbESPS4sCMRCE7wv+h9CCN80oPtbRKKIIsocFH7DXdtJO&#10;BiedYRJ19NdvFoQ9FlX1FTVfNrYUd6p94VhBv5eAIM6cLjhXcDpuu58gfEDWWDomBU/ysFy0PuaY&#10;avfgPd0PIRcRwj5FBSaEKpXSZ4Ys+p6riKN3cbXFEGWdS13jI8JtKQdJMpYWC44LBitaG8quh5tV&#10;sLn9mO3LGf/1TcVLn9Gtp4OdUp12s5qBCNSE//C7vdMKRuPhBP7exCc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mQpxQAAAN0AAAAPAAAAAAAAAAAAAAAAAJgCAABkcnMv&#10;ZG93bnJldi54bWxQSwUGAAAAAAQABAD1AAAAigMAAAAA&#10;" fillcolor="#8db3e2" strokeweight="2pt">
                  <v:textbox>
                    <w:txbxContent>
                      <w:p w:rsidR="001767C7" w:rsidRPr="00071474" w:rsidRDefault="001767C7" w:rsidP="00071474">
                        <w:pPr>
                          <w:rPr>
                            <w:szCs w:val="20"/>
                          </w:rPr>
                        </w:pPr>
                        <w:proofErr w:type="spellStart"/>
                        <w:proofErr w:type="gramStart"/>
                        <w:r w:rsidRPr="00871F53">
                          <w:rPr>
                            <w:rFonts w:cs="Arial"/>
                            <w:b/>
                            <w:bCs/>
                            <w:szCs w:val="20"/>
                          </w:rPr>
                          <w:t>asram:</w:t>
                        </w:r>
                        <w:proofErr w:type="gramEnd"/>
                        <w:r>
                          <w:rPr>
                            <w:b/>
                            <w:szCs w:val="20"/>
                          </w:rPr>
                          <w:t>ConsignmentCISupplyChain</w:t>
                        </w:r>
                        <w:r w:rsidRPr="00871F53">
                          <w:rPr>
                            <w:b/>
                            <w:szCs w:val="20"/>
                          </w:rPr>
                          <w:t>Inventory</w:t>
                        </w:r>
                        <w:proofErr w:type="spellEnd"/>
                      </w:p>
                    </w:txbxContent>
                  </v:textbox>
                </v:rect>
                <v:rect id="Rectangle 230" o:spid="_x0000_s1572" style="position:absolute;left:33909;top:714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clMMA&#10;AADdAAAADwAAAGRycy9kb3ducmV2LnhtbERPW2vCMBR+H/gfwhF8m6miTqqpyGBsIIPNy/uhObbF&#10;5qRL0prt1y8Pgz1+fPftLppWDOR8Y1nBbJqBIC6tbrhScD69PK5B+ICssbVMCr7Jw64YPWwx1/bO&#10;nzQcQyVSCPscFdQhdLmUvqzJoJ/ajjhxV+sMhgRdJbXDewo3rZxn2UoabDg11NjRc03l7dgbBd37&#10;sn99+jq4n8u6/yjxEG2YR6Um47jfgAgUw7/4z/2mFSxXizQ3vUlP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clMMAAADdAAAADwAAAAAAAAAAAAAAAACYAgAAZHJzL2Rv&#10;d25yZXYueG1sUEsFBgAAAAAEAAQA9QAAAIgDAAAAAA==&#10;" strokeweight="2pt"/>
                <v:rect id="Rectangle 231" o:spid="_x0000_s1573" style="position:absolute;left:41719;top:10572;width:149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RmsYA&#10;AADdAAAADwAAAGRycy9kb3ducmV2LnhtbESPQWsCMRCF7wX/Qxihl6LZLVbt1ihiKZaeuqt4HjbT&#10;3aWbyZKkGv99IxR6fLx535u32kTTizM531lWkE8zEMS11R03Co6Ht8kShA/IGnvLpOBKHjbr0d0K&#10;C20vXNK5Co1IEPYFKmhDGAopfd2SQT+1A3HyvqwzGJJ0jdQOLwluevmYZXNpsOPU0OJAu5bq7+rH&#10;pDfyWJ6q/cPVftjXssu1m33GhVL347h9AREohv/jv/S7VvA0nz3D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yRmsYAAADdAAAADwAAAAAAAAAAAAAAAACYAgAAZHJz&#10;L2Rvd25yZXYueG1sUEsFBgAAAAAEAAQA9QAAAIsDAAAAAA==&#10;" filled="f" fillcolor="#8db3e2" strokeweight="2pt">
                  <v:textbox>
                    <w:txbxContent>
                      <w:p w:rsidR="001767C7" w:rsidRPr="002A6D83" w:rsidRDefault="001767C7" w:rsidP="00071474">
                        <w:proofErr w:type="spellStart"/>
                        <w:r w:rsidRPr="002A6D83">
                          <w:rPr>
                            <w:rFonts w:cs="Arial"/>
                            <w:bCs/>
                            <w:szCs w:val="20"/>
                            <w:lang w:val="de-DE"/>
                          </w:rPr>
                          <w:t>asram:</w:t>
                        </w:r>
                        <w:r w:rsidRPr="00C85824">
                          <w:rPr>
                            <w:rFonts w:cs="Arial"/>
                            <w:bCs/>
                            <w:szCs w:val="20"/>
                            <w:lang w:val="de-DE"/>
                          </w:rPr>
                          <w:t>StatusCode</w:t>
                        </w:r>
                        <w:proofErr w:type="spellEnd"/>
                      </w:p>
                    </w:txbxContent>
                  </v:textbox>
                </v:rect>
                <v:shape id="AutoShape 232" o:spid="_x0000_s1574" type="#_x0000_t32" style="position:absolute;left:35814;top:7905;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09hMIAAADdAAAADwAAAGRycy9kb3ducmV2LnhtbERPTYvCMBC9C/sfwix4W1NF3bUaRQRR&#10;BLfoil6HZmyLzaQ0sdZ/bw4LHh/ve7ZoTSkaql1hWUG/F4EgTq0uOFNw+lt//YBwHlljaZkUPMnB&#10;Yv7RmWGs7YMP1Bx9JkIIuxgV5N5XsZQuzcmg69mKOHBXWxv0AdaZ1DU+Qrgp5SCKxtJgwaEhx4pW&#10;OaW3490oaJLz7/e6ajaJz87Dw244uaDZK9X9bJdTEJ5a/xb/u7dawWg8CvvDm/AE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x09hMIAAADdAAAADwAAAAAAAAAAAAAA&#10;AAChAgAAZHJzL2Rvd25yZXYueG1sUEsFBgAAAAAEAAQA+QAAAJADAAAAAA==&#10;" strokeweight="2pt"/>
                <v:shape id="AutoShape 233" o:spid="_x0000_s1575" type="#_x0000_t32" style="position:absolute;left:33813;top:7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GYH8cAAADdAAAADwAAAGRycy9kb3ducmV2LnhtbESP3WrCQBSE7wu+w3KE3tWNxdiauglS&#10;kBbBij/o7SF7mgSzZ0N2m8S37xaEXg4z8w2zzAZTi45aV1lWMJ1EIIhzqysuFJyO66dXEM4ja6wt&#10;k4IbOcjS0cMSE2173lN38IUIEHYJKii9bxIpXV6SQTexDXHwvm1r0AfZFlK32Ae4qeVzFM2lwYrD&#10;QokNvZeUXw8/RkG3O3+9rJvuY+eL82y/mS0uaLZKPY6H1RsIT4P/D9/bn1pBPI+n8PcmPAG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UZgfxwAAAN0AAAAPAAAAAAAA&#10;AAAAAAAAAKECAABkcnMvZG93bnJldi54bWxQSwUGAAAAAAQABAD5AAAAlQMAAAAA&#10;" strokeweight="2pt"/>
                <v:rect id="Rectangle 234" o:spid="_x0000_s1576" style="position:absolute;left:41719;top:1905;width:1662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GVNsYA&#10;AADdAAAADwAAAGRycy9kb3ducmV2LnhtbESPQWsCMRCF7wX/QxjBS6nZlaplNYpUSqWn7lp6Hjbj&#10;7uJmsiSpxn/fCIUeH2/e9+att9H04kLOd5YV5NMMBHFtdceNgq/j29MLCB+QNfaWScGNPGw3o4c1&#10;FtpeuaRLFRqRIOwLVNCGMBRS+rolg35qB+LknawzGJJ0jdQOrwluejnLsoU02HFqaHGg15bqc/Vj&#10;0ht5LL+r98eb/bD7ssu1e/6MS6Um47hbgQgUw//xX/qgFcwX8xnc1yQE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GVNsYAAADdAAAADwAAAAAAAAAAAAAAAACYAgAAZHJz&#10;L2Rvd25yZXYueG1sUEsFBgAAAAAEAAQA9QAAAIsDAAAAAA==&#10;" filled="f" fillcolor="#8db3e2" strokeweight="2pt">
                  <v:textbox>
                    <w:txbxContent>
                      <w:p w:rsidR="001767C7" w:rsidRPr="002A6D83" w:rsidRDefault="001767C7" w:rsidP="00071474">
                        <w:pPr>
                          <w:rPr>
                            <w:szCs w:val="20"/>
                          </w:rPr>
                        </w:pPr>
                        <w:proofErr w:type="spellStart"/>
                        <w:r w:rsidRPr="002A6D83">
                          <w:rPr>
                            <w:rFonts w:cs="Arial"/>
                            <w:bCs/>
                            <w:szCs w:val="20"/>
                            <w:lang w:val="de-DE"/>
                          </w:rPr>
                          <w:t>asram:</w:t>
                        </w:r>
                        <w:r>
                          <w:rPr>
                            <w:rFonts w:cs="Arial"/>
                            <w:bCs/>
                            <w:szCs w:val="20"/>
                            <w:lang w:val="de-DE"/>
                          </w:rPr>
                          <w:t>Stock</w:t>
                        </w:r>
                        <w:r w:rsidRPr="00C85824">
                          <w:rPr>
                            <w:rFonts w:cs="Arial"/>
                            <w:bCs/>
                            <w:szCs w:val="20"/>
                            <w:lang w:val="de-DE"/>
                          </w:rPr>
                          <w:t>Quantity</w:t>
                        </w:r>
                        <w:proofErr w:type="spellEnd"/>
                      </w:p>
                    </w:txbxContent>
                  </v:textbox>
                </v:rect>
                <v:shape id="AutoShape 235" o:spid="_x0000_s1577" type="#_x0000_t32" style="position:absolute;left:37719;top:3524;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j88cAAADdAAAADwAAAGRycy9kb3ducmV2LnhtbESPQWvCQBSE74L/YXlCb7qpVaupq5SC&#10;VAo2GCW9PrKvSTD7NmS3Mf77bqHgcZiZb5j1tje16Kh1lWUFj5MIBHFudcWFgvNpN16CcB5ZY22Z&#10;FNzIwXYzHKwx1vbKR+pSX4gAYRejgtL7JpbS5SUZdBPbEAfv27YGfZBtIXWL1wA3tZxG0UIarDgs&#10;lNjQW0n5Jf0xCrok+3zeNd174otsdvyYrb7QHJR6GPWvLyA89f4e/m/vtYL5Yv4Ef2/CE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z6PzxwAAAN0AAAAPAAAAAAAA&#10;AAAAAAAAAKECAABkcnMvZG93bnJldi54bWxQSwUGAAAAAAQABAD5AAAAlQMAAAAA&#10;" strokeweight="2pt"/>
                <v:shape id="AutoShape 236" o:spid="_x0000_s1578" type="#_x0000_t32" style="position:absolute;left:37719;top:1238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Y7h8YAAADdAAAADwAAAGRycy9kb3ducmV2LnhtbESPQWvCQBSE74X+h+UVvNVNJWpNXUUE&#10;UYQqsWKvj+xrEsy+Ddk1xn/vCgWPw8x8w0znnalES40rLSv46EcgiDOrS84VHH9W758gnEfWWFkm&#10;BTdyMJ+9vkwx0fbKKbUHn4sAYZeggsL7OpHSZQUZdH1bEwfvzzYGfZBNLnWD1wA3lRxE0UgaLDks&#10;FFjTsqDsfLgYBe3+tBuv6na99/kpTrfx5BfNt1K9t27xBcJT55/h//ZGKxiOhjE83o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mO4fGAAAA3QAAAA8AAAAAAAAA&#10;AAAAAAAAoQIAAGRycy9kb3ducmV2LnhtbFBLBQYAAAAABAAEAPkAAACUAwAAAAA=&#10;" strokeweight="2pt"/>
                <v:rect id="Rechteck 6249" o:spid="_x0000_s1579" style="position:absolute;top:6286;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WAecYA&#10;AADdAAAADwAAAGRycy9kb3ducmV2LnhtbESPQWvCQBSE74L/YXlCL6VulCJtdBURxFAEMVbPj+xr&#10;Epp9G7PbJP57Vyh4HGbmG2ax6k0lWmpcaVnBZByBIM6sLjlX8H3avn2AcB5ZY2WZFNzIwWo5HCww&#10;1rbjI7Wpz0WAsItRQeF9HUvpsoIMurGtiYP3YxuDPsgml7rBLsBNJadRNJMGSw4LBda0KSj7Tf+M&#10;gi47tJfTficPr5fE8jW5btLzl1Ivo349B+Gp98/wfzvRCmbT90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WAecYAAADdAAAADwAAAAAAAAAAAAAAAACYAgAAZHJz&#10;L2Rvd25yZXYueG1sUEsFBgAAAAAEAAQA9QAAAIsDAAAAAA==&#10;" filled="f" stroked="f">
                  <v:textbox>
                    <w:txbxContent>
                      <w:p w:rsidR="001767C7" w:rsidRDefault="001767C7" w:rsidP="005B376B">
                        <w:pPr>
                          <w:rPr>
                            <w:rFonts w:cs="Arial"/>
                            <w:b/>
                            <w:sz w:val="24"/>
                            <w:szCs w:val="24"/>
                            <w:lang w:val="de-DE"/>
                          </w:rPr>
                        </w:pPr>
                        <w:r>
                          <w:rPr>
                            <w:rFonts w:cs="Arial"/>
                            <w:b/>
                            <w:sz w:val="24"/>
                            <w:szCs w:val="24"/>
                            <w:lang w:val="de-DE"/>
                          </w:rPr>
                          <w:t>0..*</w:t>
                        </w:r>
                      </w:p>
                    </w:txbxContent>
                  </v:textbox>
                </v:rect>
                <v:rect id="Rechteck 6250" o:spid="_x0000_s1580" style="position:absolute;left:37623;top:371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a/OcMA&#10;AADdAAAADwAAAGRycy9kb3ducmV2LnhtbERPy2qDQBTdF/IPww1kU5qxQkOwmYQghEopSM1jfXFu&#10;VercUWei9u87i0KXh/PeHWbTipEG11hW8LyOQBCXVjdcKbicT09bEM4ja2wtk4IfcnDYLx52mGg7&#10;8SeNha9ECGGXoILa+y6R0pU1GXRr2xEH7ssOBn2AQyX1gFMIN62Mo2gjDTYcGmrsKK2p/C7uRsFU&#10;5uPt/PEm88dbZrnP+rS4viu1Ws7HVxCeZv8v/nNnWsEmfgn7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a/OcMAAADdAAAADwAAAAAAAAAAAAAAAACYAgAAZHJzL2Rv&#10;d25yZXYueG1sUEsFBgAAAAAEAAQA9QAAAIgDAAAAAA==&#10;" filled="f" stroked="f">
                  <v:textbox>
                    <w:txbxContent>
                      <w:p w:rsidR="001767C7" w:rsidRDefault="001767C7" w:rsidP="005B376B">
                        <w:pPr>
                          <w:rPr>
                            <w:rFonts w:cs="Arial"/>
                            <w:b/>
                            <w:sz w:val="24"/>
                            <w:szCs w:val="24"/>
                            <w:lang w:val="de-DE"/>
                          </w:rPr>
                        </w:pPr>
                        <w:r>
                          <w:rPr>
                            <w:rFonts w:cs="Arial"/>
                            <w:b/>
                            <w:sz w:val="24"/>
                            <w:szCs w:val="24"/>
                            <w:lang w:val="de-DE"/>
                          </w:rPr>
                          <w:t>0..1</w:t>
                        </w:r>
                      </w:p>
                    </w:txbxContent>
                  </v:textbox>
                </v:rect>
                <v:rect id="Rechteck 6251" o:spid="_x0000_s1581" style="position:absolute;left:37623;top:1276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oaosYA&#10;AADdAAAADwAAAGRycy9kb3ducmV2LnhtbESP3WrCQBSE7wXfYTlCb0Q3ChWJriKCGEpBGn+uD9lj&#10;Esyejdltkr59t1DwcpiZb5j1tjeVaKlxpWUFs2kEgjizuuRcweV8mCxBOI+ssbJMCn7IwXYzHKwx&#10;1rbjL2pTn4sAYRejgsL7OpbSZQUZdFNbEwfvbhuDPsgml7rBLsBNJedRtJAGSw4LBda0Lyh7pN9G&#10;QZed2tv58yhP41ti+Zk89+n1Q6m3Ub9bgfDU+1f4v51oBYv5+w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oaosYAAADdAAAADwAAAAAAAAAAAAAAAACYAgAAZHJz&#10;L2Rvd25yZXYueG1sUEsFBgAAAAAEAAQA9QAAAIsDAAAAAA==&#10;" filled="f" stroked="f">
                  <v:textbox>
                    <w:txbxContent>
                      <w:p w:rsidR="001767C7" w:rsidRDefault="001767C7" w:rsidP="005B376B">
                        <w:pPr>
                          <w:rPr>
                            <w:rFonts w:cs="Arial"/>
                            <w:b/>
                            <w:sz w:val="24"/>
                            <w:szCs w:val="24"/>
                            <w:lang w:val="de-DE"/>
                          </w:rPr>
                        </w:pPr>
                        <w:r>
                          <w:rPr>
                            <w:rFonts w:cs="Arial"/>
                            <w:b/>
                            <w:sz w:val="24"/>
                            <w:szCs w:val="24"/>
                            <w:lang w:val="de-DE"/>
                          </w:rPr>
                          <w:t>0..1</w:t>
                        </w:r>
                      </w:p>
                    </w:txbxContent>
                  </v:textbox>
                </v:rect>
                <w10:anchorlock/>
              </v:group>
            </w:pict>
          </mc:Fallback>
        </mc:AlternateContent>
      </w:r>
    </w:p>
    <w:p w14:paraId="3B1C7058" w14:textId="77777777" w:rsidR="005B376B" w:rsidRDefault="005B376B" w:rsidP="005B376B"/>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7060" w14:textId="77777777" w:rsidTr="0065314E">
        <w:trPr>
          <w:cantSplit/>
          <w:trHeight w:val="329"/>
          <w:tblHeader/>
          <w:jc w:val="center"/>
        </w:trPr>
        <w:tc>
          <w:tcPr>
            <w:tcW w:w="1050" w:type="pct"/>
            <w:shd w:val="clear" w:color="auto" w:fill="FFFFCC"/>
            <w:vAlign w:val="center"/>
          </w:tcPr>
          <w:p w14:paraId="3B1C7059"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705A"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705B"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705C"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705D"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705E" w14:textId="77777777" w:rsidR="0065314E" w:rsidRPr="0065314E" w:rsidRDefault="0065314E" w:rsidP="005B376B">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705F" w14:textId="77777777" w:rsidR="0065314E" w:rsidRPr="0065314E" w:rsidRDefault="0065314E" w:rsidP="005B376B">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706A" w14:textId="77777777" w:rsidTr="005B376B">
        <w:trPr>
          <w:cantSplit/>
          <w:trHeight w:val="340"/>
          <w:jc w:val="center"/>
        </w:trPr>
        <w:tc>
          <w:tcPr>
            <w:tcW w:w="1050" w:type="pct"/>
            <w:shd w:val="clear" w:color="auto" w:fill="92D050"/>
            <w:vAlign w:val="center"/>
          </w:tcPr>
          <w:p w14:paraId="3B1C7061" w14:textId="77777777" w:rsidR="0065314E" w:rsidRPr="0065314E" w:rsidRDefault="0065314E" w:rsidP="005B376B">
            <w:pPr>
              <w:rPr>
                <w:rFonts w:eastAsia="Times New Roman" w:cs="Arial"/>
                <w:color w:val="000000"/>
                <w:sz w:val="16"/>
                <w:szCs w:val="20"/>
                <w:lang w:eastAsia="de-DE"/>
              </w:rPr>
            </w:pPr>
            <w:r w:rsidRPr="0065314E">
              <w:rPr>
                <w:rFonts w:cs="Arial"/>
                <w:bCs/>
                <w:sz w:val="16"/>
                <w:szCs w:val="20"/>
                <w:lang w:val="de-DE"/>
              </w:rPr>
              <w:t>asram:StockQuantity</w:t>
            </w:r>
          </w:p>
        </w:tc>
        <w:tc>
          <w:tcPr>
            <w:tcW w:w="450" w:type="pct"/>
            <w:shd w:val="clear" w:color="auto" w:fill="92D050"/>
            <w:vAlign w:val="center"/>
          </w:tcPr>
          <w:p w14:paraId="3B1C7062"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Decimal</w:t>
            </w:r>
          </w:p>
        </w:tc>
        <w:tc>
          <w:tcPr>
            <w:tcW w:w="400" w:type="pct"/>
            <w:shd w:val="clear" w:color="auto" w:fill="92D050"/>
            <w:vAlign w:val="center"/>
          </w:tcPr>
          <w:p w14:paraId="3B1C7063"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15+5</w:t>
            </w:r>
          </w:p>
        </w:tc>
        <w:tc>
          <w:tcPr>
            <w:tcW w:w="350" w:type="pct"/>
            <w:shd w:val="clear" w:color="auto" w:fill="92D050"/>
            <w:vAlign w:val="center"/>
          </w:tcPr>
          <w:p w14:paraId="3B1C7064"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65"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25</w:t>
            </w:r>
          </w:p>
        </w:tc>
        <w:tc>
          <w:tcPr>
            <w:tcW w:w="300" w:type="pct"/>
            <w:shd w:val="clear" w:color="auto" w:fill="92D050"/>
            <w:vAlign w:val="center"/>
          </w:tcPr>
          <w:p w14:paraId="3B1C7066"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67"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If “asram:StatusCode” is equal to Value "FR", the following assignment is valid:</w:t>
            </w:r>
          </w:p>
          <w:p w14:paraId="3B1C7068" w14:textId="77777777" w:rsidR="0065314E" w:rsidRPr="0065314E" w:rsidRDefault="0065314E" w:rsidP="005B376B">
            <w:pPr>
              <w:rPr>
                <w:rFonts w:eastAsia="Times New Roman" w:cs="Arial"/>
                <w:color w:val="000000"/>
                <w:sz w:val="16"/>
                <w:szCs w:val="20"/>
                <w:lang w:eastAsia="de-DE"/>
              </w:rPr>
            </w:pPr>
          </w:p>
          <w:p w14:paraId="3B1C7069"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QuantityActCons: Cons. Stock Level Qty (Unrestricted-use consignment stock)</w:t>
            </w:r>
          </w:p>
        </w:tc>
      </w:tr>
      <w:tr w:rsidR="0065314E" w:rsidRPr="007A6D70" w14:paraId="3B1C7074" w14:textId="77777777" w:rsidTr="005B376B">
        <w:trPr>
          <w:cantSplit/>
          <w:trHeight w:val="340"/>
          <w:jc w:val="center"/>
        </w:trPr>
        <w:tc>
          <w:tcPr>
            <w:tcW w:w="1050" w:type="pct"/>
            <w:shd w:val="clear" w:color="auto" w:fill="92D050"/>
            <w:vAlign w:val="center"/>
          </w:tcPr>
          <w:p w14:paraId="3B1C706B" w14:textId="77777777" w:rsidR="0065314E" w:rsidRPr="0065314E" w:rsidRDefault="0065314E" w:rsidP="005B376B">
            <w:pPr>
              <w:rPr>
                <w:rFonts w:eastAsia="Times New Roman" w:cs="Arial"/>
                <w:color w:val="000000"/>
                <w:sz w:val="16"/>
                <w:szCs w:val="20"/>
                <w:lang w:eastAsia="de-DE"/>
              </w:rPr>
            </w:pPr>
            <w:r w:rsidRPr="0065314E">
              <w:rPr>
                <w:rFonts w:cs="Arial"/>
                <w:bCs/>
                <w:sz w:val="16"/>
                <w:szCs w:val="20"/>
                <w:lang w:val="de-DE"/>
              </w:rPr>
              <w:t>asram:StockQuantity</w:t>
            </w:r>
          </w:p>
        </w:tc>
        <w:tc>
          <w:tcPr>
            <w:tcW w:w="450" w:type="pct"/>
            <w:shd w:val="clear" w:color="auto" w:fill="92D050"/>
            <w:vAlign w:val="center"/>
          </w:tcPr>
          <w:p w14:paraId="3B1C706C"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Decimal</w:t>
            </w:r>
          </w:p>
        </w:tc>
        <w:tc>
          <w:tcPr>
            <w:tcW w:w="400" w:type="pct"/>
            <w:shd w:val="clear" w:color="auto" w:fill="92D050"/>
            <w:vAlign w:val="center"/>
          </w:tcPr>
          <w:p w14:paraId="3B1C706D"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15+5</w:t>
            </w:r>
          </w:p>
        </w:tc>
        <w:tc>
          <w:tcPr>
            <w:tcW w:w="350" w:type="pct"/>
            <w:shd w:val="clear" w:color="auto" w:fill="92D050"/>
            <w:vAlign w:val="center"/>
          </w:tcPr>
          <w:p w14:paraId="3B1C706E"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6F"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26</w:t>
            </w:r>
          </w:p>
        </w:tc>
        <w:tc>
          <w:tcPr>
            <w:tcW w:w="300" w:type="pct"/>
            <w:shd w:val="clear" w:color="auto" w:fill="92D050"/>
            <w:vAlign w:val="center"/>
          </w:tcPr>
          <w:p w14:paraId="3B1C7070"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71"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If “asram:StatusCode” is equal to Value "QA", the following assignment is valid:</w:t>
            </w:r>
          </w:p>
          <w:p w14:paraId="3B1C7072" w14:textId="77777777" w:rsidR="0065314E" w:rsidRPr="0065314E" w:rsidRDefault="0065314E" w:rsidP="005B376B">
            <w:pPr>
              <w:rPr>
                <w:rFonts w:eastAsia="Times New Roman" w:cs="Arial"/>
                <w:color w:val="000000"/>
                <w:sz w:val="16"/>
                <w:szCs w:val="20"/>
                <w:lang w:eastAsia="de-DE"/>
              </w:rPr>
            </w:pPr>
          </w:p>
          <w:p w14:paraId="3B1C7073"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QuantityQACons: Cons. Stock Level Qty (Consignment stock in quality inspection)</w:t>
            </w:r>
          </w:p>
        </w:tc>
      </w:tr>
      <w:tr w:rsidR="0065314E" w:rsidRPr="007A6D70" w14:paraId="3B1C707E" w14:textId="77777777" w:rsidTr="005B376B">
        <w:trPr>
          <w:cantSplit/>
          <w:trHeight w:val="340"/>
          <w:jc w:val="center"/>
        </w:trPr>
        <w:tc>
          <w:tcPr>
            <w:tcW w:w="1050" w:type="pct"/>
            <w:shd w:val="clear" w:color="auto" w:fill="92D050"/>
            <w:vAlign w:val="center"/>
          </w:tcPr>
          <w:p w14:paraId="3B1C7075" w14:textId="77777777" w:rsidR="0065314E" w:rsidRPr="0065314E" w:rsidRDefault="0065314E" w:rsidP="005B376B">
            <w:pPr>
              <w:rPr>
                <w:rFonts w:eastAsia="Times New Roman" w:cs="Arial"/>
                <w:color w:val="000000"/>
                <w:sz w:val="16"/>
                <w:szCs w:val="20"/>
                <w:lang w:eastAsia="de-DE"/>
              </w:rPr>
            </w:pPr>
            <w:r w:rsidRPr="0065314E">
              <w:rPr>
                <w:rFonts w:cs="Arial"/>
                <w:bCs/>
                <w:sz w:val="16"/>
                <w:szCs w:val="20"/>
                <w:lang w:val="de-DE"/>
              </w:rPr>
              <w:t>asram:StockQuantity</w:t>
            </w:r>
          </w:p>
        </w:tc>
        <w:tc>
          <w:tcPr>
            <w:tcW w:w="450" w:type="pct"/>
            <w:shd w:val="clear" w:color="auto" w:fill="92D050"/>
            <w:vAlign w:val="center"/>
          </w:tcPr>
          <w:p w14:paraId="3B1C7076"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Decimal</w:t>
            </w:r>
          </w:p>
        </w:tc>
        <w:tc>
          <w:tcPr>
            <w:tcW w:w="400" w:type="pct"/>
            <w:shd w:val="clear" w:color="auto" w:fill="92D050"/>
            <w:vAlign w:val="center"/>
          </w:tcPr>
          <w:p w14:paraId="3B1C7077"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15+5</w:t>
            </w:r>
          </w:p>
        </w:tc>
        <w:tc>
          <w:tcPr>
            <w:tcW w:w="350" w:type="pct"/>
            <w:shd w:val="clear" w:color="auto" w:fill="92D050"/>
            <w:vAlign w:val="center"/>
          </w:tcPr>
          <w:p w14:paraId="3B1C7078"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79"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27</w:t>
            </w:r>
          </w:p>
        </w:tc>
        <w:tc>
          <w:tcPr>
            <w:tcW w:w="300" w:type="pct"/>
            <w:shd w:val="clear" w:color="auto" w:fill="92D050"/>
            <w:vAlign w:val="center"/>
          </w:tcPr>
          <w:p w14:paraId="3B1C707A"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7B"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If “asram:StatusCode” is equal to Value "BL", the following assignment is valid:</w:t>
            </w:r>
          </w:p>
          <w:p w14:paraId="3B1C707C" w14:textId="77777777" w:rsidR="0065314E" w:rsidRPr="0065314E" w:rsidRDefault="0065314E" w:rsidP="005B376B">
            <w:pPr>
              <w:rPr>
                <w:rFonts w:eastAsia="Times New Roman" w:cs="Arial"/>
                <w:color w:val="000000"/>
                <w:sz w:val="16"/>
                <w:szCs w:val="20"/>
                <w:lang w:eastAsia="de-DE"/>
              </w:rPr>
            </w:pPr>
          </w:p>
          <w:p w14:paraId="3B1C707D" w14:textId="77777777" w:rsidR="0065314E" w:rsidRPr="0065314E" w:rsidRDefault="0065314E" w:rsidP="005B376B">
            <w:pPr>
              <w:rPr>
                <w:rFonts w:eastAsia="Times New Roman" w:cs="Arial"/>
                <w:color w:val="000000"/>
                <w:sz w:val="16"/>
                <w:szCs w:val="20"/>
                <w:lang w:eastAsia="de-DE"/>
              </w:rPr>
            </w:pPr>
            <w:r w:rsidRPr="0065314E">
              <w:rPr>
                <w:rFonts w:eastAsia="Times New Roman" w:cs="Arial"/>
                <w:color w:val="000000"/>
                <w:sz w:val="16"/>
                <w:szCs w:val="20"/>
                <w:lang w:eastAsia="de-DE"/>
              </w:rPr>
              <w:t>QuantityBlockedCons: Cons. Stock Level Qty (Blocked consignment stock)</w:t>
            </w:r>
          </w:p>
        </w:tc>
      </w:tr>
      <w:tr w:rsidR="0065314E" w:rsidRPr="007A6D70" w14:paraId="3B1C7086" w14:textId="77777777" w:rsidTr="005B376B">
        <w:trPr>
          <w:cantSplit/>
          <w:trHeight w:val="340"/>
          <w:jc w:val="center"/>
        </w:trPr>
        <w:tc>
          <w:tcPr>
            <w:tcW w:w="1050" w:type="pct"/>
            <w:shd w:val="clear" w:color="auto" w:fill="C00000"/>
            <w:vAlign w:val="center"/>
          </w:tcPr>
          <w:p w14:paraId="3B1C707F" w14:textId="77777777" w:rsidR="0065314E" w:rsidRPr="005B376B" w:rsidRDefault="0065314E" w:rsidP="005B376B">
            <w:pPr>
              <w:rPr>
                <w:rFonts w:eastAsia="Times New Roman" w:cs="Arial"/>
                <w:color w:val="FFFFFF" w:themeColor="background1"/>
                <w:sz w:val="16"/>
                <w:szCs w:val="20"/>
                <w:lang w:eastAsia="de-DE"/>
              </w:rPr>
            </w:pPr>
            <w:r w:rsidRPr="005B376B">
              <w:rPr>
                <w:rFonts w:eastAsia="Times New Roman" w:cs="Arial"/>
                <w:bCs/>
                <w:color w:val="FFFFFF" w:themeColor="background1"/>
                <w:sz w:val="16"/>
                <w:szCs w:val="20"/>
                <w:lang w:eastAsia="de-DE"/>
              </w:rPr>
              <w:t>unitCode</w:t>
            </w:r>
          </w:p>
        </w:tc>
        <w:tc>
          <w:tcPr>
            <w:tcW w:w="450" w:type="pct"/>
            <w:shd w:val="clear" w:color="auto" w:fill="C00000"/>
            <w:vAlign w:val="center"/>
          </w:tcPr>
          <w:p w14:paraId="3B1C7080" w14:textId="77777777" w:rsidR="0065314E" w:rsidRPr="005B376B" w:rsidRDefault="0065314E" w:rsidP="005B376B">
            <w:pPr>
              <w:rPr>
                <w:rFonts w:eastAsia="Times New Roman" w:cs="Arial"/>
                <w:color w:val="FFFFFF" w:themeColor="background1"/>
                <w:sz w:val="16"/>
                <w:szCs w:val="20"/>
                <w:lang w:eastAsia="de-DE"/>
              </w:rPr>
            </w:pPr>
            <w:r w:rsidRPr="005B376B">
              <w:rPr>
                <w:rFonts w:eastAsia="Times New Roman" w:cs="Arial"/>
                <w:color w:val="FFFFFF" w:themeColor="background1"/>
                <w:sz w:val="16"/>
                <w:szCs w:val="20"/>
                <w:lang w:eastAsia="de-DE"/>
              </w:rPr>
              <w:t>String</w:t>
            </w:r>
          </w:p>
        </w:tc>
        <w:tc>
          <w:tcPr>
            <w:tcW w:w="400" w:type="pct"/>
            <w:shd w:val="clear" w:color="auto" w:fill="C00000"/>
            <w:vAlign w:val="center"/>
          </w:tcPr>
          <w:p w14:paraId="3B1C7081" w14:textId="77777777" w:rsidR="0065314E" w:rsidRPr="005B376B" w:rsidRDefault="0065314E" w:rsidP="005B376B">
            <w:pPr>
              <w:rPr>
                <w:rFonts w:eastAsia="Times New Roman" w:cs="Arial"/>
                <w:color w:val="FFFFFF" w:themeColor="background1"/>
                <w:sz w:val="16"/>
                <w:szCs w:val="20"/>
                <w:lang w:eastAsia="de-DE"/>
              </w:rPr>
            </w:pPr>
            <w:r w:rsidRPr="005B376B">
              <w:rPr>
                <w:rFonts w:eastAsia="Times New Roman" w:cs="Arial"/>
                <w:color w:val="FFFFFF" w:themeColor="background1"/>
                <w:sz w:val="16"/>
                <w:szCs w:val="20"/>
                <w:lang w:eastAsia="de-DE"/>
              </w:rPr>
              <w:t>3</w:t>
            </w:r>
          </w:p>
        </w:tc>
        <w:tc>
          <w:tcPr>
            <w:tcW w:w="350" w:type="pct"/>
            <w:shd w:val="clear" w:color="auto" w:fill="C00000"/>
            <w:vAlign w:val="center"/>
          </w:tcPr>
          <w:p w14:paraId="3B1C7082" w14:textId="77777777" w:rsidR="0065314E" w:rsidRPr="005B376B" w:rsidRDefault="0065314E" w:rsidP="005B376B">
            <w:pPr>
              <w:rPr>
                <w:rFonts w:eastAsia="Times New Roman" w:cs="Arial"/>
                <w:color w:val="FFFFFF" w:themeColor="background1"/>
                <w:sz w:val="16"/>
                <w:szCs w:val="20"/>
                <w:lang w:eastAsia="de-DE"/>
              </w:rPr>
            </w:pPr>
            <w:r w:rsidRPr="005B376B">
              <w:rPr>
                <w:rFonts w:eastAsia="Times New Roman" w:cs="Arial"/>
                <w:color w:val="FFFFFF" w:themeColor="background1"/>
                <w:sz w:val="16"/>
                <w:szCs w:val="20"/>
                <w:lang w:eastAsia="de-DE"/>
              </w:rPr>
              <w:t>6</w:t>
            </w:r>
          </w:p>
        </w:tc>
        <w:tc>
          <w:tcPr>
            <w:tcW w:w="950" w:type="pct"/>
            <w:shd w:val="clear" w:color="auto" w:fill="C00000"/>
            <w:vAlign w:val="center"/>
          </w:tcPr>
          <w:p w14:paraId="3B1C7083" w14:textId="77777777" w:rsidR="0065314E" w:rsidRPr="005B376B" w:rsidRDefault="0065314E" w:rsidP="005B376B">
            <w:pPr>
              <w:rPr>
                <w:rFonts w:eastAsia="Times New Roman" w:cs="Arial"/>
                <w:color w:val="FFFFFF" w:themeColor="background1"/>
                <w:sz w:val="16"/>
                <w:szCs w:val="20"/>
                <w:lang w:eastAsia="de-DE"/>
              </w:rPr>
            </w:pPr>
            <w:r w:rsidRPr="005B376B">
              <w:rPr>
                <w:rFonts w:eastAsia="Times New Roman" w:cs="Arial"/>
                <w:color w:val="FFFFFF" w:themeColor="background1"/>
                <w:sz w:val="16"/>
                <w:szCs w:val="20"/>
                <w:lang w:eastAsia="de-DE"/>
              </w:rPr>
              <w:t>PCE</w:t>
            </w:r>
          </w:p>
        </w:tc>
        <w:tc>
          <w:tcPr>
            <w:tcW w:w="300" w:type="pct"/>
            <w:shd w:val="clear" w:color="auto" w:fill="C00000"/>
            <w:vAlign w:val="center"/>
          </w:tcPr>
          <w:p w14:paraId="3B1C7084" w14:textId="77777777" w:rsidR="0065314E" w:rsidRPr="005B376B" w:rsidRDefault="0065314E" w:rsidP="005B376B">
            <w:pPr>
              <w:rPr>
                <w:rFonts w:eastAsia="Times New Roman" w:cs="Arial"/>
                <w:color w:val="FFFFFF" w:themeColor="background1"/>
                <w:sz w:val="16"/>
                <w:szCs w:val="20"/>
                <w:lang w:eastAsia="de-DE"/>
              </w:rPr>
            </w:pPr>
            <w:r w:rsidRPr="005B376B">
              <w:rPr>
                <w:rFonts w:eastAsia="Times New Roman" w:cs="Arial"/>
                <w:color w:val="FFFFFF" w:themeColor="background1"/>
                <w:sz w:val="16"/>
                <w:szCs w:val="20"/>
                <w:lang w:eastAsia="de-DE"/>
              </w:rPr>
              <w:t>M</w:t>
            </w:r>
          </w:p>
        </w:tc>
        <w:tc>
          <w:tcPr>
            <w:tcW w:w="1500" w:type="pct"/>
            <w:shd w:val="clear" w:color="auto" w:fill="C00000"/>
            <w:vAlign w:val="center"/>
          </w:tcPr>
          <w:p w14:paraId="3B1C7085" w14:textId="77777777" w:rsidR="0065314E" w:rsidRPr="005B376B" w:rsidRDefault="0065314E" w:rsidP="005B376B">
            <w:pPr>
              <w:rPr>
                <w:rFonts w:eastAsia="Times New Roman" w:cs="Arial"/>
                <w:color w:val="FFFFFF" w:themeColor="background1"/>
                <w:sz w:val="16"/>
                <w:szCs w:val="20"/>
                <w:lang w:eastAsia="de-DE"/>
              </w:rPr>
            </w:pPr>
            <w:r w:rsidRPr="005B376B">
              <w:rPr>
                <w:rFonts w:eastAsia="Times New Roman" w:cs="Arial"/>
                <w:color w:val="FFFFFF" w:themeColor="background1"/>
                <w:sz w:val="16"/>
                <w:szCs w:val="20"/>
                <w:lang w:eastAsia="de-DE"/>
              </w:rPr>
              <w:t>UnitOfMeasure(UOM)</w:t>
            </w:r>
          </w:p>
        </w:tc>
      </w:tr>
    </w:tbl>
    <w:p w14:paraId="3B1C7087" w14:textId="77777777" w:rsidR="00A36BA5" w:rsidRDefault="00A36BA5" w:rsidP="005B376B"/>
    <w:p w14:paraId="3B1C7088" w14:textId="77777777" w:rsidR="005B376B" w:rsidRDefault="005B376B">
      <w:r>
        <w:br w:type="page"/>
      </w:r>
    </w:p>
    <w:p w14:paraId="3B1C7089" w14:textId="77777777" w:rsidR="00C85824" w:rsidRDefault="00C85824" w:rsidP="001642EB">
      <w:pPr>
        <w:pStyle w:val="berschrift4"/>
        <w:ind w:left="851" w:hanging="851"/>
      </w:pPr>
      <w:bookmarkStart w:id="68" w:name="_Toc319064778"/>
      <w:r w:rsidRPr="008023FF">
        <w:t>asram:</w:t>
      </w:r>
      <w:r w:rsidR="00871F53">
        <w:t>CustomerCISupplyChain</w:t>
      </w:r>
      <w:r w:rsidRPr="00C85824">
        <w:t>Inventory</w:t>
      </w:r>
      <w:bookmarkEnd w:id="68"/>
    </w:p>
    <w:p w14:paraId="3B1C708A" w14:textId="77777777" w:rsidR="0011025B" w:rsidRPr="0011025B" w:rsidRDefault="0011025B" w:rsidP="0011025B"/>
    <w:p w14:paraId="3B1C708B" w14:textId="77777777" w:rsidR="008D089B" w:rsidRDefault="0011025B" w:rsidP="0011025B">
      <w:r>
        <w:rPr>
          <w:noProof/>
          <w:lang w:eastAsia="zh-TW"/>
        </w:rPr>
        <mc:AlternateContent>
          <mc:Choice Requires="wpg">
            <w:drawing>
              <wp:inline distT="0" distB="0" distL="0" distR="0" wp14:anchorId="3B1C7128" wp14:editId="3B1C7129">
                <wp:extent cx="7046595" cy="1541145"/>
                <wp:effectExtent l="0" t="0" r="20955" b="1905"/>
                <wp:docPr id="6256" name="Gruppieren 6256"/>
                <wp:cNvGraphicFramePr/>
                <a:graphic xmlns:a="http://schemas.openxmlformats.org/drawingml/2006/main">
                  <a:graphicData uri="http://schemas.microsoft.com/office/word/2010/wordprocessingGroup">
                    <wpg:wgp>
                      <wpg:cNvGrpSpPr/>
                      <wpg:grpSpPr>
                        <a:xfrm>
                          <a:off x="0" y="0"/>
                          <a:ext cx="7046595" cy="1541145"/>
                          <a:chOff x="0" y="0"/>
                          <a:chExt cx="7046595" cy="1541145"/>
                        </a:xfrm>
                      </wpg:grpSpPr>
                      <wps:wsp>
                        <wps:cNvPr id="25" name="Rectangle 655"/>
                        <wps:cNvSpPr>
                          <a:spLocks noChangeArrowheads="1"/>
                        </wps:cNvSpPr>
                        <wps:spPr bwMode="auto">
                          <a:xfrm>
                            <a:off x="596265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29" w14:textId="77777777" w:rsidR="00413327" w:rsidRPr="0092092D" w:rsidRDefault="00413327" w:rsidP="004423E2">
                              <w:r>
                                <w:rPr>
                                  <w:rFonts w:cs="Arial"/>
                                  <w:bCs/>
                                  <w:szCs w:val="20"/>
                                </w:rPr>
                                <w:t>attributes</w:t>
                              </w:r>
                            </w:p>
                            <w:p w14:paraId="3B1C722A" w14:textId="77777777" w:rsidR="00413327" w:rsidRDefault="00413327" w:rsidP="004423E2">
                              <w:pPr>
                                <w:rPr>
                                  <w:noProof/>
                                  <w:lang w:val="de-DE" w:eastAsia="de-DE"/>
                                </w:rPr>
                              </w:pPr>
                            </w:p>
                            <w:p w14:paraId="3B1C722B" w14:textId="77777777" w:rsidR="00413327" w:rsidRPr="00C9342C" w:rsidRDefault="00413327" w:rsidP="004423E2"/>
                          </w:txbxContent>
                        </wps:txbx>
                        <wps:bodyPr rot="0" vert="horz" wrap="square" lIns="91440" tIns="45720" rIns="91440" bIns="45720" anchor="t" anchorCtr="0" upright="1">
                          <a:noAutofit/>
                        </wps:bodyPr>
                      </wps:wsp>
                      <wps:wsp>
                        <wps:cNvPr id="26" name="Rectangle 656"/>
                        <wps:cNvSpPr>
                          <a:spLocks noChangeArrowheads="1"/>
                        </wps:cNvSpPr>
                        <wps:spPr bwMode="auto">
                          <a:xfrm>
                            <a:off x="5962650" y="247650"/>
                            <a:ext cx="1083945" cy="297815"/>
                          </a:xfrm>
                          <a:prstGeom prst="rect">
                            <a:avLst/>
                          </a:prstGeom>
                          <a:solidFill>
                            <a:srgbClr val="FFFFFF"/>
                          </a:solidFill>
                          <a:ln w="9525">
                            <a:solidFill>
                              <a:srgbClr val="000000"/>
                            </a:solidFill>
                            <a:miter lim="800000"/>
                            <a:headEnd/>
                            <a:tailEnd/>
                          </a:ln>
                        </wps:spPr>
                        <wps:txbx>
                          <w:txbxContent>
                            <w:p w14:paraId="3B1C722C" w14:textId="77777777" w:rsidR="00413327" w:rsidRDefault="00413327" w:rsidP="004423E2">
                              <w:r>
                                <w:t>unitCode</w:t>
                              </w:r>
                            </w:p>
                          </w:txbxContent>
                        </wps:txbx>
                        <wps:bodyPr rot="0" vert="horz" wrap="square" lIns="91440" tIns="45720" rIns="91440" bIns="45720" anchor="t" anchorCtr="0" upright="1">
                          <a:noAutofit/>
                        </wps:bodyPr>
                      </wps:wsp>
                      <wps:wsp>
                        <wps:cNvPr id="27" name="AutoShape 657"/>
                        <wps:cNvCnPr>
                          <a:cxnSpLocks noChangeShapeType="1"/>
                        </wps:cNvCnPr>
                        <wps:spPr bwMode="auto">
                          <a:xfrm>
                            <a:off x="5638800" y="37147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68"/>
                        <wps:cNvCnPr>
                          <a:cxnSpLocks noChangeShapeType="1"/>
                        </wps:cNvCnPr>
                        <wps:spPr bwMode="auto">
                          <a:xfrm>
                            <a:off x="3571875" y="3619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 name="Rectangle 69"/>
                        <wps:cNvSpPr>
                          <a:spLocks noChangeArrowheads="1"/>
                        </wps:cNvSpPr>
                        <wps:spPr bwMode="auto">
                          <a:xfrm>
                            <a:off x="381000" y="609600"/>
                            <a:ext cx="2790825" cy="344805"/>
                          </a:xfrm>
                          <a:prstGeom prst="rect">
                            <a:avLst/>
                          </a:prstGeom>
                          <a:solidFill>
                            <a:srgbClr val="8DB3E2"/>
                          </a:solidFill>
                          <a:ln w="25400">
                            <a:solidFill>
                              <a:srgbClr val="000000"/>
                            </a:solidFill>
                            <a:miter lim="800000"/>
                            <a:headEnd/>
                            <a:tailEnd/>
                          </a:ln>
                        </wps:spPr>
                        <wps:txbx>
                          <w:txbxContent>
                            <w:p w14:paraId="3B1C722D" w14:textId="77777777" w:rsidR="00413327" w:rsidRPr="00871F53" w:rsidRDefault="00413327" w:rsidP="00C85824">
                              <w:pPr>
                                <w:rPr>
                                  <w:b/>
                                  <w:szCs w:val="20"/>
                                </w:rPr>
                              </w:pPr>
                              <w:r w:rsidRPr="00871F53">
                                <w:rPr>
                                  <w:rFonts w:cs="Arial"/>
                                  <w:b/>
                                  <w:bCs/>
                                  <w:szCs w:val="20"/>
                                </w:rPr>
                                <w:t>asram:</w:t>
                              </w:r>
                              <w:r>
                                <w:rPr>
                                  <w:b/>
                                  <w:szCs w:val="20"/>
                                </w:rPr>
                                <w:t>CustomerCISupplyChainI</w:t>
                              </w:r>
                              <w:r w:rsidRPr="00871F53">
                                <w:rPr>
                                  <w:b/>
                                  <w:szCs w:val="20"/>
                                </w:rPr>
                                <w:t>nventory</w:t>
                              </w:r>
                            </w:p>
                          </w:txbxContent>
                        </wps:txbx>
                        <wps:bodyPr rot="0" vert="horz" wrap="square" lIns="91440" tIns="45720" rIns="91440" bIns="45720" anchor="t" anchorCtr="0" upright="1">
                          <a:noAutofit/>
                        </wps:bodyPr>
                      </wps:wsp>
                      <wps:wsp>
                        <wps:cNvPr id="5633" name="Rectangle 70"/>
                        <wps:cNvSpPr>
                          <a:spLocks noChangeArrowheads="1"/>
                        </wps:cNvSpPr>
                        <wps:spPr bwMode="auto">
                          <a:xfrm>
                            <a:off x="3181350" y="72390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34" name="Rectangle 71"/>
                        <wps:cNvSpPr>
                          <a:spLocks noChangeArrowheads="1"/>
                        </wps:cNvSpPr>
                        <wps:spPr bwMode="auto">
                          <a:xfrm>
                            <a:off x="3962400" y="1066800"/>
                            <a:ext cx="14992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2E" w14:textId="77777777" w:rsidR="00413327" w:rsidRPr="002A6D83" w:rsidRDefault="00413327" w:rsidP="00C85824">
                              <w:r w:rsidRPr="002A6D83">
                                <w:rPr>
                                  <w:rFonts w:cs="Arial"/>
                                  <w:bCs/>
                                  <w:szCs w:val="20"/>
                                  <w:lang w:val="de-DE"/>
                                </w:rPr>
                                <w:t>asram:</w:t>
                              </w:r>
                              <w:r w:rsidRPr="00C85824">
                                <w:rPr>
                                  <w:rFonts w:cs="Arial"/>
                                  <w:bCs/>
                                  <w:szCs w:val="20"/>
                                  <w:lang w:val="de-DE"/>
                                </w:rPr>
                                <w:t>StatusCode</w:t>
                              </w:r>
                            </w:p>
                          </w:txbxContent>
                        </wps:txbx>
                        <wps:bodyPr rot="0" vert="horz" wrap="square" lIns="91440" tIns="45720" rIns="91440" bIns="45720" anchor="t" anchorCtr="0" upright="1">
                          <a:noAutofit/>
                        </wps:bodyPr>
                      </wps:wsp>
                      <wps:wsp>
                        <wps:cNvPr id="5635" name="AutoShape 72"/>
                        <wps:cNvCnPr>
                          <a:cxnSpLocks noChangeShapeType="1"/>
                        </wps:cNvCnPr>
                        <wps:spPr bwMode="auto">
                          <a:xfrm>
                            <a:off x="3371850" y="800100"/>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36" name="AutoShape 73"/>
                        <wps:cNvCnPr>
                          <a:cxnSpLocks noChangeShapeType="1"/>
                        </wps:cNvCnPr>
                        <wps:spPr bwMode="auto">
                          <a:xfrm>
                            <a:off x="3171825" y="8001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37" name="Rectangle 74"/>
                        <wps:cNvSpPr>
                          <a:spLocks noChangeArrowheads="1"/>
                        </wps:cNvSpPr>
                        <wps:spPr bwMode="auto">
                          <a:xfrm>
                            <a:off x="3962400" y="200025"/>
                            <a:ext cx="16624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2F" w14:textId="77777777" w:rsidR="00413327" w:rsidRPr="002A6D83" w:rsidRDefault="00413327" w:rsidP="00C85824">
                              <w:pPr>
                                <w:rPr>
                                  <w:szCs w:val="20"/>
                                </w:rPr>
                              </w:pPr>
                              <w:r w:rsidRPr="002A6D83">
                                <w:rPr>
                                  <w:rFonts w:cs="Arial"/>
                                  <w:bCs/>
                                  <w:szCs w:val="20"/>
                                  <w:lang w:val="de-DE"/>
                                </w:rPr>
                                <w:t>asram:</w:t>
                              </w:r>
                              <w:r>
                                <w:rPr>
                                  <w:rFonts w:cs="Arial"/>
                                  <w:bCs/>
                                  <w:szCs w:val="20"/>
                                  <w:lang w:val="de-DE"/>
                                </w:rPr>
                                <w:t>Stock</w:t>
                              </w:r>
                              <w:r w:rsidRPr="00C85824">
                                <w:rPr>
                                  <w:rFonts w:cs="Arial"/>
                                  <w:bCs/>
                                  <w:szCs w:val="20"/>
                                  <w:lang w:val="de-DE"/>
                                </w:rPr>
                                <w:t>Quantity</w:t>
                              </w:r>
                            </w:p>
                          </w:txbxContent>
                        </wps:txbx>
                        <wps:bodyPr rot="0" vert="horz" wrap="square" lIns="91440" tIns="45720" rIns="91440" bIns="45720" anchor="t" anchorCtr="0" upright="1">
                          <a:noAutofit/>
                        </wps:bodyPr>
                      </wps:wsp>
                      <wps:wsp>
                        <wps:cNvPr id="5638" name="AutoShape 75"/>
                        <wps:cNvCnPr>
                          <a:cxnSpLocks noChangeShapeType="1"/>
                        </wps:cNvCnPr>
                        <wps:spPr bwMode="auto">
                          <a:xfrm>
                            <a:off x="3571875" y="361950"/>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39" name="AutoShape 76"/>
                        <wps:cNvCnPr>
                          <a:cxnSpLocks noChangeShapeType="1"/>
                        </wps:cNvCnPr>
                        <wps:spPr bwMode="auto">
                          <a:xfrm>
                            <a:off x="3571875" y="12477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53" name="Rechteck 6253"/>
                        <wps:cNvSpPr>
                          <a:spLocks noChangeArrowheads="1"/>
                        </wps:cNvSpPr>
                        <wps:spPr bwMode="auto">
                          <a:xfrm>
                            <a:off x="0" y="64770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30" w14:textId="77777777" w:rsidR="00413327" w:rsidRDefault="00413327" w:rsidP="0011025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54" name="Rechteck 6254"/>
                        <wps:cNvSpPr>
                          <a:spLocks noChangeArrowheads="1"/>
                        </wps:cNvSpPr>
                        <wps:spPr bwMode="auto">
                          <a:xfrm>
                            <a:off x="3552825" y="3619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31" w14:textId="77777777" w:rsidR="00413327" w:rsidRDefault="00413327" w:rsidP="0011025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55" name="Rechteck 6255"/>
                        <wps:cNvSpPr>
                          <a:spLocks noChangeArrowheads="1"/>
                        </wps:cNvSpPr>
                        <wps:spPr bwMode="auto">
                          <a:xfrm>
                            <a:off x="3552825" y="12477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32" w14:textId="77777777" w:rsidR="00413327" w:rsidRDefault="00413327" w:rsidP="0011025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56" o:spid="_x0000_s1582" style="width:554.85pt;height:121.35pt;mso-position-horizontal-relative:char;mso-position-vertical-relative:line" coordsize="70465,15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">
                <v:rect id="Rectangle 655" o:spid="_x0000_s1583" style="position:absolute;left:59626;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XfAsUA&#10;AADbAAAADwAAAGRycy9kb3ducmV2LnhtbESPQWvCQBSE74X+h+UVvBTdRLFI6hpKVRC81Cji8Zl9&#10;TdJm34bdVdN/3y0IPQ4z8w0zz3vTiis531hWkI4SEMSl1Q1XCg779XAGwgdkja1lUvBDHvLF48Mc&#10;M21vvKNrESoRIewzVFCH0GVS+rImg35kO+LofVpnMETpKqkd3iLctHKcJC/SYMNxocaO3msqv4uL&#10;UbBPP47FF5/d1p9Wy+ewNZMVG6UGT/3bK4hAffgP39sbrWA8hb8v8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d8CxQAAANsAAAAPAAAAAAAAAAAAAAAAAJgCAABkcnMv&#10;ZG93bnJldi54bWxQSwUGAAAAAAQABAD1AAAAigMAAAAA&#10;" filled="f" fillcolor="#8db3e2" strokeweight="1pt">
                  <v:textbox>
                    <w:txbxContent>
                      <w:p w:rsidR="001767C7" w:rsidRPr="0092092D" w:rsidRDefault="001767C7" w:rsidP="004423E2">
                        <w:proofErr w:type="gramStart"/>
                        <w:r>
                          <w:rPr>
                            <w:rFonts w:cs="Arial"/>
                            <w:bCs/>
                            <w:szCs w:val="20"/>
                          </w:rPr>
                          <w:t>attributes</w:t>
                        </w:r>
                        <w:proofErr w:type="gramEnd"/>
                      </w:p>
                      <w:p w:rsidR="001767C7" w:rsidRDefault="001767C7" w:rsidP="004423E2">
                        <w:pPr>
                          <w:rPr>
                            <w:noProof/>
                            <w:lang w:val="de-DE" w:eastAsia="de-DE"/>
                          </w:rPr>
                        </w:pPr>
                      </w:p>
                      <w:p w:rsidR="001767C7" w:rsidRPr="00C9342C" w:rsidRDefault="001767C7" w:rsidP="004423E2"/>
                    </w:txbxContent>
                  </v:textbox>
                </v:rect>
                <v:rect id="Rectangle 656" o:spid="_x0000_s1584" style="position:absolute;left:59626;top:2476;width:1083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6zMIA&#10;AADbAAAADwAAAGRycy9kb3ducmV2LnhtbESPQYvCMBSE74L/ITzBm6ZWEO0aRVxc9Kj14u1t87bt&#10;2ryUJmr11xtB8DjMzDfMfNmaSlypcaVlBaNhBII4s7rkXMEx3QymIJxH1lhZJgV3crBcdDtzTLS9&#10;8Z6uB5+LAGGXoILC+zqR0mUFGXRDWxMH7882Bn2QTS51g7cAN5WMo2giDZYcFgqsaV1Qdj5cjILf&#10;Mj7iY5/+RGa2Gftdm/5fTt9K9Xvt6guEp9Z/wu/2ViuIJ/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rrMwgAAANsAAAAPAAAAAAAAAAAAAAAAAJgCAABkcnMvZG93&#10;bnJldi54bWxQSwUGAAAAAAQABAD1AAAAhwMAAAAA&#10;">
                  <v:textbox>
                    <w:txbxContent>
                      <w:p w:rsidR="001767C7" w:rsidRDefault="001767C7" w:rsidP="004423E2">
                        <w:proofErr w:type="spellStart"/>
                        <w:proofErr w:type="gramStart"/>
                        <w:r>
                          <w:t>unitCode</w:t>
                        </w:r>
                        <w:proofErr w:type="spellEnd"/>
                        <w:proofErr w:type="gramEnd"/>
                      </w:p>
                    </w:txbxContent>
                  </v:textbox>
                </v:rect>
                <v:shape id="AutoShape 657" o:spid="_x0000_s1585" type="#_x0000_t32" style="position:absolute;left:56388;top:3714;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OssMAAADbAAAADwAAAGRycy9kb3ducmV2LnhtbESPT4vCMBTE7wt+h/AEL4umelhrbSq6&#10;sCB78w/i8dE822LzUpq01m9vFhY8DjPzGybdDKYWPbWusqxgPotAEOdWV1woOJ9+pjEI55E11pZJ&#10;wZMcbLLRR4qJtg8+UH/0hQgQdgkqKL1vEildXpJBN7MNcfButjXog2wLqVt8BLip5SKKvqTBisNC&#10;iQ19l5Tfj51R0NW/n6fu4ud9seuXt3gVX4erU2oyHrZrEJ4G/w7/t/dawWIJf1/CD5D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jzrLDAAAA2wAAAA8AAAAAAAAAAAAA&#10;AAAAoQIAAGRycy9kb3ducmV2LnhtbFBLBQYAAAAABAAEAPkAAACRAwAAAAA=&#10;" strokeweight="1pt"/>
                <v:shape id="AutoShape 68" o:spid="_x0000_s1586" type="#_x0000_t32" style="position:absolute;left:35718;top:3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Mw7cEAAADbAAAADwAAAGRycy9kb3ducmV2LnhtbERPTYvCMBC9C/6HMII3TXcVdatRZEGU&#10;BS3qotehmW2LzaQ0sdZ/vzkIHh/ve7FqTSkaql1hWcHHMAJBnFpdcKbg97wZzEA4j6yxtEwKnuRg&#10;tex2Fhhr++AjNSefiRDCLkYFufdVLKVLczLohrYiDtyfrQ36AOtM6hofIdyU8jOKJtJgwaEhx4q+&#10;c0pvp7tR0CSXw3RTNdvEZ5fx8Wf8dUWzV6rfa9dzEJ5a/xa/3DutYBTWhy/hB8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wzDtwQAAANsAAAAPAAAAAAAAAAAAAAAA&#10;AKECAABkcnMvZG93bnJldi54bWxQSwUGAAAAAAQABAD5AAAAjwMAAAAA&#10;" strokeweight="2pt"/>
                <v:rect id="Rectangle 69" o:spid="_x0000_s1587" style="position:absolute;left:3810;top:6096;width:279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o24MEA&#10;AADbAAAADwAAAGRycy9kb3ducmV2LnhtbESPzarCMBSE9xd8h3AEd9dUBblWo4giiAvBH3B7bI5N&#10;sTkpTdTq0xtBuMthZr5hJrPGluJOtS8cK+h1ExDEmdMF5wqOh9XvHwgfkDWWjknBkzzMpq2fCaba&#10;PXhH933IRYSwT1GBCaFKpfSZIYu+6yri6F1cbTFEWedS1/iIcFvKfpIMpcWC44LBihaGsuv+ZhUs&#10;byezejnjN1sqXvqMbjHqr5XqtJv5GESgJvyHv+21VjDowedL/AF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6NuDBAAAA2wAAAA8AAAAAAAAAAAAAAAAAmAIAAGRycy9kb3du&#10;cmV2LnhtbFBLBQYAAAAABAAEAPUAAACGAwAAAAA=&#10;" fillcolor="#8db3e2" strokeweight="2pt">
                  <v:textbox>
                    <w:txbxContent>
                      <w:p w:rsidR="001767C7" w:rsidRPr="00871F53" w:rsidRDefault="001767C7" w:rsidP="00C85824">
                        <w:pPr>
                          <w:rPr>
                            <w:b/>
                            <w:szCs w:val="20"/>
                          </w:rPr>
                        </w:pPr>
                        <w:proofErr w:type="spellStart"/>
                        <w:proofErr w:type="gramStart"/>
                        <w:r w:rsidRPr="00871F53">
                          <w:rPr>
                            <w:rFonts w:cs="Arial"/>
                            <w:b/>
                            <w:bCs/>
                            <w:szCs w:val="20"/>
                          </w:rPr>
                          <w:t>asram:</w:t>
                        </w:r>
                        <w:proofErr w:type="gramEnd"/>
                        <w:r>
                          <w:rPr>
                            <w:b/>
                            <w:szCs w:val="20"/>
                          </w:rPr>
                          <w:t>CustomerCISupplyChainI</w:t>
                        </w:r>
                        <w:r w:rsidRPr="00871F53">
                          <w:rPr>
                            <w:b/>
                            <w:szCs w:val="20"/>
                          </w:rPr>
                          <w:t>nventory</w:t>
                        </w:r>
                        <w:proofErr w:type="spellEnd"/>
                      </w:p>
                    </w:txbxContent>
                  </v:textbox>
                </v:rect>
                <v:rect id="Rectangle 70" o:spid="_x0000_s1588" style="position:absolute;left:31813;top:7239;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R9mMUA&#10;AADdAAAADwAAAGRycy9kb3ducmV2LnhtbESPQWsCMRSE74L/ITzBW82qaGU1ihRKBSnYbb0/Nq+7&#10;Szcv2ySraX99IxQ8DjPzDbPZRdOKCznfWFYwnWQgiEurG64UfLw/P6xA+ICssbVMCn7Iw247HGww&#10;1/bKb3QpQiUShH2OCuoQulxKX9Zk0E9sR5y8T+sMhiRdJbXDa4KbVs6ybCkNNpwWauzoqabyq+iN&#10;gu510b88fh/d73nVn0o8RhtmUanxKO7XIALFcA//tw9awWI5n8PtTXo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RH2YxQAAAN0AAAAPAAAAAAAAAAAAAAAAAJgCAABkcnMv&#10;ZG93bnJldi54bWxQSwUGAAAAAAQABAD1AAAAigMAAAAA&#10;" strokeweight="2pt"/>
                <v:rect id="Rectangle 71" o:spid="_x0000_s1589" style="position:absolute;left:39624;top:10668;width:149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NecYA&#10;AADdAAAADwAAAGRycy9kb3ducmV2LnhtbESPQWsCMRCF7wX/QxihF9HstmrL1ihiKRZP7rb0PGym&#10;u0s3kyVJNf57UxB6fLx535u32kTTixM531lWkM8yEMS11R03Cj4/3qbPIHxA1thbJgUX8rBZj+5W&#10;WGh75pJOVWhEgrAvUEEbwlBI6euWDPqZHYiT922dwZCka6R2eE5w08uHLFtKgx2nhhYH2rVU/1S/&#10;Jr2Rx/Kr2k8u9mBfyy7Xbn6MT0rdj+P2BUSgGP6Pb+l3rWCxfJzD3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tNecYAAADdAAAADwAAAAAAAAAAAAAAAACYAgAAZHJz&#10;L2Rvd25yZXYueG1sUEsFBgAAAAAEAAQA9QAAAIsDAAAAAA==&#10;" filled="f" fillcolor="#8db3e2" strokeweight="2pt">
                  <v:textbox>
                    <w:txbxContent>
                      <w:p w:rsidR="001767C7" w:rsidRPr="002A6D83" w:rsidRDefault="001767C7" w:rsidP="00C85824">
                        <w:proofErr w:type="spellStart"/>
                        <w:r w:rsidRPr="002A6D83">
                          <w:rPr>
                            <w:rFonts w:cs="Arial"/>
                            <w:bCs/>
                            <w:szCs w:val="20"/>
                            <w:lang w:val="de-DE"/>
                          </w:rPr>
                          <w:t>asram:</w:t>
                        </w:r>
                        <w:r w:rsidRPr="00C85824">
                          <w:rPr>
                            <w:rFonts w:cs="Arial"/>
                            <w:bCs/>
                            <w:szCs w:val="20"/>
                            <w:lang w:val="de-DE"/>
                          </w:rPr>
                          <w:t>StatusCode</w:t>
                        </w:r>
                        <w:proofErr w:type="spellEnd"/>
                      </w:p>
                    </w:txbxContent>
                  </v:textbox>
                </v:rect>
                <v:shape id="AutoShape 72" o:spid="_x0000_s1590" type="#_x0000_t32" style="position:absolute;left:33718;top:8001;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V7vMcAAADdAAAADwAAAGRycy9kb3ducmV2LnhtbESPQWvCQBSE74L/YXlCb7qpVaupq5SC&#10;VAo2GCW9PrKvSTD7NmS3Mf77bqHgcZiZb5j1tje16Kh1lWUFj5MIBHFudcWFgvNpN16CcB5ZY22Z&#10;FNzIwXYzHKwx1vbKR+pSX4gAYRejgtL7JpbS5SUZdBPbEAfv27YGfZBtIXWL1wA3tZxG0UIarDgs&#10;lNjQW0n5Jf0xCrok+3zeNd174otsdvyYrb7QHJR6GPWvLyA89f4e/m/vtYL54mkOf2/CE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tXu8xwAAAN0AAAAPAAAAAAAA&#10;AAAAAAAAAKECAABkcnMvZG93bnJldi54bWxQSwUGAAAAAAQABAD5AAAAlQMAAAAA&#10;" strokeweight="2pt"/>
                <v:shape id="AutoShape 73" o:spid="_x0000_s1591" type="#_x0000_t32" style="position:absolute;left:31718;top:8001;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fly8cAAADdAAAADwAAAGRycy9kb3ducmV2LnhtbESPQWvCQBSE70L/w/IK3nRTa1ObZhUp&#10;iCJY0Up6fWRfk9Ds25BdY/z3rlDocZiZb5h00ZtadNS6yrKCp3EEgji3uuJCwelrNZqBcB5ZY22Z&#10;FFzJwWL+MEgx0fbCB+qOvhABwi5BBaX3TSKly0sy6Ma2IQ7ej20N+iDbQuoWLwFuajmJolgarDgs&#10;lNjQR0n57/FsFHT77PN11XTrvS+y6WE7fftGs1Nq+Ngv30F46v1/+K+90Qpe4ucY7m/CE5D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Z+XLxwAAAN0AAAAPAAAAAAAA&#10;AAAAAAAAAKECAABkcnMvZG93bnJldi54bWxQSwUGAAAAAAQABAD5AAAAlQMAAAAA&#10;" strokeweight="2pt"/>
                <v:rect id="Rectangle 74" o:spid="_x0000_s1592" style="position:absolute;left:39624;top:2000;width:1662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nTDsYA&#10;AADdAAAADwAAAGRycy9kb3ducmV2LnhtbESPQWsCMRCF7wX/Q5iCl6LZbauW1ShSEUtP3W3pediM&#10;u0s3kyWJGv99IxR6fLx535u32kTTizM531lWkE8zEMS11R03Cr4+95MXED4ga+wtk4IredisR3cr&#10;LLS9cEnnKjQiQdgXqKANYSik9HVLBv3UDsTJO1pnMCTpGqkdXhLc9PIxy+bSYMepocWBXluqf6qT&#10;SW/ksfyuDg9X+253ZZdr9/wRF0qN7+N2CSJQDP/Hf+k3rWA2f1rA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nTDsYAAADdAAAADwAAAAAAAAAAAAAAAACYAgAAZHJz&#10;L2Rvd25yZXYueG1sUEsFBgAAAAAEAAQA9QAAAIsDAAAAAA==&#10;" filled="f" fillcolor="#8db3e2" strokeweight="2pt">
                  <v:textbox>
                    <w:txbxContent>
                      <w:p w:rsidR="001767C7" w:rsidRPr="002A6D83" w:rsidRDefault="001767C7" w:rsidP="00C85824">
                        <w:pPr>
                          <w:rPr>
                            <w:szCs w:val="20"/>
                          </w:rPr>
                        </w:pPr>
                        <w:proofErr w:type="spellStart"/>
                        <w:r w:rsidRPr="002A6D83">
                          <w:rPr>
                            <w:rFonts w:cs="Arial"/>
                            <w:bCs/>
                            <w:szCs w:val="20"/>
                            <w:lang w:val="de-DE"/>
                          </w:rPr>
                          <w:t>asram:</w:t>
                        </w:r>
                        <w:r>
                          <w:rPr>
                            <w:rFonts w:cs="Arial"/>
                            <w:bCs/>
                            <w:szCs w:val="20"/>
                            <w:lang w:val="de-DE"/>
                          </w:rPr>
                          <w:t>Stock</w:t>
                        </w:r>
                        <w:r w:rsidRPr="00C85824">
                          <w:rPr>
                            <w:rFonts w:cs="Arial"/>
                            <w:bCs/>
                            <w:szCs w:val="20"/>
                            <w:lang w:val="de-DE"/>
                          </w:rPr>
                          <w:t>Quantity</w:t>
                        </w:r>
                        <w:proofErr w:type="spellEnd"/>
                      </w:p>
                    </w:txbxContent>
                  </v:textbox>
                </v:rect>
                <v:shape id="AutoShape 75" o:spid="_x0000_s1593" type="#_x0000_t32" style="position:absolute;left:35718;top:3619;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TUIsMAAADdAAAADwAAAGRycy9kb3ducmV2LnhtbERPy4rCMBTdC/5DuII7TX2Mjh2jDAOi&#10;CCo64mwvzbUtNjelibX+vVkMuDyc93zZmELUVLncsoJBPwJBnFidc6rg/LvqfYJwHlljYZkUPMnB&#10;ctFuzTHW9sFHqk8+FSGEXYwKMu/LWEqXZGTQ9W1JHLirrQz6AKtU6gofIdwUchhFE2kw59CQYUk/&#10;GSW3090oqA+X/XRV1uuDTy/j43Y8+0OzU6rbab6/QHhq/Fv8795oBR+TUZgb3oQnIB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01CLDAAAA3QAAAA8AAAAAAAAAAAAA&#10;AAAAoQIAAGRycy9kb3ducmV2LnhtbFBLBQYAAAAABAAEAPkAAACRAwAAAAA=&#10;" strokeweight="2pt"/>
                <v:shape id="AutoShape 76" o:spid="_x0000_s1594" type="#_x0000_t32" style="position:absolute;left:35718;top:12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xuccAAADdAAAADwAAAGRycy9kb3ducmV2LnhtbESPQWvCQBSE7wX/w/KE3upGq9akriIF&#10;aRHaYBS9PrKvSTD7NmS3Mf33XUHocZiZb5jluje16Kh1lWUF41EEgji3uuJCwfGwfVqAcB5ZY22Z&#10;FPySg/Vq8LDERNsr76nLfCEChF2CCkrvm0RKl5dk0I1sQxy8b9sa9EG2hdQtXgPc1HISRXNpsOKw&#10;UGJDbyXll+zHKOjS09fLtuneU1+cpvvdND6j+VTqcdhvXkF46v1/+N7+0Apm8+cY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HG5xwAAAN0AAAAPAAAAAAAA&#10;AAAAAAAAAKECAABkcnMvZG93bnJldi54bWxQSwUGAAAAAAQABAD5AAAAlQMAAAAA&#10;" strokeweight="2pt"/>
                <v:rect id="Rechteck 6253" o:spid="_x0000_s1595" style="position:absolute;top:6477;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hTsYA&#10;AADdAAAADwAAAGRycy9kb3ducmV2LnhtbESPQWvCQBSE74L/YXlCL1I3WioluooIYiiCNFbPj+xr&#10;Epp9G7PbJP57Vyh4HGbmG2a57k0lWmpcaVnBdBKBIM6sLjlX8H3avX6AcB5ZY2WZFNzIwXo1HCwx&#10;1rbjL2pTn4sAYRejgsL7OpbSZQUZdBNbEwfvxzYGfZBNLnWDXYCbSs6iaC4NlhwWCqxpW1D2m/4Z&#10;BV12bC+nw14ex5fE8jW5btPzp1Ivo36zAOGp98/wfzvRCuaz9z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QhTsYAAADdAAAADwAAAAAAAAAAAAAAAACYAgAAZHJz&#10;L2Rvd25yZXYueG1sUEsFBgAAAAAEAAQA9QAAAIsDAAAAAA==&#10;" filled="f" stroked="f">
                  <v:textbox>
                    <w:txbxContent>
                      <w:p w:rsidR="001767C7" w:rsidRDefault="001767C7" w:rsidP="0011025B">
                        <w:pPr>
                          <w:rPr>
                            <w:rFonts w:cs="Arial"/>
                            <w:b/>
                            <w:sz w:val="24"/>
                            <w:szCs w:val="24"/>
                            <w:lang w:val="de-DE"/>
                          </w:rPr>
                        </w:pPr>
                        <w:r>
                          <w:rPr>
                            <w:rFonts w:cs="Arial"/>
                            <w:b/>
                            <w:sz w:val="24"/>
                            <w:szCs w:val="24"/>
                            <w:lang w:val="de-DE"/>
                          </w:rPr>
                          <w:t>0..*</w:t>
                        </w:r>
                      </w:p>
                    </w:txbxContent>
                  </v:textbox>
                </v:rect>
                <v:rect id="Rechteck 6254" o:spid="_x0000_s1596" style="position:absolute;left:35528;top:3619;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25OsYA&#10;AADdAAAADwAAAGRycy9kb3ducmV2LnhtbESPQWvCQBSE74L/YXlCL1I3SisluooIYiiCNFbPj+xr&#10;Epp9G7PbJP57Vyh4HGbmG2a57k0lWmpcaVnBdBKBIM6sLjlX8H3avX6AcB5ZY2WZFNzIwXo1HCwx&#10;1rbjL2pTn4sAYRejgsL7OpbSZQUZdBNbEwfvxzYGfZBNLnWDXYCbSs6iaC4NlhwWCqxpW1D2m/4Z&#10;BV12bC+nw14ex5fE8jW5btPzp1Ivo36zAOGp98/wfzvRCuaz9z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25OsYAAADdAAAADwAAAAAAAAAAAAAAAACYAgAAZHJz&#10;L2Rvd25yZXYueG1sUEsFBgAAAAAEAAQA9QAAAIsDAAAAAA==&#10;" filled="f" stroked="f">
                  <v:textbox>
                    <w:txbxContent>
                      <w:p w:rsidR="001767C7" w:rsidRDefault="001767C7" w:rsidP="0011025B">
                        <w:pPr>
                          <w:rPr>
                            <w:rFonts w:cs="Arial"/>
                            <w:b/>
                            <w:sz w:val="24"/>
                            <w:szCs w:val="24"/>
                            <w:lang w:val="de-DE"/>
                          </w:rPr>
                        </w:pPr>
                        <w:r>
                          <w:rPr>
                            <w:rFonts w:cs="Arial"/>
                            <w:b/>
                            <w:sz w:val="24"/>
                            <w:szCs w:val="24"/>
                            <w:lang w:val="de-DE"/>
                          </w:rPr>
                          <w:t>0..1</w:t>
                        </w:r>
                      </w:p>
                    </w:txbxContent>
                  </v:textbox>
                </v:rect>
                <v:rect id="Rechteck 6255" o:spid="_x0000_s1597" style="position:absolute;left:35528;top:1247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EcocYA&#10;AADdAAAADwAAAGRycy9kb3ducmV2LnhtbESP3WrCQBSE7wu+w3IEb4puFBSJriKCNEhBGn+uD9lj&#10;Esyejdltkr59t1DwcpiZb5j1tjeVaKlxpWUF00kEgjizuuRcweV8GC9BOI+ssbJMCn7IwXYzeFtj&#10;rG3HX9SmPhcBwi5GBYX3dSylywoy6Ca2Jg7e3TYGfZBNLnWDXYCbSs6iaCENlhwWCqxpX1D2SL+N&#10;gi47tbfz54c8vd8Sy8/kuU+vR6VGw363AuGp96/wfzvRChaz+R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EcocYAAADdAAAADwAAAAAAAAAAAAAAAACYAgAAZHJz&#10;L2Rvd25yZXYueG1sUEsFBgAAAAAEAAQA9QAAAIsDAAAAAA==&#10;" filled="f" stroked="f">
                  <v:textbox>
                    <w:txbxContent>
                      <w:p w:rsidR="001767C7" w:rsidRDefault="001767C7" w:rsidP="0011025B">
                        <w:pPr>
                          <w:rPr>
                            <w:rFonts w:cs="Arial"/>
                            <w:b/>
                            <w:sz w:val="24"/>
                            <w:szCs w:val="24"/>
                            <w:lang w:val="de-DE"/>
                          </w:rPr>
                        </w:pPr>
                        <w:r>
                          <w:rPr>
                            <w:rFonts w:cs="Arial"/>
                            <w:b/>
                            <w:sz w:val="24"/>
                            <w:szCs w:val="24"/>
                            <w:lang w:val="de-DE"/>
                          </w:rPr>
                          <w:t>0..1</w:t>
                        </w:r>
                      </w:p>
                    </w:txbxContent>
                  </v:textbox>
                </v:rect>
                <w10:anchorlock/>
              </v:group>
            </w:pict>
          </mc:Fallback>
        </mc:AlternateContent>
      </w:r>
    </w:p>
    <w:p w14:paraId="3B1C708C" w14:textId="77777777" w:rsidR="008D089B" w:rsidRDefault="008D089B" w:rsidP="008D089B"/>
    <w:p w14:paraId="3B1C708D" w14:textId="77777777" w:rsidR="0011025B" w:rsidRPr="008D089B" w:rsidRDefault="0011025B" w:rsidP="008D089B"/>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7095" w14:textId="77777777" w:rsidTr="0065314E">
        <w:trPr>
          <w:cantSplit/>
          <w:trHeight w:val="329"/>
          <w:tblHeader/>
          <w:jc w:val="center"/>
        </w:trPr>
        <w:tc>
          <w:tcPr>
            <w:tcW w:w="1050" w:type="pct"/>
            <w:tcBorders>
              <w:top w:val="single" w:sz="4" w:space="0" w:color="000000"/>
              <w:left w:val="single" w:sz="4" w:space="0" w:color="000000"/>
              <w:bottom w:val="single" w:sz="4" w:space="0" w:color="000000"/>
              <w:right w:val="single" w:sz="4" w:space="0" w:color="000000"/>
            </w:tcBorders>
            <w:shd w:val="clear" w:color="auto" w:fill="FFFFCC"/>
            <w:vAlign w:val="center"/>
          </w:tcPr>
          <w:p w14:paraId="3B1C708E" w14:textId="77777777" w:rsidR="0065314E" w:rsidRPr="0065314E" w:rsidRDefault="0065314E" w:rsidP="0011025B">
            <w:pPr>
              <w:rPr>
                <w:rFonts w:eastAsia="Times New Roman"/>
                <w:b/>
                <w:bCs/>
                <w:color w:val="000000"/>
                <w:lang w:val="de-DE" w:eastAsia="de-DE"/>
              </w:rPr>
            </w:pPr>
            <w:r w:rsidRPr="0065314E">
              <w:rPr>
                <w:rFonts w:eastAsia="Times New Roman"/>
                <w:b/>
                <w:bCs/>
                <w:color w:val="000000"/>
                <w:lang w:val="de-DE" w:eastAsia="de-DE"/>
              </w:rPr>
              <w:t>Name</w:t>
            </w:r>
          </w:p>
        </w:tc>
        <w:tc>
          <w:tcPr>
            <w:tcW w:w="450" w:type="pct"/>
            <w:tcBorders>
              <w:top w:val="single" w:sz="4" w:space="0" w:color="000000"/>
              <w:left w:val="single" w:sz="4" w:space="0" w:color="000000"/>
              <w:bottom w:val="single" w:sz="4" w:space="0" w:color="000000"/>
              <w:right w:val="single" w:sz="4" w:space="0" w:color="000000"/>
            </w:tcBorders>
            <w:shd w:val="clear" w:color="auto" w:fill="FFFFCC"/>
            <w:vAlign w:val="center"/>
          </w:tcPr>
          <w:p w14:paraId="3B1C708F" w14:textId="77777777" w:rsidR="0065314E" w:rsidRPr="0065314E" w:rsidRDefault="0065314E" w:rsidP="0011025B">
            <w:pPr>
              <w:rPr>
                <w:rFonts w:eastAsia="Times New Roman"/>
                <w:b/>
                <w:bCs/>
                <w:color w:val="000000"/>
                <w:lang w:val="de-DE" w:eastAsia="de-DE"/>
              </w:rPr>
            </w:pPr>
            <w:r w:rsidRPr="0065314E">
              <w:rPr>
                <w:rFonts w:eastAsia="Times New Roman"/>
                <w:b/>
                <w:bCs/>
                <w:color w:val="000000"/>
                <w:lang w:val="de-DE" w:eastAsia="de-DE"/>
              </w:rPr>
              <w:t>Type</w:t>
            </w:r>
          </w:p>
        </w:tc>
        <w:tc>
          <w:tcPr>
            <w:tcW w:w="400" w:type="pct"/>
            <w:tcBorders>
              <w:top w:val="single" w:sz="4" w:space="0" w:color="000000"/>
              <w:left w:val="single" w:sz="4" w:space="0" w:color="000000"/>
              <w:bottom w:val="single" w:sz="4" w:space="0" w:color="000000"/>
              <w:right w:val="single" w:sz="4" w:space="0" w:color="000000"/>
            </w:tcBorders>
            <w:shd w:val="clear" w:color="auto" w:fill="FFFFCC"/>
            <w:vAlign w:val="center"/>
          </w:tcPr>
          <w:p w14:paraId="3B1C7090" w14:textId="77777777" w:rsidR="0065314E" w:rsidRPr="0065314E" w:rsidRDefault="0065314E" w:rsidP="0011025B">
            <w:pPr>
              <w:rPr>
                <w:rFonts w:eastAsia="Times New Roman"/>
                <w:b/>
                <w:bCs/>
                <w:color w:val="000000"/>
                <w:lang w:val="de-DE" w:eastAsia="de-DE"/>
              </w:rPr>
            </w:pPr>
            <w:r w:rsidRPr="0065314E">
              <w:rPr>
                <w:rFonts w:eastAsia="Times New Roman"/>
                <w:b/>
                <w:bCs/>
                <w:color w:val="000000"/>
                <w:lang w:val="de-DE" w:eastAsia="de-DE"/>
              </w:rPr>
              <w:t>Length</w:t>
            </w:r>
          </w:p>
        </w:tc>
        <w:tc>
          <w:tcPr>
            <w:tcW w:w="350" w:type="pct"/>
            <w:tcBorders>
              <w:top w:val="single" w:sz="4" w:space="0" w:color="000000"/>
              <w:left w:val="single" w:sz="4" w:space="0" w:color="000000"/>
              <w:bottom w:val="single" w:sz="4" w:space="0" w:color="000000"/>
              <w:right w:val="single" w:sz="4" w:space="0" w:color="000000"/>
            </w:tcBorders>
            <w:shd w:val="clear" w:color="auto" w:fill="FFFFCC"/>
            <w:vAlign w:val="center"/>
          </w:tcPr>
          <w:p w14:paraId="3B1C7091" w14:textId="77777777" w:rsidR="0065314E" w:rsidRPr="0065314E" w:rsidRDefault="0065314E" w:rsidP="0011025B">
            <w:pPr>
              <w:rPr>
                <w:rFonts w:eastAsia="Times New Roman"/>
                <w:b/>
                <w:bCs/>
                <w:color w:val="000000"/>
                <w:lang w:val="de-DE" w:eastAsia="de-DE"/>
              </w:rPr>
            </w:pPr>
            <w:r w:rsidRPr="0065314E">
              <w:rPr>
                <w:rFonts w:eastAsia="Times New Roman"/>
                <w:b/>
                <w:bCs/>
                <w:color w:val="000000"/>
                <w:lang w:val="de-DE" w:eastAsia="de-DE"/>
              </w:rPr>
              <w:t>Level</w:t>
            </w:r>
          </w:p>
        </w:tc>
        <w:tc>
          <w:tcPr>
            <w:tcW w:w="950" w:type="pct"/>
            <w:tcBorders>
              <w:top w:val="single" w:sz="4" w:space="0" w:color="000000"/>
              <w:left w:val="single" w:sz="4" w:space="0" w:color="000000"/>
              <w:bottom w:val="single" w:sz="4" w:space="0" w:color="000000"/>
              <w:right w:val="single" w:sz="4" w:space="0" w:color="000000"/>
            </w:tcBorders>
            <w:shd w:val="clear" w:color="auto" w:fill="FFFFCC"/>
            <w:vAlign w:val="center"/>
          </w:tcPr>
          <w:p w14:paraId="3B1C7092" w14:textId="77777777" w:rsidR="0065314E" w:rsidRPr="0065314E" w:rsidRDefault="0065314E" w:rsidP="0011025B">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tcBorders>
              <w:top w:val="single" w:sz="4" w:space="0" w:color="000000"/>
              <w:left w:val="single" w:sz="4" w:space="0" w:color="000000"/>
              <w:bottom w:val="single" w:sz="4" w:space="0" w:color="000000"/>
              <w:right w:val="single" w:sz="4" w:space="0" w:color="000000"/>
            </w:tcBorders>
            <w:shd w:val="clear" w:color="auto" w:fill="FFFFCC"/>
            <w:vAlign w:val="center"/>
          </w:tcPr>
          <w:p w14:paraId="3B1C7093" w14:textId="77777777" w:rsidR="0065314E" w:rsidRPr="0065314E" w:rsidRDefault="0065314E" w:rsidP="0011025B">
            <w:pPr>
              <w:rPr>
                <w:rFonts w:eastAsia="Times New Roman"/>
                <w:b/>
                <w:bCs/>
                <w:color w:val="000000"/>
                <w:lang w:val="de-DE" w:eastAsia="de-DE"/>
              </w:rPr>
            </w:pPr>
            <w:r w:rsidRPr="0065314E">
              <w:rPr>
                <w:rFonts w:eastAsia="Times New Roman"/>
                <w:b/>
                <w:bCs/>
                <w:color w:val="000000"/>
                <w:lang w:val="de-DE" w:eastAsia="de-DE"/>
              </w:rPr>
              <w:t>M/C</w:t>
            </w:r>
          </w:p>
        </w:tc>
        <w:tc>
          <w:tcPr>
            <w:tcW w:w="1500" w:type="pct"/>
            <w:tcBorders>
              <w:top w:val="single" w:sz="4" w:space="0" w:color="000000"/>
              <w:left w:val="single" w:sz="4" w:space="0" w:color="000000"/>
              <w:bottom w:val="single" w:sz="4" w:space="0" w:color="000000"/>
              <w:right w:val="single" w:sz="4" w:space="0" w:color="000000"/>
            </w:tcBorders>
            <w:shd w:val="clear" w:color="auto" w:fill="FFFFCC"/>
            <w:vAlign w:val="center"/>
          </w:tcPr>
          <w:p w14:paraId="3B1C7094" w14:textId="77777777" w:rsidR="0065314E" w:rsidRPr="0065314E" w:rsidRDefault="0065314E" w:rsidP="0011025B">
            <w:pPr>
              <w:rPr>
                <w:rFonts w:eastAsia="Times New Roman"/>
                <w:b/>
                <w:bCs/>
                <w:color w:val="000000"/>
                <w:lang w:val="de-DE" w:eastAsia="de-DE"/>
              </w:rPr>
            </w:pPr>
            <w:r w:rsidRPr="0065314E">
              <w:rPr>
                <w:rFonts w:eastAsia="Times New Roman"/>
                <w:b/>
                <w:bCs/>
                <w:color w:val="000000"/>
                <w:lang w:val="de-DE" w:eastAsia="de-DE"/>
              </w:rPr>
              <w:t>Description</w:t>
            </w:r>
          </w:p>
        </w:tc>
      </w:tr>
      <w:tr w:rsidR="0065314E" w:rsidRPr="007A6D70" w14:paraId="3B1C70A0" w14:textId="77777777" w:rsidTr="0011025B">
        <w:trPr>
          <w:cantSplit/>
          <w:trHeight w:val="340"/>
          <w:jc w:val="center"/>
        </w:trPr>
        <w:tc>
          <w:tcPr>
            <w:tcW w:w="1050" w:type="pct"/>
            <w:shd w:val="clear" w:color="auto" w:fill="92D050"/>
            <w:vAlign w:val="center"/>
          </w:tcPr>
          <w:p w14:paraId="3B1C7096" w14:textId="77777777" w:rsidR="0065314E" w:rsidRDefault="0065314E" w:rsidP="0011025B">
            <w:pPr>
              <w:rPr>
                <w:rFonts w:cs="Arial"/>
                <w:bCs/>
                <w:sz w:val="16"/>
                <w:szCs w:val="20"/>
                <w:lang w:val="de-DE"/>
              </w:rPr>
            </w:pPr>
            <w:r w:rsidRPr="0065314E">
              <w:rPr>
                <w:rFonts w:cs="Arial"/>
                <w:bCs/>
                <w:sz w:val="16"/>
                <w:szCs w:val="20"/>
                <w:lang w:val="de-DE"/>
              </w:rPr>
              <w:t>asram:StockQuantity</w:t>
            </w:r>
          </w:p>
          <w:p w14:paraId="3B1C7097" w14:textId="77777777" w:rsidR="0011025B" w:rsidRPr="0065314E" w:rsidRDefault="0011025B" w:rsidP="0011025B">
            <w:pPr>
              <w:rPr>
                <w:rFonts w:eastAsia="Times New Roman" w:cs="Arial"/>
                <w:color w:val="000000"/>
                <w:sz w:val="16"/>
                <w:szCs w:val="20"/>
                <w:lang w:eastAsia="de-DE"/>
              </w:rPr>
            </w:pPr>
          </w:p>
        </w:tc>
        <w:tc>
          <w:tcPr>
            <w:tcW w:w="450" w:type="pct"/>
            <w:shd w:val="clear" w:color="auto" w:fill="92D050"/>
            <w:vAlign w:val="center"/>
          </w:tcPr>
          <w:p w14:paraId="3B1C7098"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Decimal</w:t>
            </w:r>
          </w:p>
        </w:tc>
        <w:tc>
          <w:tcPr>
            <w:tcW w:w="400" w:type="pct"/>
            <w:shd w:val="clear" w:color="auto" w:fill="92D050"/>
            <w:vAlign w:val="center"/>
          </w:tcPr>
          <w:p w14:paraId="3B1C7099"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15+5</w:t>
            </w:r>
          </w:p>
        </w:tc>
        <w:tc>
          <w:tcPr>
            <w:tcW w:w="350" w:type="pct"/>
            <w:shd w:val="clear" w:color="auto" w:fill="92D050"/>
            <w:vAlign w:val="center"/>
          </w:tcPr>
          <w:p w14:paraId="3B1C709A"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9B"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25</w:t>
            </w:r>
          </w:p>
        </w:tc>
        <w:tc>
          <w:tcPr>
            <w:tcW w:w="300" w:type="pct"/>
            <w:shd w:val="clear" w:color="auto" w:fill="92D050"/>
            <w:vAlign w:val="center"/>
          </w:tcPr>
          <w:p w14:paraId="3B1C709C"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9D"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If “asram:StatusCode” is equal to Value "FR", the following assignment is valid:</w:t>
            </w:r>
          </w:p>
          <w:p w14:paraId="3B1C709E" w14:textId="77777777" w:rsidR="0065314E" w:rsidRPr="0065314E" w:rsidRDefault="0065314E" w:rsidP="0011025B">
            <w:pPr>
              <w:rPr>
                <w:rFonts w:eastAsia="Times New Roman" w:cs="Arial"/>
                <w:color w:val="000000"/>
                <w:sz w:val="16"/>
                <w:szCs w:val="20"/>
                <w:lang w:eastAsia="de-DE"/>
              </w:rPr>
            </w:pPr>
          </w:p>
          <w:p w14:paraId="3B1C709F"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QuantityAct: Valuated Stock Level Qty (Unrestricted-use stock)</w:t>
            </w:r>
          </w:p>
        </w:tc>
      </w:tr>
      <w:tr w:rsidR="0065314E" w:rsidRPr="007A6D70" w14:paraId="3B1C70AA" w14:textId="77777777" w:rsidTr="0011025B">
        <w:trPr>
          <w:cantSplit/>
          <w:trHeight w:val="340"/>
          <w:jc w:val="center"/>
        </w:trPr>
        <w:tc>
          <w:tcPr>
            <w:tcW w:w="1050" w:type="pct"/>
            <w:shd w:val="clear" w:color="auto" w:fill="92D050"/>
            <w:vAlign w:val="center"/>
          </w:tcPr>
          <w:p w14:paraId="3B1C70A1" w14:textId="77777777" w:rsidR="0065314E" w:rsidRPr="0065314E" w:rsidRDefault="0065314E" w:rsidP="0011025B">
            <w:pPr>
              <w:rPr>
                <w:rFonts w:eastAsia="Times New Roman" w:cs="Arial"/>
                <w:color w:val="000000"/>
                <w:sz w:val="16"/>
                <w:szCs w:val="20"/>
                <w:lang w:eastAsia="de-DE"/>
              </w:rPr>
            </w:pPr>
            <w:r w:rsidRPr="0065314E">
              <w:rPr>
                <w:rFonts w:cs="Arial"/>
                <w:bCs/>
                <w:sz w:val="16"/>
                <w:szCs w:val="20"/>
                <w:lang w:val="de-DE"/>
              </w:rPr>
              <w:t>asram:StockQuantity</w:t>
            </w:r>
          </w:p>
        </w:tc>
        <w:tc>
          <w:tcPr>
            <w:tcW w:w="450" w:type="pct"/>
            <w:shd w:val="clear" w:color="auto" w:fill="92D050"/>
            <w:vAlign w:val="center"/>
          </w:tcPr>
          <w:p w14:paraId="3B1C70A2"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Decimal</w:t>
            </w:r>
          </w:p>
        </w:tc>
        <w:tc>
          <w:tcPr>
            <w:tcW w:w="400" w:type="pct"/>
            <w:shd w:val="clear" w:color="auto" w:fill="92D050"/>
            <w:vAlign w:val="center"/>
          </w:tcPr>
          <w:p w14:paraId="3B1C70A3"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15+5</w:t>
            </w:r>
          </w:p>
        </w:tc>
        <w:tc>
          <w:tcPr>
            <w:tcW w:w="350" w:type="pct"/>
            <w:shd w:val="clear" w:color="auto" w:fill="92D050"/>
            <w:vAlign w:val="center"/>
          </w:tcPr>
          <w:p w14:paraId="3B1C70A4"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A5"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26</w:t>
            </w:r>
          </w:p>
        </w:tc>
        <w:tc>
          <w:tcPr>
            <w:tcW w:w="300" w:type="pct"/>
            <w:shd w:val="clear" w:color="auto" w:fill="92D050"/>
            <w:vAlign w:val="center"/>
          </w:tcPr>
          <w:p w14:paraId="3B1C70A6"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A7"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If “asram:StatusCode” is equal to Value "QA", the following assignment is valid:</w:t>
            </w:r>
          </w:p>
          <w:p w14:paraId="3B1C70A8" w14:textId="77777777" w:rsidR="0065314E" w:rsidRPr="0065314E" w:rsidRDefault="0065314E" w:rsidP="0011025B">
            <w:pPr>
              <w:rPr>
                <w:rFonts w:eastAsia="Times New Roman" w:cs="Arial"/>
                <w:color w:val="000000"/>
                <w:sz w:val="16"/>
                <w:szCs w:val="20"/>
                <w:lang w:eastAsia="de-DE"/>
              </w:rPr>
            </w:pPr>
          </w:p>
          <w:p w14:paraId="3B1C70A9"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QuantityQA: Valuated Stock Level Qty (stock in quality inspection)</w:t>
            </w:r>
          </w:p>
        </w:tc>
      </w:tr>
      <w:tr w:rsidR="0065314E" w:rsidRPr="007A6D70" w14:paraId="3B1C70B4" w14:textId="77777777" w:rsidTr="0011025B">
        <w:trPr>
          <w:cantSplit/>
          <w:trHeight w:val="340"/>
          <w:jc w:val="center"/>
        </w:trPr>
        <w:tc>
          <w:tcPr>
            <w:tcW w:w="1050" w:type="pct"/>
            <w:shd w:val="clear" w:color="auto" w:fill="92D050"/>
            <w:vAlign w:val="center"/>
          </w:tcPr>
          <w:p w14:paraId="3B1C70AB" w14:textId="77777777" w:rsidR="0065314E" w:rsidRPr="0065314E" w:rsidRDefault="0065314E" w:rsidP="0011025B">
            <w:pPr>
              <w:rPr>
                <w:rFonts w:eastAsia="Times New Roman" w:cs="Arial"/>
                <w:color w:val="000000"/>
                <w:sz w:val="16"/>
                <w:szCs w:val="20"/>
                <w:lang w:eastAsia="de-DE"/>
              </w:rPr>
            </w:pPr>
            <w:r w:rsidRPr="0065314E">
              <w:rPr>
                <w:rFonts w:cs="Arial"/>
                <w:bCs/>
                <w:sz w:val="16"/>
                <w:szCs w:val="20"/>
                <w:lang w:val="de-DE"/>
              </w:rPr>
              <w:t>asram:StockQuantity</w:t>
            </w:r>
          </w:p>
        </w:tc>
        <w:tc>
          <w:tcPr>
            <w:tcW w:w="450" w:type="pct"/>
            <w:shd w:val="clear" w:color="auto" w:fill="92D050"/>
            <w:vAlign w:val="center"/>
          </w:tcPr>
          <w:p w14:paraId="3B1C70AC"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Decimal</w:t>
            </w:r>
          </w:p>
        </w:tc>
        <w:tc>
          <w:tcPr>
            <w:tcW w:w="400" w:type="pct"/>
            <w:shd w:val="clear" w:color="auto" w:fill="92D050"/>
            <w:vAlign w:val="center"/>
          </w:tcPr>
          <w:p w14:paraId="3B1C70AD"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15+5</w:t>
            </w:r>
          </w:p>
        </w:tc>
        <w:tc>
          <w:tcPr>
            <w:tcW w:w="350" w:type="pct"/>
            <w:shd w:val="clear" w:color="auto" w:fill="92D050"/>
            <w:vAlign w:val="center"/>
          </w:tcPr>
          <w:p w14:paraId="3B1C70AE"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6</w:t>
            </w:r>
          </w:p>
        </w:tc>
        <w:tc>
          <w:tcPr>
            <w:tcW w:w="950" w:type="pct"/>
            <w:shd w:val="clear" w:color="auto" w:fill="92D050"/>
            <w:vAlign w:val="center"/>
          </w:tcPr>
          <w:p w14:paraId="3B1C70AF"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27</w:t>
            </w:r>
          </w:p>
        </w:tc>
        <w:tc>
          <w:tcPr>
            <w:tcW w:w="300" w:type="pct"/>
            <w:shd w:val="clear" w:color="auto" w:fill="92D050"/>
            <w:vAlign w:val="center"/>
          </w:tcPr>
          <w:p w14:paraId="3B1C70B0"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B1"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If “asram:StatusCode” is equal to Value "BL", the following assignment is valid:</w:t>
            </w:r>
          </w:p>
          <w:p w14:paraId="3B1C70B2" w14:textId="77777777" w:rsidR="0065314E" w:rsidRPr="0065314E" w:rsidRDefault="0065314E" w:rsidP="0011025B">
            <w:pPr>
              <w:rPr>
                <w:rFonts w:eastAsia="Times New Roman" w:cs="Arial"/>
                <w:color w:val="000000"/>
                <w:sz w:val="16"/>
                <w:szCs w:val="20"/>
                <w:lang w:eastAsia="de-DE"/>
              </w:rPr>
            </w:pPr>
          </w:p>
          <w:p w14:paraId="3B1C70B3" w14:textId="77777777" w:rsidR="0065314E" w:rsidRPr="0065314E" w:rsidRDefault="0065314E" w:rsidP="0011025B">
            <w:pPr>
              <w:rPr>
                <w:rFonts w:eastAsia="Times New Roman" w:cs="Arial"/>
                <w:color w:val="000000"/>
                <w:sz w:val="16"/>
                <w:szCs w:val="20"/>
                <w:lang w:eastAsia="de-DE"/>
              </w:rPr>
            </w:pPr>
            <w:r w:rsidRPr="0065314E">
              <w:rPr>
                <w:rFonts w:eastAsia="Times New Roman" w:cs="Arial"/>
                <w:color w:val="000000"/>
                <w:sz w:val="16"/>
                <w:szCs w:val="20"/>
                <w:lang w:eastAsia="de-DE"/>
              </w:rPr>
              <w:t>QuantityBlocked: Valuated Stock Level Qty (Blocked stock)</w:t>
            </w:r>
          </w:p>
        </w:tc>
      </w:tr>
      <w:tr w:rsidR="0065314E" w:rsidRPr="007A6D70" w14:paraId="3B1C70BC" w14:textId="77777777" w:rsidTr="0011025B">
        <w:trPr>
          <w:cantSplit/>
          <w:trHeight w:val="340"/>
          <w:jc w:val="center"/>
        </w:trPr>
        <w:tc>
          <w:tcPr>
            <w:tcW w:w="1050" w:type="pct"/>
            <w:shd w:val="clear" w:color="auto" w:fill="C00000"/>
            <w:vAlign w:val="center"/>
          </w:tcPr>
          <w:p w14:paraId="3B1C70B5" w14:textId="77777777" w:rsidR="0065314E" w:rsidRPr="0011025B" w:rsidRDefault="0065314E" w:rsidP="0011025B">
            <w:pPr>
              <w:rPr>
                <w:rFonts w:eastAsia="Times New Roman" w:cs="Arial"/>
                <w:color w:val="FFFFFF" w:themeColor="background1"/>
                <w:sz w:val="16"/>
                <w:szCs w:val="20"/>
                <w:lang w:eastAsia="de-DE"/>
              </w:rPr>
            </w:pPr>
            <w:r w:rsidRPr="0011025B">
              <w:rPr>
                <w:rFonts w:eastAsia="Times New Roman" w:cs="Arial"/>
                <w:bCs/>
                <w:color w:val="FFFFFF" w:themeColor="background1"/>
                <w:sz w:val="16"/>
                <w:szCs w:val="20"/>
                <w:lang w:eastAsia="de-DE"/>
              </w:rPr>
              <w:t>unitCode</w:t>
            </w:r>
          </w:p>
        </w:tc>
        <w:tc>
          <w:tcPr>
            <w:tcW w:w="450" w:type="pct"/>
            <w:shd w:val="clear" w:color="auto" w:fill="C00000"/>
            <w:vAlign w:val="center"/>
          </w:tcPr>
          <w:p w14:paraId="3B1C70B6" w14:textId="77777777" w:rsidR="0065314E" w:rsidRPr="0011025B" w:rsidRDefault="0065314E" w:rsidP="0011025B">
            <w:pPr>
              <w:rPr>
                <w:rFonts w:eastAsia="Times New Roman" w:cs="Arial"/>
                <w:color w:val="FFFFFF" w:themeColor="background1"/>
                <w:sz w:val="16"/>
                <w:szCs w:val="20"/>
                <w:lang w:eastAsia="de-DE"/>
              </w:rPr>
            </w:pPr>
            <w:r w:rsidRPr="0011025B">
              <w:rPr>
                <w:rFonts w:eastAsia="Times New Roman" w:cs="Arial"/>
                <w:color w:val="FFFFFF" w:themeColor="background1"/>
                <w:sz w:val="16"/>
                <w:szCs w:val="20"/>
                <w:lang w:eastAsia="de-DE"/>
              </w:rPr>
              <w:t>String</w:t>
            </w:r>
          </w:p>
        </w:tc>
        <w:tc>
          <w:tcPr>
            <w:tcW w:w="400" w:type="pct"/>
            <w:shd w:val="clear" w:color="auto" w:fill="C00000"/>
            <w:vAlign w:val="center"/>
          </w:tcPr>
          <w:p w14:paraId="3B1C70B7" w14:textId="77777777" w:rsidR="0065314E" w:rsidRPr="0011025B" w:rsidRDefault="0065314E" w:rsidP="0011025B">
            <w:pPr>
              <w:rPr>
                <w:rFonts w:eastAsia="Times New Roman" w:cs="Arial"/>
                <w:color w:val="FFFFFF" w:themeColor="background1"/>
                <w:sz w:val="16"/>
                <w:szCs w:val="20"/>
                <w:lang w:eastAsia="de-DE"/>
              </w:rPr>
            </w:pPr>
            <w:r w:rsidRPr="0011025B">
              <w:rPr>
                <w:rFonts w:eastAsia="Times New Roman" w:cs="Arial"/>
                <w:color w:val="FFFFFF" w:themeColor="background1"/>
                <w:sz w:val="16"/>
                <w:szCs w:val="20"/>
                <w:lang w:eastAsia="de-DE"/>
              </w:rPr>
              <w:t>3</w:t>
            </w:r>
          </w:p>
        </w:tc>
        <w:tc>
          <w:tcPr>
            <w:tcW w:w="350" w:type="pct"/>
            <w:shd w:val="clear" w:color="auto" w:fill="C00000"/>
            <w:vAlign w:val="center"/>
          </w:tcPr>
          <w:p w14:paraId="3B1C70B8" w14:textId="77777777" w:rsidR="0065314E" w:rsidRPr="0011025B" w:rsidRDefault="0065314E" w:rsidP="0011025B">
            <w:pPr>
              <w:rPr>
                <w:rFonts w:eastAsia="Times New Roman" w:cs="Arial"/>
                <w:color w:val="FFFFFF" w:themeColor="background1"/>
                <w:sz w:val="16"/>
                <w:szCs w:val="20"/>
                <w:lang w:eastAsia="de-DE"/>
              </w:rPr>
            </w:pPr>
            <w:r w:rsidRPr="0011025B">
              <w:rPr>
                <w:rFonts w:eastAsia="Times New Roman" w:cs="Arial"/>
                <w:color w:val="FFFFFF" w:themeColor="background1"/>
                <w:sz w:val="16"/>
                <w:szCs w:val="20"/>
                <w:lang w:eastAsia="de-DE"/>
              </w:rPr>
              <w:t>6</w:t>
            </w:r>
          </w:p>
        </w:tc>
        <w:tc>
          <w:tcPr>
            <w:tcW w:w="950" w:type="pct"/>
            <w:shd w:val="clear" w:color="auto" w:fill="C00000"/>
            <w:vAlign w:val="center"/>
          </w:tcPr>
          <w:p w14:paraId="3B1C70B9" w14:textId="77777777" w:rsidR="0065314E" w:rsidRPr="0011025B" w:rsidRDefault="0065314E" w:rsidP="0011025B">
            <w:pPr>
              <w:rPr>
                <w:rFonts w:eastAsia="Times New Roman" w:cs="Arial"/>
                <w:color w:val="FFFFFF" w:themeColor="background1"/>
                <w:sz w:val="16"/>
                <w:szCs w:val="20"/>
                <w:lang w:eastAsia="de-DE"/>
              </w:rPr>
            </w:pPr>
            <w:r w:rsidRPr="0011025B">
              <w:rPr>
                <w:rFonts w:eastAsia="Times New Roman" w:cs="Arial"/>
                <w:color w:val="FFFFFF" w:themeColor="background1"/>
                <w:sz w:val="16"/>
                <w:szCs w:val="20"/>
                <w:lang w:eastAsia="de-DE"/>
              </w:rPr>
              <w:t>PCE</w:t>
            </w:r>
          </w:p>
        </w:tc>
        <w:tc>
          <w:tcPr>
            <w:tcW w:w="300" w:type="pct"/>
            <w:shd w:val="clear" w:color="auto" w:fill="C00000"/>
            <w:vAlign w:val="center"/>
          </w:tcPr>
          <w:p w14:paraId="3B1C70BA" w14:textId="77777777" w:rsidR="0065314E" w:rsidRPr="0011025B" w:rsidRDefault="0065314E" w:rsidP="0011025B">
            <w:pPr>
              <w:rPr>
                <w:rFonts w:eastAsia="Times New Roman" w:cs="Arial"/>
                <w:color w:val="FFFFFF" w:themeColor="background1"/>
                <w:sz w:val="16"/>
                <w:szCs w:val="20"/>
                <w:lang w:eastAsia="de-DE"/>
              </w:rPr>
            </w:pPr>
            <w:r w:rsidRPr="0011025B">
              <w:rPr>
                <w:rFonts w:eastAsia="Times New Roman" w:cs="Arial"/>
                <w:color w:val="FFFFFF" w:themeColor="background1"/>
                <w:sz w:val="16"/>
                <w:szCs w:val="20"/>
                <w:lang w:eastAsia="de-DE"/>
              </w:rPr>
              <w:t>M</w:t>
            </w:r>
          </w:p>
        </w:tc>
        <w:tc>
          <w:tcPr>
            <w:tcW w:w="1500" w:type="pct"/>
            <w:shd w:val="clear" w:color="auto" w:fill="C00000"/>
            <w:vAlign w:val="center"/>
          </w:tcPr>
          <w:p w14:paraId="3B1C70BB" w14:textId="77777777" w:rsidR="0065314E" w:rsidRPr="0011025B" w:rsidRDefault="0065314E" w:rsidP="0011025B">
            <w:pPr>
              <w:rPr>
                <w:rFonts w:eastAsia="Times New Roman" w:cs="Arial"/>
                <w:color w:val="FFFFFF" w:themeColor="background1"/>
                <w:sz w:val="16"/>
                <w:szCs w:val="20"/>
                <w:lang w:eastAsia="de-DE"/>
              </w:rPr>
            </w:pPr>
            <w:r w:rsidRPr="0011025B">
              <w:rPr>
                <w:rFonts w:eastAsia="Times New Roman" w:cs="Arial"/>
                <w:color w:val="FFFFFF" w:themeColor="background1"/>
                <w:sz w:val="16"/>
                <w:szCs w:val="20"/>
                <w:lang w:eastAsia="de-DE"/>
              </w:rPr>
              <w:t>UnitOfMeasure(UOM)</w:t>
            </w:r>
          </w:p>
        </w:tc>
      </w:tr>
    </w:tbl>
    <w:p w14:paraId="3B1C70BD" w14:textId="77777777" w:rsidR="0011025B" w:rsidRDefault="0011025B" w:rsidP="0011025B"/>
    <w:p w14:paraId="3B1C70BE" w14:textId="77777777" w:rsidR="0011025B" w:rsidRDefault="0011025B">
      <w:r>
        <w:br w:type="page"/>
      </w:r>
    </w:p>
    <w:p w14:paraId="3B1C70BF" w14:textId="77777777" w:rsidR="00C85824" w:rsidRDefault="00C85824" w:rsidP="001642EB">
      <w:pPr>
        <w:pStyle w:val="berschrift4"/>
        <w:ind w:left="851" w:hanging="851"/>
      </w:pPr>
      <w:bookmarkStart w:id="69" w:name="_Toc319064779"/>
      <w:r w:rsidRPr="008023FF">
        <w:t>asram:</w:t>
      </w:r>
      <w:r w:rsidRPr="00C85824">
        <w:t>Spec</w:t>
      </w:r>
      <w:r w:rsidR="00871F53">
        <w:t>ifiedCISupplyChain</w:t>
      </w:r>
      <w:r w:rsidRPr="00C85824">
        <w:t>Schedule</w:t>
      </w:r>
      <w:bookmarkEnd w:id="69"/>
    </w:p>
    <w:p w14:paraId="3B1C70C0" w14:textId="77777777" w:rsidR="00026C11" w:rsidRPr="00026C11" w:rsidRDefault="00026C11" w:rsidP="00026C11"/>
    <w:p w14:paraId="3B1C70C1" w14:textId="77777777" w:rsidR="00C85824" w:rsidRDefault="00026C11" w:rsidP="00026C11">
      <w:r>
        <w:rPr>
          <w:noProof/>
          <w:lang w:eastAsia="zh-TW"/>
        </w:rPr>
        <mc:AlternateContent>
          <mc:Choice Requires="wpg">
            <w:drawing>
              <wp:inline distT="0" distB="0" distL="0" distR="0" wp14:anchorId="3B1C712A" wp14:editId="3B1C712B">
                <wp:extent cx="6572250" cy="493395"/>
                <wp:effectExtent l="0" t="0" r="19050" b="1905"/>
                <wp:docPr id="6259" name="Gruppieren 6259"/>
                <wp:cNvGraphicFramePr/>
                <a:graphic xmlns:a="http://schemas.openxmlformats.org/drawingml/2006/main">
                  <a:graphicData uri="http://schemas.microsoft.com/office/word/2010/wordprocessingGroup">
                    <wpg:wgp>
                      <wpg:cNvGrpSpPr/>
                      <wpg:grpSpPr>
                        <a:xfrm>
                          <a:off x="0" y="0"/>
                          <a:ext cx="6572250" cy="493395"/>
                          <a:chOff x="0" y="0"/>
                          <a:chExt cx="6572250" cy="493395"/>
                        </a:xfrm>
                      </wpg:grpSpPr>
                      <wpg:grpSp>
                        <wpg:cNvPr id="14" name="Group 245"/>
                        <wpg:cNvGrpSpPr>
                          <a:grpSpLocks/>
                        </wpg:cNvGrpSpPr>
                        <wpg:grpSpPr bwMode="auto">
                          <a:xfrm>
                            <a:off x="6381750" y="85725"/>
                            <a:ext cx="190500" cy="166370"/>
                            <a:chOff x="6283" y="5431"/>
                            <a:chExt cx="300" cy="262"/>
                          </a:xfrm>
                        </wpg:grpSpPr>
                        <wps:wsp>
                          <wps:cNvPr id="15" name="Rectangle 24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6" name="AutoShape 24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24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8" name="Rectangle 249"/>
                        <wps:cNvSpPr>
                          <a:spLocks noChangeArrowheads="1"/>
                        </wps:cNvSpPr>
                        <wps:spPr bwMode="auto">
                          <a:xfrm>
                            <a:off x="390525" y="0"/>
                            <a:ext cx="2790825" cy="344805"/>
                          </a:xfrm>
                          <a:prstGeom prst="rect">
                            <a:avLst/>
                          </a:prstGeom>
                          <a:solidFill>
                            <a:srgbClr val="8DB3E2"/>
                          </a:solidFill>
                          <a:ln w="25400">
                            <a:solidFill>
                              <a:srgbClr val="000000"/>
                            </a:solidFill>
                            <a:miter lim="800000"/>
                            <a:headEnd/>
                            <a:tailEnd/>
                          </a:ln>
                        </wps:spPr>
                        <wps:txbx>
                          <w:txbxContent>
                            <w:p w14:paraId="3B1C7233" w14:textId="77777777" w:rsidR="00413327" w:rsidRPr="00D7067B" w:rsidRDefault="00413327" w:rsidP="00D7067B">
                              <w:pPr>
                                <w:rPr>
                                  <w:szCs w:val="20"/>
                                </w:rPr>
                              </w:pPr>
                              <w:r>
                                <w:rPr>
                                  <w:rFonts w:cs="Arial"/>
                                  <w:b/>
                                  <w:bCs/>
                                  <w:szCs w:val="20"/>
                                </w:rPr>
                                <w:t>asram:</w:t>
                              </w:r>
                              <w:r>
                                <w:rPr>
                                  <w:b/>
                                  <w:szCs w:val="20"/>
                                </w:rPr>
                                <w:t>Specified CISupplyChain</w:t>
                              </w:r>
                              <w:r w:rsidRPr="00871F53">
                                <w:rPr>
                                  <w:b/>
                                  <w:szCs w:val="20"/>
                                </w:rPr>
                                <w:t>Schedule</w:t>
                              </w:r>
                            </w:p>
                          </w:txbxContent>
                        </wps:txbx>
                        <wps:bodyPr rot="0" vert="horz" wrap="square" lIns="91440" tIns="45720" rIns="91440" bIns="45720" anchor="t" anchorCtr="0" upright="1">
                          <a:noAutofit/>
                        </wps:bodyPr>
                      </wps:wsp>
                      <wps:wsp>
                        <wps:cNvPr id="19" name="AutoShape 250"/>
                        <wps:cNvCnPr>
                          <a:cxnSpLocks noChangeShapeType="1"/>
                        </wps:cNvCnPr>
                        <wps:spPr bwMode="auto">
                          <a:xfrm>
                            <a:off x="338137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 name="Rectangle 252"/>
                        <wps:cNvSpPr>
                          <a:spLocks noChangeArrowheads="1"/>
                        </wps:cNvSpPr>
                        <wps:spPr bwMode="auto">
                          <a:xfrm>
                            <a:off x="3952875" y="0"/>
                            <a:ext cx="24288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34" w14:textId="77777777" w:rsidR="00413327" w:rsidRPr="00D7067B" w:rsidRDefault="00413327" w:rsidP="00D7067B">
                              <w:r w:rsidRPr="00DC42C5">
                                <w:rPr>
                                  <w:rFonts w:cs="Arial"/>
                                  <w:bCs/>
                                  <w:szCs w:val="20"/>
                                </w:rPr>
                                <w:t>asram</w:t>
                              </w:r>
                              <w:r>
                                <w:t>:</w:t>
                              </w:r>
                              <w:r>
                                <w:rPr>
                                  <w:rFonts w:cs="Arial"/>
                                  <w:bCs/>
                                  <w:szCs w:val="20"/>
                                </w:rPr>
                                <w:t>SpecifiedCISupplyChain</w:t>
                              </w:r>
                              <w:r w:rsidRPr="00914EBE">
                                <w:rPr>
                                  <w:rFonts w:cs="Arial"/>
                                  <w:bCs/>
                                  <w:szCs w:val="20"/>
                                </w:rPr>
                                <w:t>Event</w:t>
                              </w:r>
                            </w:p>
                          </w:txbxContent>
                        </wps:txbx>
                        <wps:bodyPr rot="0" vert="horz" wrap="square" lIns="91440" tIns="45720" rIns="91440" bIns="45720" anchor="t" anchorCtr="0" upright="1">
                          <a:noAutofit/>
                        </wps:bodyPr>
                      </wps:wsp>
                      <wps:wsp>
                        <wps:cNvPr id="22" name="Rectangle 253"/>
                        <wps:cNvSpPr>
                          <a:spLocks noChangeArrowheads="1"/>
                        </wps:cNvSpPr>
                        <wps:spPr bwMode="auto">
                          <a:xfrm>
                            <a:off x="319087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3" name="AutoShape 254"/>
                        <wps:cNvCnPr>
                          <a:cxnSpLocks noChangeShapeType="1"/>
                        </wps:cNvCnPr>
                        <wps:spPr bwMode="auto">
                          <a:xfrm>
                            <a:off x="318135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57" name="Rechteck 6257"/>
                        <wps:cNvSpPr>
                          <a:spLocks noChangeArrowheads="1"/>
                        </wps:cNvSpPr>
                        <wps:spPr bwMode="auto">
                          <a:xfrm>
                            <a:off x="0" y="4762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35" w14:textId="77777777" w:rsidR="00413327" w:rsidRDefault="00413327" w:rsidP="00026C1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58" name="Rechteck 6258"/>
                        <wps:cNvSpPr>
                          <a:spLocks noChangeArrowheads="1"/>
                        </wps:cNvSpPr>
                        <wps:spPr bwMode="auto">
                          <a:xfrm>
                            <a:off x="3600450" y="20002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36" w14:textId="77777777" w:rsidR="00413327" w:rsidRDefault="00413327" w:rsidP="00026C1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259" o:spid="_x0000_s1598" style="width:517.5pt;height:38.85pt;mso-position-horizontal-relative:char;mso-position-vertical-relative:line" coordsize="65722,4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">
                <v:group id="Group 245" o:spid="_x0000_s1599" style="position:absolute;left:63817;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rect id="Rectangle 246" o:spid="_x0000_s160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j98EA&#10;AADbAAAADwAAAGRycy9kb3ducmV2LnhtbERP22oCMRB9F/oPYQq+aVZBK6tRpFAqiNB6eR824+7i&#10;ZrJNshr9+qZQ8G0O5zqLVTSNuJLztWUFo2EGgriwuuZSwfHwMZiB8AFZY2OZFNzJw2r50ltgru2N&#10;v+m6D6VIIexzVFCF0OZS+qIig35oW+LEna0zGBJ0pdQObyncNHKcZVNpsObUUGFL7xUVl31nFLS7&#10;Sff59rN1j9Os+ypwG20YR6X6r3E9BxEohqf4373Raf4E/n5JB8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qI/fBAAAA2wAAAA8AAAAAAAAAAAAAAAAAmAIAAGRycy9kb3du&#10;cmV2LnhtbFBLBQYAAAAABAAEAPUAAACGAwAAAAA=&#10;" strokeweight="2pt"/>
                  <v:shape id="AutoShape 247" o:spid="_x0000_s160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eWcr4AAADbAAAADwAAAGRycy9kb3ducmV2LnhtbERPTYvCMBC9C/sfwizsTVMX0VKbiiws&#10;eK2K56EZ22IzqU1qs/9+Iwje5vE+J98F04kHDa61rGC5SEAQV1a3XCs4n37nKQjnkTV2lknBHznY&#10;FR+zHDNtJy7pcfS1iCHsMlTQeN9nUrqqIYNuYXviyF3tYNBHONRSDzjFcNPJ7yRZS4Mtx4YGe/pp&#10;qLodR6OgLO/1ZXRh2qfXsFmd9cok40Gpr8+w34LwFPxb/HIfdJy/hucv8QBZ/A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Xl5ZyvgAAANsAAAAPAAAAAAAAAAAAAAAAAKEC&#10;AABkcnMvZG93bnJldi54bWxQSwUGAAAAAAQABAD5AAAAjAMAAAAA&#10;" strokeweight="1.25pt"/>
                  <v:shape id="AutoShape 248" o:spid="_x0000_s160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NOzMQAAADbAAAADwAAAGRycy9kb3ducmV2LnhtbERPS2vCQBC+F/wPywi91Y1CVVJXEbXQ&#10;QxXi49DbNDtNgtnZkF2T1F/vCoK3+fieM1t0phQN1a6wrGA4iEAQp1YXnCk4Hj7fpiCcR9ZYWiYF&#10;/+RgMe+9zDDWtuWEmr3PRAhhF6OC3PsqltKlORl0A1sRB+7P1gZ9gHUmdY1tCDelHEXRWBosODTk&#10;WNEqp/S8vxgF75f292c85GS53axPybVJd+fTt1Kv/W75AcJT55/ih/tLh/kTuP8SDp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k07MxAAAANsAAAAPAAAAAAAAAAAA&#10;AAAAAKECAABkcnMvZG93bnJldi54bWxQSwUGAAAAAAQABAD5AAAAkgMAAAAA&#10;" strokeweight="1.25pt"/>
                </v:group>
                <v:rect id="Rectangle 249" o:spid="_x0000_s1603" style="position:absolute;left:3905;width:279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XDHcQA&#10;AADbAAAADwAAAGRycy9kb3ducmV2LnhtbESPQWvDMAyF74X9B6PBbq2zHsqW1i2loxB6GKwr7KrF&#10;ahwayyF2kyy/fjoMdpN4T+992uxG36ieulgHNvC8yEARl8HWXBm4fB7nL6BiQrbYBCYDPxRht32Y&#10;bTC3YeAP6s+pUhLCMUcDLqU21zqWjjzGRWiJRbuGzmOStau07XCQcN/oZZattMeapcFhSwdH5e18&#10;9wbe7l/uOAUXT+9UT/Ybw+F1WRjz9Dju16ASjenf/HddWMEXWPlFBt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1wx3EAAAA2wAAAA8AAAAAAAAAAAAAAAAAmAIAAGRycy9k&#10;b3ducmV2LnhtbFBLBQYAAAAABAAEAPUAAACJAwAAAAA=&#10;" fillcolor="#8db3e2" strokeweight="2pt">
                  <v:textbox>
                    <w:txbxContent>
                      <w:p w:rsidR="001767C7" w:rsidRPr="00D7067B" w:rsidRDefault="001767C7" w:rsidP="00D7067B">
                        <w:pPr>
                          <w:rPr>
                            <w:szCs w:val="20"/>
                          </w:rPr>
                        </w:pPr>
                        <w:proofErr w:type="spellStart"/>
                        <w:proofErr w:type="gramStart"/>
                        <w:r>
                          <w:rPr>
                            <w:rFonts w:cs="Arial"/>
                            <w:b/>
                            <w:bCs/>
                            <w:szCs w:val="20"/>
                          </w:rPr>
                          <w:t>asram:</w:t>
                        </w:r>
                        <w:proofErr w:type="gramEnd"/>
                        <w:r>
                          <w:rPr>
                            <w:b/>
                            <w:szCs w:val="20"/>
                          </w:rPr>
                          <w:t>Specified</w:t>
                        </w:r>
                        <w:proofErr w:type="spellEnd"/>
                        <w:r>
                          <w:rPr>
                            <w:b/>
                            <w:szCs w:val="20"/>
                          </w:rPr>
                          <w:t xml:space="preserve"> </w:t>
                        </w:r>
                        <w:proofErr w:type="spellStart"/>
                        <w:r>
                          <w:rPr>
                            <w:b/>
                            <w:szCs w:val="20"/>
                          </w:rPr>
                          <w:t>CISupplyChain</w:t>
                        </w:r>
                        <w:r w:rsidRPr="00871F53">
                          <w:rPr>
                            <w:b/>
                            <w:szCs w:val="20"/>
                          </w:rPr>
                          <w:t>Schedule</w:t>
                        </w:r>
                        <w:proofErr w:type="spellEnd"/>
                      </w:p>
                    </w:txbxContent>
                  </v:textbox>
                </v:rect>
                <v:shape id="AutoShape 250" o:spid="_x0000_s1604" type="#_x0000_t32" style="position:absolute;left:33813;top:1905;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zFEMAAAADbAAAADwAAAGRycy9kb3ducmV2LnhtbERP24rCMBB9X/Afwgi+rakirlajiCCK&#10;4IoX9HVoxrbYTEoTa/17s7Dg2xzOdabzxhSipsrllhX0uhEI4sTqnFMF59PqewTCeWSNhWVS8CIH&#10;81nra4qxtk8+UH30qQgh7GJUkHlfxlK6JCODrmtL4sDdbGXQB1ilUlf4DOGmkP0oGkqDOYeGDEta&#10;ZpTcjw+joN5ffn9WZb3e+/QyOGwH4yuanVKddrOYgPDU+I/4373RYf4Y/n4JB8jZ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lMxRDAAAAA2wAAAA8AAAAAAAAAAAAAAAAA&#10;oQIAAGRycy9kb3ducmV2LnhtbFBLBQYAAAAABAAEAPkAAACOAwAAAAA=&#10;" strokeweight="2pt"/>
                <v:rect id="Rectangle 252" o:spid="_x0000_s1605" style="position:absolute;left:39528;width:242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bnEsMA&#10;AADbAAAADwAAAGRycy9kb3ducmV2LnhtbESPQWsCMRCF7wX/QxjBS9HsSqmyGkUs0tJTdxXPw2bc&#10;XdxMliTV+O+bQqHHx5v3vXnrbTS9uJHznWUF+SwDQVxb3XGj4HQ8TJcgfEDW2FsmBQ/ysN2MntZY&#10;aHvnkm5VaESCsC9QQRvCUEjp65YM+pkdiJN3sc5gSNI1Uju8J7jp5TzLXqXBjlNDiwPtW6qv1bdJ&#10;b+SxPFfvzw/7ad/KLtfu5SsulJqM424FIlAM/8d/6Q+tYJ7D75YEAL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bnEsMAAADbAAAADwAAAAAAAAAAAAAAAACYAgAAZHJzL2Rv&#10;d25yZXYueG1sUEsFBgAAAAAEAAQA9QAAAIgDAAAAAA==&#10;" filled="f" fillcolor="#8db3e2" strokeweight="2pt">
                  <v:textbox>
                    <w:txbxContent>
                      <w:p w:rsidR="001767C7" w:rsidRPr="00D7067B" w:rsidRDefault="001767C7" w:rsidP="00D7067B">
                        <w:proofErr w:type="spellStart"/>
                        <w:proofErr w:type="gramStart"/>
                        <w:r w:rsidRPr="00DC42C5">
                          <w:rPr>
                            <w:rFonts w:cs="Arial"/>
                            <w:bCs/>
                            <w:szCs w:val="20"/>
                          </w:rPr>
                          <w:t>asram</w:t>
                        </w:r>
                        <w:r>
                          <w:t>:</w:t>
                        </w:r>
                        <w:proofErr w:type="gramEnd"/>
                        <w:r>
                          <w:rPr>
                            <w:rFonts w:cs="Arial"/>
                            <w:bCs/>
                            <w:szCs w:val="20"/>
                          </w:rPr>
                          <w:t>SpecifiedCISupplyChain</w:t>
                        </w:r>
                        <w:r w:rsidRPr="00914EBE">
                          <w:rPr>
                            <w:rFonts w:cs="Arial"/>
                            <w:bCs/>
                            <w:szCs w:val="20"/>
                          </w:rPr>
                          <w:t>Event</w:t>
                        </w:r>
                        <w:proofErr w:type="spellEnd"/>
                      </w:p>
                    </w:txbxContent>
                  </v:textbox>
                </v:rect>
                <v:rect id="Rectangle 253" o:spid="_x0000_s1606" style="position:absolute;left:31908;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9xPsMA&#10;AADbAAAADwAAAGRycy9kb3ducmV2LnhtbESPUWvCMBSF3wX/Q7iCb5paUEtnlCGMDUSYTt8vzV1b&#10;1tx0SarZfv0yGOzxcM75Dmezi6YTN3K+taxgMc9AEFdWt1wruLw9zQoQPiBr7CyTgi/ysNuORxss&#10;tb3ziW7nUIsEYV+igiaEvpTSVw0Z9HPbEyfv3TqDIUlXS+3wnuCmk3mWraTBltNCgz3tG6o+zoNR&#10;0B+Xw/P68+C+r8XwWuEh2pBHpaaT+PgAIlAM/+G/9otWkOfw+yX9A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9xPsMAAADbAAAADwAAAAAAAAAAAAAAAACYAgAAZHJzL2Rv&#10;d25yZXYueG1sUEsFBgAAAAAEAAQA9QAAAIgDAAAAAA==&#10;" strokeweight="2pt"/>
                <v:shape id="AutoShape 254" o:spid="_x0000_s1607" type="#_x0000_t32" style="position:absolute;left:31813;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g4R8QAAADbAAAADwAAAGRycy9kb3ducmV2LnhtbESPW4vCMBSE3wX/QziCb5p6YdVqFBHE&#10;RdgVL+jroTm2xeakNLF2/71ZWNjHYWa+YRarxhSipsrllhUM+hEI4sTqnFMFl/O2NwXhPLLGwjIp&#10;+CEHq2W7tcBY2xcfqT75VAQIuxgVZN6XsZQuycig69uSOHh3Wxn0QVap1BW+AtwUchhFH9JgzmEh&#10;w5I2GSWP09MoqA/X78m2rHcHn17Hx/14dkPzpVS306znIDw1/j/81/7UCoYj+P0SfoBc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yDhHxAAAANsAAAAPAAAAAAAAAAAA&#10;AAAAAKECAABkcnMvZG93bnJldi54bWxQSwUGAAAAAAQABAD5AAAAkgMAAAAA&#10;" strokeweight="2pt"/>
                <v:rect id="Rechteck 6257" o:spid="_x0000_s1608" style="position:absolute;top:476;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8nTcYA&#10;AADdAAAADwAAAGRycy9kb3ducmV2LnhtbESPQWvCQBSE74L/YXlCL6VuFGpLdBURxFAEMVbPj+xr&#10;Epp9G7PbJP57Vyh4HGbmG2ax6k0lWmpcaVnBZByBIM6sLjlX8H3avn2CcB5ZY2WZFNzIwWo5HCww&#10;1rbjI7Wpz0WAsItRQeF9HUvpsoIMurGtiYP3YxuDPsgml7rBLsBNJadRNJMGSw4LBda0KSj7Tf+M&#10;gi47tJfTficPr5fE8jW5btLzl1Ivo349B+Gp98/wfzvRCmbT9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8nTcYAAADdAAAADwAAAAAAAAAAAAAAAACYAgAAZHJz&#10;L2Rvd25yZXYueG1sUEsFBgAAAAAEAAQA9QAAAIsDAAAAAA==&#10;" filled="f" stroked="f">
                  <v:textbox>
                    <w:txbxContent>
                      <w:p w:rsidR="001767C7" w:rsidRDefault="001767C7" w:rsidP="00026C11">
                        <w:pPr>
                          <w:rPr>
                            <w:rFonts w:cs="Arial"/>
                            <w:b/>
                            <w:sz w:val="24"/>
                            <w:szCs w:val="24"/>
                            <w:lang w:val="de-DE"/>
                          </w:rPr>
                        </w:pPr>
                        <w:r>
                          <w:rPr>
                            <w:rFonts w:cs="Arial"/>
                            <w:b/>
                            <w:sz w:val="24"/>
                            <w:szCs w:val="24"/>
                            <w:lang w:val="de-DE"/>
                          </w:rPr>
                          <w:t>0..*</w:t>
                        </w:r>
                      </w:p>
                    </w:txbxContent>
                  </v:textbox>
                </v:rect>
                <v:rect id="Rechteck 6258" o:spid="_x0000_s1609" style="position:absolute;left:36004;top:2000;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zP8MA&#10;AADdAAAADwAAAGRycy9kb3ducmV2LnhtbERPy2qDQBTdF/IPww1kU5qxQkOwmYQghEopSM1jfXFu&#10;VercUWei9u87i0KXh/PeHWbTipEG11hW8LyOQBCXVjdcKbicT09bEM4ja2wtk4IfcnDYLx52mGg7&#10;8SeNha9ECGGXoILa+y6R0pU1GXRr2xEH7ssOBn2AQyX1gFMIN62Mo2gjDTYcGmrsKK2p/C7uRsFU&#10;5uPt/PEm88dbZrnP+rS4viu1Ws7HVxCeZv8v/nNnWsEmfglz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CzP8MAAADdAAAADwAAAAAAAAAAAAAAAACYAgAAZHJzL2Rv&#10;d25yZXYueG1sUEsFBgAAAAAEAAQA9QAAAIgDAAAAAA==&#10;" filled="f" stroked="f">
                  <v:textbox>
                    <w:txbxContent>
                      <w:p w:rsidR="001767C7" w:rsidRDefault="001767C7" w:rsidP="00026C11">
                        <w:pPr>
                          <w:rPr>
                            <w:rFonts w:cs="Arial"/>
                            <w:b/>
                            <w:sz w:val="24"/>
                            <w:szCs w:val="24"/>
                            <w:lang w:val="de-DE"/>
                          </w:rPr>
                        </w:pPr>
                        <w:r>
                          <w:rPr>
                            <w:rFonts w:cs="Arial"/>
                            <w:b/>
                            <w:sz w:val="24"/>
                            <w:szCs w:val="24"/>
                            <w:lang w:val="de-DE"/>
                          </w:rPr>
                          <w:t>0..*</w:t>
                        </w:r>
                      </w:p>
                    </w:txbxContent>
                  </v:textbox>
                </v:rect>
                <w10:anchorlock/>
              </v:group>
            </w:pict>
          </mc:Fallback>
        </mc:AlternateContent>
      </w:r>
    </w:p>
    <w:p w14:paraId="3B1C70C2" w14:textId="77777777" w:rsidR="00026C11" w:rsidRDefault="00026C11" w:rsidP="00026C11"/>
    <w:p w14:paraId="3B1C70C3" w14:textId="77777777" w:rsidR="00914EBE" w:rsidRDefault="00914EBE" w:rsidP="001642EB">
      <w:pPr>
        <w:pStyle w:val="berschrift5"/>
      </w:pPr>
      <w:bookmarkStart w:id="70" w:name="_Toc319064780"/>
      <w:r w:rsidRPr="008023FF">
        <w:t>asram:</w:t>
      </w:r>
      <w:r w:rsidR="00871F53">
        <w:t>SpecifiedCISupplyChain</w:t>
      </w:r>
      <w:r w:rsidRPr="00914EBE">
        <w:t>Event</w:t>
      </w:r>
      <w:bookmarkEnd w:id="70"/>
    </w:p>
    <w:p w14:paraId="3B1C70C4" w14:textId="77777777" w:rsidR="00026C11" w:rsidRPr="00026C11" w:rsidRDefault="00026C11" w:rsidP="00026C11"/>
    <w:p w14:paraId="3B1C70C5" w14:textId="77777777" w:rsidR="008D089B" w:rsidRDefault="00026C11" w:rsidP="00026C11">
      <w:r>
        <w:rPr>
          <w:noProof/>
          <w:lang w:eastAsia="zh-TW"/>
        </w:rPr>
        <mc:AlternateContent>
          <mc:Choice Requires="wpg">
            <w:drawing>
              <wp:inline distT="0" distB="0" distL="0" distR="0" wp14:anchorId="3B1C712C" wp14:editId="3B1C712D">
                <wp:extent cx="6960870" cy="674370"/>
                <wp:effectExtent l="0" t="0" r="11430" b="0"/>
                <wp:docPr id="6263" name="Gruppieren 6263"/>
                <wp:cNvGraphicFramePr/>
                <a:graphic xmlns:a="http://schemas.openxmlformats.org/drawingml/2006/main">
                  <a:graphicData uri="http://schemas.microsoft.com/office/word/2010/wordprocessingGroup">
                    <wpg:wgp>
                      <wpg:cNvGrpSpPr/>
                      <wpg:grpSpPr>
                        <a:xfrm>
                          <a:off x="0" y="0"/>
                          <a:ext cx="6960870" cy="674370"/>
                          <a:chOff x="0" y="0"/>
                          <a:chExt cx="6960870" cy="674370"/>
                        </a:xfrm>
                      </wpg:grpSpPr>
                      <wps:wsp>
                        <wps:cNvPr id="4" name="Rectangle 664"/>
                        <wps:cNvSpPr>
                          <a:spLocks noChangeArrowheads="1"/>
                        </wps:cNvSpPr>
                        <wps:spPr bwMode="auto">
                          <a:xfrm>
                            <a:off x="5876925"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37" w14:textId="77777777" w:rsidR="00413327" w:rsidRPr="0092092D" w:rsidRDefault="00413327" w:rsidP="00026C11">
                              <w:r>
                                <w:rPr>
                                  <w:rFonts w:cs="Arial"/>
                                  <w:bCs/>
                                  <w:szCs w:val="20"/>
                                </w:rPr>
                                <w:t>attributes</w:t>
                              </w:r>
                            </w:p>
                            <w:p w14:paraId="3B1C7238" w14:textId="77777777" w:rsidR="00413327" w:rsidRDefault="00413327" w:rsidP="00026C11">
                              <w:pPr>
                                <w:rPr>
                                  <w:noProof/>
                                  <w:lang w:val="de-DE" w:eastAsia="de-DE"/>
                                </w:rPr>
                              </w:pPr>
                            </w:p>
                            <w:p w14:paraId="3B1C7239" w14:textId="77777777" w:rsidR="00413327" w:rsidRPr="00C9342C" w:rsidRDefault="00413327" w:rsidP="00026C11"/>
                          </w:txbxContent>
                        </wps:txbx>
                        <wps:bodyPr rot="0" vert="horz" wrap="square" lIns="91440" tIns="45720" rIns="91440" bIns="45720" anchor="t" anchorCtr="0" upright="1">
                          <a:noAutofit/>
                        </wps:bodyPr>
                      </wps:wsp>
                      <wps:wsp>
                        <wps:cNvPr id="5" name="Rectangle 665"/>
                        <wps:cNvSpPr>
                          <a:spLocks noChangeArrowheads="1"/>
                        </wps:cNvSpPr>
                        <wps:spPr bwMode="auto">
                          <a:xfrm>
                            <a:off x="5876925" y="247650"/>
                            <a:ext cx="1083945" cy="297815"/>
                          </a:xfrm>
                          <a:prstGeom prst="rect">
                            <a:avLst/>
                          </a:prstGeom>
                          <a:solidFill>
                            <a:srgbClr val="FFFFFF"/>
                          </a:solidFill>
                          <a:ln w="9525">
                            <a:solidFill>
                              <a:srgbClr val="000000"/>
                            </a:solidFill>
                            <a:miter lim="800000"/>
                            <a:headEnd/>
                            <a:tailEnd/>
                          </a:ln>
                        </wps:spPr>
                        <wps:txbx>
                          <w:txbxContent>
                            <w:p w14:paraId="3B1C723A" w14:textId="77777777" w:rsidR="00413327" w:rsidRDefault="00413327" w:rsidP="00026C11">
                              <w:r>
                                <w:t>unitCode</w:t>
                              </w:r>
                            </w:p>
                          </w:txbxContent>
                        </wps:txbx>
                        <wps:bodyPr rot="0" vert="horz" wrap="square" lIns="91440" tIns="45720" rIns="91440" bIns="45720" anchor="t" anchorCtr="0" upright="1">
                          <a:noAutofit/>
                        </wps:bodyPr>
                      </wps:wsp>
                      <wps:wsp>
                        <wps:cNvPr id="6" name="AutoShape 666"/>
                        <wps:cNvCnPr>
                          <a:cxnSpLocks noChangeShapeType="1"/>
                        </wps:cNvCnPr>
                        <wps:spPr bwMode="auto">
                          <a:xfrm>
                            <a:off x="5543550" y="37147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78"/>
                        <wps:cNvSpPr>
                          <a:spLocks noChangeArrowheads="1"/>
                        </wps:cNvSpPr>
                        <wps:spPr bwMode="auto">
                          <a:xfrm>
                            <a:off x="381000" y="200025"/>
                            <a:ext cx="2490470" cy="344805"/>
                          </a:xfrm>
                          <a:prstGeom prst="rect">
                            <a:avLst/>
                          </a:prstGeom>
                          <a:solidFill>
                            <a:srgbClr val="8DB3E2"/>
                          </a:solidFill>
                          <a:ln w="25400">
                            <a:solidFill>
                              <a:srgbClr val="000000"/>
                            </a:solidFill>
                            <a:miter lim="800000"/>
                            <a:headEnd/>
                            <a:tailEnd/>
                          </a:ln>
                        </wps:spPr>
                        <wps:txbx>
                          <w:txbxContent>
                            <w:p w14:paraId="3B1C723B" w14:textId="77777777" w:rsidR="00413327" w:rsidRPr="00871F53" w:rsidRDefault="00413327" w:rsidP="00026C11">
                              <w:pPr>
                                <w:rPr>
                                  <w:b/>
                                  <w:szCs w:val="20"/>
                                </w:rPr>
                              </w:pPr>
                              <w:r w:rsidRPr="00871F53">
                                <w:rPr>
                                  <w:rFonts w:cs="Arial"/>
                                  <w:b/>
                                  <w:bCs/>
                                  <w:szCs w:val="20"/>
                                </w:rPr>
                                <w:t>asram:</w:t>
                              </w:r>
                              <w:r>
                                <w:rPr>
                                  <w:b/>
                                  <w:szCs w:val="20"/>
                                </w:rPr>
                                <w:t>Specified CISupplyChain</w:t>
                              </w:r>
                              <w:r w:rsidRPr="00871F53">
                                <w:rPr>
                                  <w:b/>
                                  <w:szCs w:val="20"/>
                                </w:rPr>
                                <w:t>Event</w:t>
                              </w:r>
                            </w:p>
                          </w:txbxContent>
                        </wps:txbx>
                        <wps:bodyPr rot="0" vert="horz" wrap="square" lIns="91440" tIns="45720" rIns="91440" bIns="45720" anchor="t" anchorCtr="0" upright="1">
                          <a:noAutofit/>
                        </wps:bodyPr>
                      </wps:wsp>
                      <wps:wsp>
                        <wps:cNvPr id="8" name="AutoShape 79"/>
                        <wps:cNvCnPr>
                          <a:cxnSpLocks noChangeShapeType="1"/>
                        </wps:cNvCnPr>
                        <wps:spPr bwMode="auto">
                          <a:xfrm>
                            <a:off x="3076575" y="390525"/>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 name="Rectangle 81"/>
                        <wps:cNvSpPr>
                          <a:spLocks noChangeArrowheads="1"/>
                        </wps:cNvSpPr>
                        <wps:spPr bwMode="auto">
                          <a:xfrm>
                            <a:off x="3648075" y="200025"/>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3B1C723C" w14:textId="77777777" w:rsidR="00413327" w:rsidRPr="00C9342C" w:rsidRDefault="00413327" w:rsidP="00026C11">
                              <w:r>
                                <w:rPr>
                                  <w:rFonts w:cs="Arial"/>
                                  <w:bCs/>
                                  <w:szCs w:val="20"/>
                                </w:rPr>
                                <w:t>a</w:t>
                              </w:r>
                              <w:r w:rsidRPr="00DC42C5">
                                <w:rPr>
                                  <w:rFonts w:cs="Arial"/>
                                  <w:bCs/>
                                  <w:szCs w:val="20"/>
                                </w:rPr>
                                <w:t>sram</w:t>
                              </w:r>
                              <w:r>
                                <w:rPr>
                                  <w:rFonts w:cs="Arial"/>
                                  <w:bCs/>
                                  <w:szCs w:val="20"/>
                                </w:rPr>
                                <w:t>:Unit</w:t>
                              </w:r>
                              <w:r w:rsidRPr="00914EBE">
                                <w:rPr>
                                  <w:rFonts w:cs="Arial"/>
                                  <w:bCs/>
                                  <w:szCs w:val="20"/>
                                </w:rPr>
                                <w:t>Quantity</w:t>
                              </w:r>
                            </w:p>
                          </w:txbxContent>
                        </wps:txbx>
                        <wps:bodyPr rot="0" vert="horz" wrap="square" lIns="91440" tIns="45720" rIns="91440" bIns="45720" anchor="t" anchorCtr="0" upright="1">
                          <a:noAutofit/>
                        </wps:bodyPr>
                      </wps:wsp>
                      <wps:wsp>
                        <wps:cNvPr id="11" name="Rectangle 82"/>
                        <wps:cNvSpPr>
                          <a:spLocks noChangeArrowheads="1"/>
                        </wps:cNvSpPr>
                        <wps:spPr bwMode="auto">
                          <a:xfrm>
                            <a:off x="2886075" y="30480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2" name="AutoShape 83"/>
                        <wps:cNvCnPr>
                          <a:cxnSpLocks noChangeShapeType="1"/>
                        </wps:cNvCnPr>
                        <wps:spPr bwMode="auto">
                          <a:xfrm>
                            <a:off x="2876550" y="39052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60" name="Rechteck 6260"/>
                        <wps:cNvSpPr>
                          <a:spLocks noChangeArrowheads="1"/>
                        </wps:cNvSpPr>
                        <wps:spPr bwMode="auto">
                          <a:xfrm>
                            <a:off x="0" y="21907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3D" w14:textId="77777777" w:rsidR="00413327" w:rsidRDefault="00413327" w:rsidP="00026C1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261" name="Rechteck 6261"/>
                        <wps:cNvSpPr>
                          <a:spLocks noChangeArrowheads="1"/>
                        </wps:cNvSpPr>
                        <wps:spPr bwMode="auto">
                          <a:xfrm>
                            <a:off x="3238500" y="3810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1C723E" w14:textId="77777777" w:rsidR="00413327" w:rsidRDefault="00413327" w:rsidP="00026C11">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263" o:spid="_x0000_s1610" style="width:548.1pt;height:53.1pt;mso-position-horizontal-relative:char;mso-position-vertical-relative:line" coordsize="69608,6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">
                <v:rect id="Rectangle 664" o:spid="_x0000_s1611" style="position:absolute;left:58769;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QH8QA&#10;AADaAAAADwAAAGRycy9kb3ducmV2LnhtbESPT2vCQBTE74LfYXmCF6kb/yAlzUaktSB4sVFKj6/Z&#10;1yQ1+zbsbjX99l1B6HGYmd8w2bo3rbiQ841lBbNpAoK4tLrhSsHp+PrwCMIHZI2tZVLwSx7W+XCQ&#10;Yartld/oUoRKRAj7FBXUIXSplL6syaCf2o44el/WGQxRukpqh9cIN62cJ8lKGmw4LtTY0XNN5bn4&#10;MQqOs8N78c2fbu8/ti+TsDeLLRulxqN+8wQiUB/+w/f2TitYwu1Kv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vEB/EAAAA2gAAAA8AAAAAAAAAAAAAAAAAmAIAAGRycy9k&#10;b3ducmV2LnhtbFBLBQYAAAAABAAEAPUAAACJAwAAAAA=&#10;" filled="f" fillcolor="#8db3e2" strokeweight="1pt">
                  <v:textbox>
                    <w:txbxContent>
                      <w:p w:rsidR="001767C7" w:rsidRPr="0092092D" w:rsidRDefault="001767C7" w:rsidP="00026C11">
                        <w:proofErr w:type="gramStart"/>
                        <w:r>
                          <w:rPr>
                            <w:rFonts w:cs="Arial"/>
                            <w:bCs/>
                            <w:szCs w:val="20"/>
                          </w:rPr>
                          <w:t>attributes</w:t>
                        </w:r>
                        <w:proofErr w:type="gramEnd"/>
                      </w:p>
                      <w:p w:rsidR="001767C7" w:rsidRDefault="001767C7" w:rsidP="00026C11">
                        <w:pPr>
                          <w:rPr>
                            <w:noProof/>
                            <w:lang w:val="de-DE" w:eastAsia="de-DE"/>
                          </w:rPr>
                        </w:pPr>
                      </w:p>
                      <w:p w:rsidR="001767C7" w:rsidRPr="00C9342C" w:rsidRDefault="001767C7" w:rsidP="00026C11"/>
                    </w:txbxContent>
                  </v:textbox>
                </v:rect>
                <v:rect id="Rectangle 665" o:spid="_x0000_s1612" style="position:absolute;left:58769;top:2476;width:1083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QGcEA&#10;AADaAAAADwAAAGRycy9kb3ducmV2LnhtbESPQYvCMBSE7wv+h/AEb2uqomg1iuzioketF2/P5tlW&#10;m5fSRO36640geBxm5htmtmhMKW5Uu8Kygl43AkGcWl1wpmCfrL7HIJxH1lhaJgX/5GAxb33NMNb2&#10;zlu67XwmAoRdjApy76tYSpfmZNB1bUUcvJOtDfog60zqGu8BbkrZj6KRNFhwWMixop+c0svuahQc&#10;i/4eH9vkLzKT1cBvmuR8Pfwq1Wk3yykIT43/hN/ttVYwhNeVc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wUBnBAAAA2gAAAA8AAAAAAAAAAAAAAAAAmAIAAGRycy9kb3du&#10;cmV2LnhtbFBLBQYAAAAABAAEAPUAAACGAwAAAAA=&#10;">
                  <v:textbox>
                    <w:txbxContent>
                      <w:p w:rsidR="001767C7" w:rsidRDefault="001767C7" w:rsidP="00026C11">
                        <w:proofErr w:type="spellStart"/>
                        <w:proofErr w:type="gramStart"/>
                        <w:r>
                          <w:t>unitCode</w:t>
                        </w:r>
                        <w:proofErr w:type="spellEnd"/>
                        <w:proofErr w:type="gramEnd"/>
                      </w:p>
                    </w:txbxContent>
                  </v:textbox>
                </v:rect>
                <v:shape id="AutoShape 666" o:spid="_x0000_s1613" type="#_x0000_t32" style="position:absolute;left:55435;top:3714;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O5asMAAADaAAAADwAAAGRycy9kb3ducmV2LnhtbESPT2vCQBTE7wW/w/IKvZS6sYc0pq6i&#10;QkG8aURyfGSfSWj2bchu/vTbu4LQ4zAzv2FWm8k0YqDO1ZYVLOYRCOLC6ppLBZfs5yMB4TyyxsYy&#10;KfgjB5v17GWFqbYjn2g4+1IECLsUFVTet6mUrqjIoJvbljh4N9sZ9EF2pdQdjgFuGvkZRbE0WHNY&#10;qLClfUXF77k3Cvrm+J71V78Yyt3wdUuWST7lTqm312n7DcLT5P/Dz/ZBK4jhcSXcAL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juWrDAAAA2gAAAA8AAAAAAAAAAAAA&#10;AAAAoQIAAGRycy9kb3ducmV2LnhtbFBLBQYAAAAABAAEAPkAAACRAwAAAAA=&#10;" strokeweight="1pt"/>
                <v:rect id="Rectangle 78" o:spid="_x0000_s1614" style="position:absolute;left:3810;top:2000;width:2490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3EsMA&#10;AADaAAAADwAAAGRycy9kb3ducmV2LnhtbESPQWvCQBSE70L/w/IEb7rRg60xm1BSBOmhUBV6fc0+&#10;s6HZtyG7Jqm/vlso9DjMzDdMVky2FQP1vnGsYL1KQBBXTjdcK7icD8snED4ga2wdk4Jv8lDkD7MM&#10;U+1GfqfhFGoRIexTVGBC6FIpfWXIol+5jjh6V9dbDFH2tdQ9jhFuW7lJkq202HBcMNhRaaj6Ot2s&#10;gpfbhzncnfGvb9Tc9Se6crc5KrWYT897EIGm8B/+ax+1gkf4vRJv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3EsMAAADaAAAADwAAAAAAAAAAAAAAAACYAgAAZHJzL2Rv&#10;d25yZXYueG1sUEsFBgAAAAAEAAQA9QAAAIgDAAAAAA==&#10;" fillcolor="#8db3e2" strokeweight="2pt">
                  <v:textbox>
                    <w:txbxContent>
                      <w:p w:rsidR="001767C7" w:rsidRPr="00871F53" w:rsidRDefault="001767C7" w:rsidP="00026C11">
                        <w:pPr>
                          <w:rPr>
                            <w:b/>
                            <w:szCs w:val="20"/>
                          </w:rPr>
                        </w:pPr>
                        <w:proofErr w:type="spellStart"/>
                        <w:proofErr w:type="gramStart"/>
                        <w:r w:rsidRPr="00871F53">
                          <w:rPr>
                            <w:rFonts w:cs="Arial"/>
                            <w:b/>
                            <w:bCs/>
                            <w:szCs w:val="20"/>
                          </w:rPr>
                          <w:t>asram:</w:t>
                        </w:r>
                        <w:proofErr w:type="gramEnd"/>
                        <w:r>
                          <w:rPr>
                            <w:b/>
                            <w:szCs w:val="20"/>
                          </w:rPr>
                          <w:t>Specified</w:t>
                        </w:r>
                        <w:proofErr w:type="spellEnd"/>
                        <w:r>
                          <w:rPr>
                            <w:b/>
                            <w:szCs w:val="20"/>
                          </w:rPr>
                          <w:t xml:space="preserve"> </w:t>
                        </w:r>
                        <w:proofErr w:type="spellStart"/>
                        <w:r>
                          <w:rPr>
                            <w:b/>
                            <w:szCs w:val="20"/>
                          </w:rPr>
                          <w:t>CISupplyChain</w:t>
                        </w:r>
                        <w:r w:rsidRPr="00871F53">
                          <w:rPr>
                            <w:b/>
                            <w:szCs w:val="20"/>
                          </w:rPr>
                          <w:t>Event</w:t>
                        </w:r>
                        <w:proofErr w:type="spellEnd"/>
                      </w:p>
                    </w:txbxContent>
                  </v:textbox>
                </v:rect>
                <v:shape id="AutoShape 79" o:spid="_x0000_s1615" type="#_x0000_t32" style="position:absolute;left:30765;top:3905;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W+ysEAAADaAAAADwAAAGRycy9kb3ducmV2LnhtbERPTWvCQBC9C/6HZYTedGMJ2qbZiBSk&#10;RaiStNjrkB2TYHY2ZLdJ+u+7h4LHx/tOd5NpxUC9aywrWK8iEMSl1Q1XCr4+D8snEM4ja2wtk4Jf&#10;crDL5rMUE21HzmkofCVCCLsEFdTed4mUrqzJoFvZjjhwV9sb9AH2ldQ9jiHctPIxijbSYMOhocaO&#10;Xmsqb8WPUTCcL6ftoRvezr66xPkxfv5G86HUw2Lav4DwNPm7+N/9rhWEreFKuAE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pb7KwQAAANoAAAAPAAAAAAAAAAAAAAAA&#10;AKECAABkcnMvZG93bnJldi54bWxQSwUGAAAAAAQABAD5AAAAjwMAAAAA&#10;" strokeweight="2pt"/>
                <v:rect id="Rectangle 81" o:spid="_x0000_s1616" style="position:absolute;left:36480;top:2000;width:188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aINMMA&#10;AADbAAAADwAAAGRycy9kb3ducmV2LnhtbESPQUvDQBCF74L/YRmhF7GbFLESuy1iKS2eTBTPQ3ZM&#10;gtnZsLttt/++cxC8zWPe9+bNapPdqE4U4uDZQDkvQBG33g7cGfj63D08g4oJ2eLomQxcKMJmfXuz&#10;wsr6M9d0alKnJIRjhQb6lKZK69j25DDO/UQsux8fHCaRodM24FnC3agXRfGkHQ4sF3qc6K2n9rc5&#10;OqlR5vq72d9f/Lvf1kNpw+NHXhozu8uvL6AS5fRv/qMPVjhpL7/IA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aINMMAAADbAAAADwAAAAAAAAAAAAAAAACYAgAAZHJzL2Rv&#10;d25yZXYueG1sUEsFBgAAAAAEAAQA9QAAAIgDAAAAAA==&#10;" filled="f" fillcolor="#8db3e2" strokeweight="2pt">
                  <v:textbox>
                    <w:txbxContent>
                      <w:p w:rsidR="001767C7" w:rsidRPr="00C9342C" w:rsidRDefault="001767C7" w:rsidP="00026C11">
                        <w:proofErr w:type="spellStart"/>
                        <w:proofErr w:type="gramStart"/>
                        <w:r>
                          <w:rPr>
                            <w:rFonts w:cs="Arial"/>
                            <w:bCs/>
                            <w:szCs w:val="20"/>
                          </w:rPr>
                          <w:t>a</w:t>
                        </w:r>
                        <w:r w:rsidRPr="00DC42C5">
                          <w:rPr>
                            <w:rFonts w:cs="Arial"/>
                            <w:bCs/>
                            <w:szCs w:val="20"/>
                          </w:rPr>
                          <w:t>sram</w:t>
                        </w:r>
                        <w:r>
                          <w:rPr>
                            <w:rFonts w:cs="Arial"/>
                            <w:bCs/>
                            <w:szCs w:val="20"/>
                          </w:rPr>
                          <w:t>:</w:t>
                        </w:r>
                        <w:proofErr w:type="gramEnd"/>
                        <w:r>
                          <w:rPr>
                            <w:rFonts w:cs="Arial"/>
                            <w:bCs/>
                            <w:szCs w:val="20"/>
                          </w:rPr>
                          <w:t>Unit</w:t>
                        </w:r>
                        <w:r w:rsidRPr="00914EBE">
                          <w:rPr>
                            <w:rFonts w:cs="Arial"/>
                            <w:bCs/>
                            <w:szCs w:val="20"/>
                          </w:rPr>
                          <w:t>Quantity</w:t>
                        </w:r>
                        <w:proofErr w:type="spellEnd"/>
                      </w:p>
                    </w:txbxContent>
                  </v:textbox>
                </v:rect>
                <v:rect id="Rectangle 82" o:spid="_x0000_s1617" style="position:absolute;left:28860;top:3048;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l9MEA&#10;AADbAAAADwAAAGRycy9kb3ducmV2LnhtbERPW2vCMBR+H/gfwhF8m2kFp3TGIsJQkMG87P3QnLVl&#10;zUmXpJrt1y+DgW/n47ueVRlNJ67kfGtZQT7NQBBXVrdcK7icXx6XIHxA1thZJgXf5KFcjx5WWGh7&#10;4yNdT6EWKYR9gQqaEPpCSl81ZNBPbU+cuA/rDIYEXS21w1sKN52cZdmTNNhyamiwp21D1edpMAr6&#10;1/mwW3wd3M/7cnir8BBtmEWlJuO4eQYRKIa7+N+912l+Dn+/p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RJfTBAAAA2wAAAA8AAAAAAAAAAAAAAAAAmAIAAGRycy9kb3du&#10;cmV2LnhtbFBLBQYAAAAABAAEAPUAAACGAwAAAAA=&#10;" strokeweight="2pt"/>
                <v:shape id="AutoShape 83" o:spid="_x0000_s1618" type="#_x0000_t32" style="position:absolute;left:28765;top:3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XYcEAAADbAAAADwAAAGRycy9kb3ducmV2LnhtbERPTYvCMBC9C/6HMII3TRVZtRpFFmSX&#10;hVWqotehGdtiMylNrN1/vxEEb/N4n7Nct6YUDdWusKxgNIxAEKdWF5wpOB23gxkI55E1lpZJwR85&#10;WK+6nSXG2j44oebgMxFC2MWoIPe+iqV0aU4G3dBWxIG72tqgD7DOpK7xEcJNKcdR9CENFhwacqzo&#10;M6f0drgbBc3+vJtuq+Zr77PzJPmZzC9ofpXq99rNAoSn1r/FL/e3DvPH8PwlHC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6FdhwQAAANsAAAAPAAAAAAAAAAAAAAAA&#10;AKECAABkcnMvZG93bnJldi54bWxQSwUGAAAAAAQABAD5AAAAjwMAAAAA&#10;" strokeweight="2pt"/>
                <v:rect id="Rechteck 6260" o:spid="_x0000_s1619" style="position:absolute;top:2190;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1hMIA&#10;AADdAAAADwAAAGRycy9kb3ducmV2LnhtbERPTYvCMBC9C/sfwix4EU31UKQaZREWyyKIddfz0Ixt&#10;sZnUJtvWf28OgsfH+15vB1OLjlpXWVYwn0UgiHOrKy4U/J6/p0sQziNrrC2Tggc52G4+RmtMtO35&#10;RF3mCxFC2CWooPS+SaR0eUkG3cw2xIG72tagD7AtpG6xD+GmlosoiqXBikNDiQ3tSspv2b9R0OfH&#10;7nI+7OVxckkt39P7Lvv7UWr8OXytQHga/Fv8cqdaQbyIw/7wJjw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nWEwgAAAN0AAAAPAAAAAAAAAAAAAAAAAJgCAABkcnMvZG93&#10;bnJldi54bWxQSwUGAAAAAAQABAD1AAAAhwMAAAAA&#10;" filled="f" stroked="f">
                  <v:textbox>
                    <w:txbxContent>
                      <w:p w:rsidR="001767C7" w:rsidRDefault="001767C7" w:rsidP="00026C11">
                        <w:pPr>
                          <w:rPr>
                            <w:rFonts w:cs="Arial"/>
                            <w:b/>
                            <w:sz w:val="24"/>
                            <w:szCs w:val="24"/>
                            <w:lang w:val="de-DE"/>
                          </w:rPr>
                        </w:pPr>
                        <w:r>
                          <w:rPr>
                            <w:rFonts w:cs="Arial"/>
                            <w:b/>
                            <w:sz w:val="24"/>
                            <w:szCs w:val="24"/>
                            <w:lang w:val="de-DE"/>
                          </w:rPr>
                          <w:t>0..*</w:t>
                        </w:r>
                      </w:p>
                    </w:txbxContent>
                  </v:textbox>
                </v:rect>
                <v:rect id="Rechteck 6261" o:spid="_x0000_s1620" style="position:absolute;left:32385;top:3810;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bQH8UA&#10;AADdAAAADwAAAGRycy9kb3ducmV2LnhtbESPQWvCQBSE7wX/w/IEL0U3eggluooI0iAFMbaeH9ln&#10;Esy+jdltkv57VxB6HGbmG2a1GUwtOmpdZVnBfBaBIM6trrhQ8H3eTz9AOI+ssbZMCv7IwWY9elth&#10;om3PJ+oyX4gAYZeggtL7JpHS5SUZdDPbEAfvaluDPsi2kLrFPsBNLRdRFEuDFYeFEhvalZTfsl+j&#10;oM+P3eX89SmP75fU8j2977Kfg1KT8bBdgvA0+P/wq51qBfEinsPz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VtAfxQAAAN0AAAAPAAAAAAAAAAAAAAAAAJgCAABkcnMv&#10;ZG93bnJldi54bWxQSwUGAAAAAAQABAD1AAAAigMAAAAA&#10;" filled="f" stroked="f">
                  <v:textbox>
                    <w:txbxContent>
                      <w:p w:rsidR="001767C7" w:rsidRDefault="001767C7" w:rsidP="00026C11">
                        <w:pPr>
                          <w:rPr>
                            <w:rFonts w:cs="Arial"/>
                            <w:b/>
                            <w:sz w:val="24"/>
                            <w:szCs w:val="24"/>
                            <w:lang w:val="de-DE"/>
                          </w:rPr>
                        </w:pPr>
                        <w:r>
                          <w:rPr>
                            <w:rFonts w:cs="Arial"/>
                            <w:b/>
                            <w:sz w:val="24"/>
                            <w:szCs w:val="24"/>
                            <w:lang w:val="de-DE"/>
                          </w:rPr>
                          <w:t>0..1</w:t>
                        </w:r>
                      </w:p>
                    </w:txbxContent>
                  </v:textbox>
                </v:rect>
                <w10:anchorlock/>
              </v:group>
            </w:pict>
          </mc:Fallback>
        </mc:AlternateContent>
      </w:r>
    </w:p>
    <w:p w14:paraId="3B1C70C6" w14:textId="77777777" w:rsidR="00026C11" w:rsidRDefault="00026C11" w:rsidP="00026C11"/>
    <w:p w14:paraId="3B1C70C7" w14:textId="77777777" w:rsidR="00026C11" w:rsidRDefault="00026C11" w:rsidP="00026C11"/>
    <w:tbl>
      <w:tblPr>
        <w:tblpPr w:leftFromText="141" w:rightFromText="141" w:vertAnchor="text" w:horzAnchor="margin" w:tblpY="1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65314E" w14:paraId="3B1C70CF" w14:textId="77777777" w:rsidTr="00026C11">
        <w:trPr>
          <w:cantSplit/>
          <w:trHeight w:val="329"/>
          <w:tblHeader/>
        </w:trPr>
        <w:tc>
          <w:tcPr>
            <w:tcW w:w="1050" w:type="pct"/>
            <w:shd w:val="clear" w:color="auto" w:fill="FFFFCC"/>
            <w:vAlign w:val="center"/>
          </w:tcPr>
          <w:p w14:paraId="3B1C70C8" w14:textId="77777777" w:rsidR="0065314E" w:rsidRPr="0065314E" w:rsidRDefault="0065314E" w:rsidP="00026C11">
            <w:pPr>
              <w:rPr>
                <w:rFonts w:eastAsia="Times New Roman"/>
                <w:b/>
                <w:bCs/>
                <w:color w:val="000000"/>
                <w:lang w:val="de-DE" w:eastAsia="de-DE"/>
              </w:rPr>
            </w:pPr>
            <w:r w:rsidRPr="0065314E">
              <w:rPr>
                <w:rFonts w:eastAsia="Times New Roman"/>
                <w:b/>
                <w:bCs/>
                <w:color w:val="000000"/>
                <w:lang w:eastAsia="de-DE"/>
              </w:rPr>
              <w:t>Name</w:t>
            </w:r>
          </w:p>
        </w:tc>
        <w:tc>
          <w:tcPr>
            <w:tcW w:w="450" w:type="pct"/>
            <w:shd w:val="clear" w:color="auto" w:fill="FFFFCC"/>
            <w:vAlign w:val="center"/>
          </w:tcPr>
          <w:p w14:paraId="3B1C70C9" w14:textId="77777777" w:rsidR="0065314E" w:rsidRPr="0065314E" w:rsidRDefault="0065314E" w:rsidP="00026C11">
            <w:pPr>
              <w:rPr>
                <w:rFonts w:eastAsia="Times New Roman"/>
                <w:b/>
                <w:bCs/>
                <w:color w:val="000000"/>
                <w:lang w:val="de-DE" w:eastAsia="de-DE"/>
              </w:rPr>
            </w:pPr>
            <w:r w:rsidRPr="0065314E">
              <w:rPr>
                <w:rFonts w:eastAsia="Times New Roman"/>
                <w:b/>
                <w:bCs/>
                <w:color w:val="000000"/>
                <w:lang w:eastAsia="de-DE"/>
              </w:rPr>
              <w:t>Type</w:t>
            </w:r>
          </w:p>
        </w:tc>
        <w:tc>
          <w:tcPr>
            <w:tcW w:w="400" w:type="pct"/>
            <w:shd w:val="clear" w:color="auto" w:fill="FFFFCC"/>
            <w:vAlign w:val="center"/>
          </w:tcPr>
          <w:p w14:paraId="3B1C70CA" w14:textId="77777777" w:rsidR="0065314E" w:rsidRPr="0065314E" w:rsidRDefault="0065314E" w:rsidP="00026C11">
            <w:pPr>
              <w:rPr>
                <w:rFonts w:eastAsia="Times New Roman"/>
                <w:b/>
                <w:bCs/>
                <w:color w:val="000000"/>
                <w:lang w:val="de-DE" w:eastAsia="de-DE"/>
              </w:rPr>
            </w:pPr>
            <w:r w:rsidRPr="0065314E">
              <w:rPr>
                <w:rFonts w:eastAsia="Times New Roman"/>
                <w:b/>
                <w:bCs/>
                <w:color w:val="000000"/>
                <w:lang w:eastAsia="de-DE"/>
              </w:rPr>
              <w:t>Length</w:t>
            </w:r>
          </w:p>
        </w:tc>
        <w:tc>
          <w:tcPr>
            <w:tcW w:w="350" w:type="pct"/>
            <w:shd w:val="clear" w:color="auto" w:fill="FFFFCC"/>
            <w:vAlign w:val="center"/>
          </w:tcPr>
          <w:p w14:paraId="3B1C70CB" w14:textId="77777777" w:rsidR="0065314E" w:rsidRPr="0065314E" w:rsidRDefault="0065314E" w:rsidP="00026C11">
            <w:pPr>
              <w:rPr>
                <w:rFonts w:eastAsia="Times New Roman"/>
                <w:b/>
                <w:bCs/>
                <w:color w:val="000000"/>
                <w:lang w:val="de-DE" w:eastAsia="de-DE"/>
              </w:rPr>
            </w:pPr>
            <w:r w:rsidRPr="0065314E">
              <w:rPr>
                <w:rFonts w:eastAsia="Times New Roman"/>
                <w:b/>
                <w:bCs/>
                <w:color w:val="000000"/>
                <w:lang w:val="de-DE" w:eastAsia="de-DE"/>
              </w:rPr>
              <w:t>Level</w:t>
            </w:r>
          </w:p>
        </w:tc>
        <w:tc>
          <w:tcPr>
            <w:tcW w:w="950" w:type="pct"/>
            <w:shd w:val="clear" w:color="auto" w:fill="FFFFCC"/>
            <w:vAlign w:val="center"/>
          </w:tcPr>
          <w:p w14:paraId="3B1C70CC" w14:textId="77777777" w:rsidR="0065314E" w:rsidRPr="0065314E" w:rsidRDefault="0065314E" w:rsidP="00026C11">
            <w:pPr>
              <w:rPr>
                <w:rFonts w:eastAsia="Times New Roman"/>
                <w:b/>
                <w:bCs/>
                <w:color w:val="000000"/>
                <w:lang w:val="de-DE" w:eastAsia="de-DE"/>
              </w:rPr>
            </w:pPr>
            <w:r w:rsidRPr="0065314E">
              <w:rPr>
                <w:rFonts w:eastAsia="Times New Roman"/>
                <w:b/>
                <w:bCs/>
                <w:color w:val="000000"/>
                <w:lang w:val="de-DE" w:eastAsia="de-DE"/>
              </w:rPr>
              <w:t>Example</w:t>
            </w:r>
          </w:p>
        </w:tc>
        <w:tc>
          <w:tcPr>
            <w:tcW w:w="300" w:type="pct"/>
            <w:shd w:val="clear" w:color="auto" w:fill="FFFFCC"/>
            <w:vAlign w:val="center"/>
          </w:tcPr>
          <w:p w14:paraId="3B1C70CD" w14:textId="77777777" w:rsidR="0065314E" w:rsidRPr="0065314E" w:rsidRDefault="0065314E" w:rsidP="00026C11">
            <w:pPr>
              <w:rPr>
                <w:rFonts w:eastAsia="Times New Roman"/>
                <w:b/>
                <w:bCs/>
                <w:color w:val="000000"/>
                <w:lang w:val="de-DE" w:eastAsia="de-DE"/>
              </w:rPr>
            </w:pPr>
            <w:r w:rsidRPr="0065314E">
              <w:rPr>
                <w:rFonts w:eastAsia="Times New Roman"/>
                <w:b/>
                <w:bCs/>
                <w:color w:val="000000"/>
                <w:lang w:eastAsia="de-DE"/>
              </w:rPr>
              <w:t>M/C</w:t>
            </w:r>
          </w:p>
        </w:tc>
        <w:tc>
          <w:tcPr>
            <w:tcW w:w="1500" w:type="pct"/>
            <w:shd w:val="clear" w:color="auto" w:fill="FFFFCC"/>
            <w:vAlign w:val="center"/>
          </w:tcPr>
          <w:p w14:paraId="3B1C70CE" w14:textId="77777777" w:rsidR="0065314E" w:rsidRPr="0065314E" w:rsidRDefault="0065314E" w:rsidP="00026C11">
            <w:pPr>
              <w:rPr>
                <w:rFonts w:eastAsia="Times New Roman"/>
                <w:b/>
                <w:bCs/>
                <w:color w:val="000000"/>
                <w:lang w:eastAsia="de-DE"/>
              </w:rPr>
            </w:pPr>
            <w:r w:rsidRPr="0065314E">
              <w:rPr>
                <w:rFonts w:eastAsia="Times New Roman"/>
                <w:b/>
                <w:bCs/>
                <w:color w:val="000000"/>
                <w:lang w:eastAsia="de-DE"/>
              </w:rPr>
              <w:t>Description</w:t>
            </w:r>
          </w:p>
        </w:tc>
      </w:tr>
      <w:tr w:rsidR="0065314E" w:rsidRPr="007A6D70" w14:paraId="3B1C70D7" w14:textId="77777777" w:rsidTr="00026C11">
        <w:trPr>
          <w:cantSplit/>
          <w:trHeight w:val="340"/>
        </w:trPr>
        <w:tc>
          <w:tcPr>
            <w:tcW w:w="1050" w:type="pct"/>
            <w:shd w:val="clear" w:color="auto" w:fill="92D050"/>
            <w:vAlign w:val="center"/>
          </w:tcPr>
          <w:p w14:paraId="3B1C70D0" w14:textId="77777777" w:rsidR="0065314E" w:rsidRPr="0065314E" w:rsidRDefault="0065314E" w:rsidP="00026C11">
            <w:pPr>
              <w:rPr>
                <w:rFonts w:eastAsia="Times New Roman" w:cs="Arial"/>
                <w:color w:val="000000"/>
                <w:sz w:val="16"/>
                <w:szCs w:val="20"/>
                <w:lang w:eastAsia="de-DE"/>
              </w:rPr>
            </w:pPr>
            <w:r w:rsidRPr="0065314E">
              <w:rPr>
                <w:rFonts w:cs="Arial"/>
                <w:bCs/>
                <w:sz w:val="16"/>
                <w:szCs w:val="20"/>
              </w:rPr>
              <w:t>asram:UnitQuantity</w:t>
            </w:r>
          </w:p>
        </w:tc>
        <w:tc>
          <w:tcPr>
            <w:tcW w:w="450" w:type="pct"/>
            <w:shd w:val="clear" w:color="auto" w:fill="92D050"/>
            <w:vAlign w:val="center"/>
          </w:tcPr>
          <w:p w14:paraId="3B1C70D1" w14:textId="77777777" w:rsidR="0065314E" w:rsidRPr="0065314E" w:rsidRDefault="0065314E" w:rsidP="00026C11">
            <w:pPr>
              <w:rPr>
                <w:rFonts w:eastAsia="Times New Roman" w:cs="Arial"/>
                <w:color w:val="000000"/>
                <w:sz w:val="16"/>
                <w:szCs w:val="20"/>
                <w:lang w:eastAsia="de-DE"/>
              </w:rPr>
            </w:pPr>
            <w:r w:rsidRPr="0065314E">
              <w:rPr>
                <w:rFonts w:cs="Arial"/>
                <w:color w:val="000000"/>
                <w:sz w:val="16"/>
                <w:szCs w:val="20"/>
              </w:rPr>
              <w:t>Decimal</w:t>
            </w:r>
          </w:p>
        </w:tc>
        <w:tc>
          <w:tcPr>
            <w:tcW w:w="400" w:type="pct"/>
            <w:shd w:val="clear" w:color="auto" w:fill="92D050"/>
            <w:vAlign w:val="center"/>
          </w:tcPr>
          <w:p w14:paraId="3B1C70D2" w14:textId="77777777" w:rsidR="0065314E" w:rsidRPr="0065314E" w:rsidRDefault="0065314E" w:rsidP="00026C11">
            <w:pPr>
              <w:rPr>
                <w:rFonts w:eastAsia="Times New Roman" w:cs="Arial"/>
                <w:color w:val="000000"/>
                <w:sz w:val="16"/>
                <w:szCs w:val="20"/>
                <w:lang w:eastAsia="de-DE"/>
              </w:rPr>
            </w:pPr>
            <w:r w:rsidRPr="0065314E">
              <w:rPr>
                <w:rFonts w:eastAsia="Times New Roman" w:cs="Arial"/>
                <w:color w:val="000000"/>
                <w:sz w:val="16"/>
                <w:szCs w:val="20"/>
                <w:lang w:eastAsia="de-DE"/>
              </w:rPr>
              <w:t>15+5</w:t>
            </w:r>
          </w:p>
        </w:tc>
        <w:tc>
          <w:tcPr>
            <w:tcW w:w="350" w:type="pct"/>
            <w:shd w:val="clear" w:color="auto" w:fill="92D050"/>
            <w:vAlign w:val="center"/>
          </w:tcPr>
          <w:p w14:paraId="3B1C70D3" w14:textId="77777777" w:rsidR="0065314E" w:rsidRPr="0065314E" w:rsidRDefault="0065314E" w:rsidP="00026C11">
            <w:pPr>
              <w:rPr>
                <w:rFonts w:eastAsia="Times New Roman" w:cs="Arial"/>
                <w:color w:val="000000"/>
                <w:sz w:val="16"/>
                <w:szCs w:val="20"/>
                <w:lang w:eastAsia="de-DE"/>
              </w:rPr>
            </w:pPr>
            <w:r w:rsidRPr="0065314E">
              <w:rPr>
                <w:rFonts w:eastAsia="Times New Roman" w:cs="Arial"/>
                <w:color w:val="000000"/>
                <w:sz w:val="16"/>
                <w:szCs w:val="20"/>
                <w:lang w:eastAsia="de-DE"/>
              </w:rPr>
              <w:t>7</w:t>
            </w:r>
          </w:p>
        </w:tc>
        <w:tc>
          <w:tcPr>
            <w:tcW w:w="950" w:type="pct"/>
            <w:shd w:val="clear" w:color="auto" w:fill="92D050"/>
            <w:vAlign w:val="center"/>
          </w:tcPr>
          <w:p w14:paraId="3B1C70D4" w14:textId="77777777" w:rsidR="0065314E" w:rsidRPr="0065314E" w:rsidRDefault="0065314E" w:rsidP="00026C11">
            <w:pPr>
              <w:rPr>
                <w:rFonts w:eastAsia="Times New Roman" w:cs="Arial"/>
                <w:color w:val="000000"/>
                <w:sz w:val="16"/>
                <w:szCs w:val="20"/>
                <w:lang w:eastAsia="de-DE"/>
              </w:rPr>
            </w:pPr>
            <w:r w:rsidRPr="0065314E">
              <w:rPr>
                <w:rFonts w:eastAsia="Times New Roman" w:cs="Arial"/>
                <w:color w:val="000000"/>
                <w:sz w:val="16"/>
                <w:szCs w:val="20"/>
                <w:lang w:eastAsia="de-DE"/>
              </w:rPr>
              <w:t>12</w:t>
            </w:r>
          </w:p>
        </w:tc>
        <w:tc>
          <w:tcPr>
            <w:tcW w:w="300" w:type="pct"/>
            <w:shd w:val="clear" w:color="auto" w:fill="92D050"/>
            <w:vAlign w:val="center"/>
          </w:tcPr>
          <w:p w14:paraId="3B1C70D5" w14:textId="77777777" w:rsidR="0065314E" w:rsidRPr="0065314E" w:rsidRDefault="0065314E" w:rsidP="00026C11">
            <w:pPr>
              <w:rPr>
                <w:rFonts w:eastAsia="Times New Roman" w:cs="Arial"/>
                <w:color w:val="000000"/>
                <w:sz w:val="16"/>
                <w:szCs w:val="20"/>
                <w:lang w:eastAsia="de-DE"/>
              </w:rPr>
            </w:pPr>
            <w:r w:rsidRPr="0065314E">
              <w:rPr>
                <w:rFonts w:eastAsia="Times New Roman" w:cs="Arial"/>
                <w:color w:val="000000"/>
                <w:sz w:val="16"/>
                <w:szCs w:val="20"/>
                <w:lang w:eastAsia="de-DE"/>
              </w:rPr>
              <w:t>C</w:t>
            </w:r>
          </w:p>
        </w:tc>
        <w:tc>
          <w:tcPr>
            <w:tcW w:w="1500" w:type="pct"/>
            <w:shd w:val="clear" w:color="auto" w:fill="92D050"/>
            <w:vAlign w:val="center"/>
          </w:tcPr>
          <w:p w14:paraId="3B1C70D6" w14:textId="77777777" w:rsidR="0065314E" w:rsidRPr="0065314E" w:rsidRDefault="0065314E" w:rsidP="00026C11">
            <w:pPr>
              <w:rPr>
                <w:rFonts w:eastAsia="Times New Roman" w:cs="Arial"/>
                <w:color w:val="000000"/>
                <w:sz w:val="16"/>
                <w:szCs w:val="20"/>
                <w:lang w:eastAsia="de-DE"/>
              </w:rPr>
            </w:pPr>
            <w:r w:rsidRPr="0065314E">
              <w:rPr>
                <w:rFonts w:eastAsia="Times New Roman" w:cs="Arial"/>
                <w:color w:val="000000"/>
                <w:sz w:val="16"/>
                <w:szCs w:val="20"/>
                <w:lang w:eastAsia="de-DE"/>
              </w:rPr>
              <w:t>Movement Quantity</w:t>
            </w:r>
          </w:p>
        </w:tc>
      </w:tr>
      <w:tr w:rsidR="0065314E" w:rsidRPr="007A6D70" w14:paraId="3B1C70DF" w14:textId="77777777" w:rsidTr="00026C11">
        <w:trPr>
          <w:cantSplit/>
          <w:trHeight w:val="340"/>
        </w:trPr>
        <w:tc>
          <w:tcPr>
            <w:tcW w:w="1050" w:type="pct"/>
            <w:shd w:val="clear" w:color="auto" w:fill="C00000"/>
            <w:vAlign w:val="center"/>
          </w:tcPr>
          <w:p w14:paraId="3B1C70D8" w14:textId="77777777" w:rsidR="0065314E" w:rsidRPr="00026C11" w:rsidRDefault="0065314E" w:rsidP="00026C11">
            <w:pPr>
              <w:rPr>
                <w:rFonts w:eastAsia="Times New Roman" w:cs="Arial"/>
                <w:color w:val="FFFFFF" w:themeColor="background1"/>
                <w:sz w:val="16"/>
                <w:szCs w:val="20"/>
                <w:lang w:eastAsia="de-DE"/>
              </w:rPr>
            </w:pPr>
            <w:r w:rsidRPr="00026C11">
              <w:rPr>
                <w:rFonts w:eastAsia="Times New Roman" w:cs="Arial"/>
                <w:bCs/>
                <w:color w:val="FFFFFF" w:themeColor="background1"/>
                <w:sz w:val="16"/>
                <w:szCs w:val="20"/>
                <w:lang w:eastAsia="de-DE"/>
              </w:rPr>
              <w:t>unitCode</w:t>
            </w:r>
          </w:p>
        </w:tc>
        <w:tc>
          <w:tcPr>
            <w:tcW w:w="450" w:type="pct"/>
            <w:shd w:val="clear" w:color="auto" w:fill="C00000"/>
            <w:vAlign w:val="center"/>
          </w:tcPr>
          <w:p w14:paraId="3B1C70D9" w14:textId="77777777" w:rsidR="0065314E" w:rsidRPr="00026C11" w:rsidRDefault="0065314E" w:rsidP="00026C11">
            <w:pPr>
              <w:rPr>
                <w:rFonts w:eastAsia="Times New Roman" w:cs="Arial"/>
                <w:color w:val="FFFFFF" w:themeColor="background1"/>
                <w:sz w:val="16"/>
                <w:szCs w:val="20"/>
                <w:lang w:eastAsia="de-DE"/>
              </w:rPr>
            </w:pPr>
            <w:r w:rsidRPr="00026C11">
              <w:rPr>
                <w:rFonts w:eastAsia="Times New Roman" w:cs="Arial"/>
                <w:color w:val="FFFFFF" w:themeColor="background1"/>
                <w:sz w:val="16"/>
                <w:szCs w:val="20"/>
                <w:lang w:eastAsia="de-DE"/>
              </w:rPr>
              <w:t>String</w:t>
            </w:r>
          </w:p>
        </w:tc>
        <w:tc>
          <w:tcPr>
            <w:tcW w:w="400" w:type="pct"/>
            <w:shd w:val="clear" w:color="auto" w:fill="C00000"/>
            <w:vAlign w:val="center"/>
          </w:tcPr>
          <w:p w14:paraId="3B1C70DA" w14:textId="77777777" w:rsidR="0065314E" w:rsidRPr="00026C11" w:rsidRDefault="0065314E" w:rsidP="00026C11">
            <w:pPr>
              <w:rPr>
                <w:rFonts w:eastAsia="Times New Roman" w:cs="Arial"/>
                <w:color w:val="FFFFFF" w:themeColor="background1"/>
                <w:sz w:val="16"/>
                <w:szCs w:val="20"/>
                <w:lang w:eastAsia="de-DE"/>
              </w:rPr>
            </w:pPr>
            <w:r w:rsidRPr="00026C11">
              <w:rPr>
                <w:rFonts w:eastAsia="Times New Roman" w:cs="Arial"/>
                <w:color w:val="FFFFFF" w:themeColor="background1"/>
                <w:sz w:val="16"/>
                <w:szCs w:val="20"/>
                <w:lang w:eastAsia="de-DE"/>
              </w:rPr>
              <w:t>3</w:t>
            </w:r>
          </w:p>
        </w:tc>
        <w:tc>
          <w:tcPr>
            <w:tcW w:w="350" w:type="pct"/>
            <w:shd w:val="clear" w:color="auto" w:fill="C00000"/>
            <w:vAlign w:val="center"/>
          </w:tcPr>
          <w:p w14:paraId="3B1C70DB" w14:textId="77777777" w:rsidR="0065314E" w:rsidRPr="00026C11" w:rsidRDefault="0065314E" w:rsidP="00026C11">
            <w:pPr>
              <w:rPr>
                <w:rFonts w:eastAsia="Times New Roman" w:cs="Arial"/>
                <w:color w:val="FFFFFF" w:themeColor="background1"/>
                <w:sz w:val="16"/>
                <w:szCs w:val="20"/>
                <w:lang w:eastAsia="de-DE"/>
              </w:rPr>
            </w:pPr>
            <w:r w:rsidRPr="00026C11">
              <w:rPr>
                <w:rFonts w:eastAsia="Times New Roman" w:cs="Arial"/>
                <w:color w:val="FFFFFF" w:themeColor="background1"/>
                <w:sz w:val="16"/>
                <w:szCs w:val="20"/>
                <w:lang w:eastAsia="de-DE"/>
              </w:rPr>
              <w:t>7</w:t>
            </w:r>
          </w:p>
        </w:tc>
        <w:tc>
          <w:tcPr>
            <w:tcW w:w="950" w:type="pct"/>
            <w:shd w:val="clear" w:color="auto" w:fill="C00000"/>
            <w:vAlign w:val="center"/>
          </w:tcPr>
          <w:p w14:paraId="3B1C70DC" w14:textId="77777777" w:rsidR="0065314E" w:rsidRPr="00026C11" w:rsidRDefault="0065314E" w:rsidP="00026C11">
            <w:pPr>
              <w:rPr>
                <w:rFonts w:eastAsia="Times New Roman" w:cs="Arial"/>
                <w:color w:val="FFFFFF" w:themeColor="background1"/>
                <w:sz w:val="16"/>
                <w:szCs w:val="20"/>
                <w:lang w:eastAsia="de-DE"/>
              </w:rPr>
            </w:pPr>
            <w:r w:rsidRPr="00026C11">
              <w:rPr>
                <w:rFonts w:eastAsia="Times New Roman" w:cs="Arial"/>
                <w:color w:val="FFFFFF" w:themeColor="background1"/>
                <w:sz w:val="16"/>
                <w:szCs w:val="20"/>
                <w:lang w:eastAsia="de-DE"/>
              </w:rPr>
              <w:t>PCE</w:t>
            </w:r>
          </w:p>
        </w:tc>
        <w:tc>
          <w:tcPr>
            <w:tcW w:w="300" w:type="pct"/>
            <w:shd w:val="clear" w:color="auto" w:fill="C00000"/>
            <w:vAlign w:val="center"/>
          </w:tcPr>
          <w:p w14:paraId="3B1C70DD" w14:textId="77777777" w:rsidR="0065314E" w:rsidRPr="00026C11" w:rsidRDefault="0065314E" w:rsidP="00026C11">
            <w:pPr>
              <w:rPr>
                <w:rFonts w:eastAsia="Times New Roman" w:cs="Arial"/>
                <w:color w:val="FFFFFF" w:themeColor="background1"/>
                <w:sz w:val="16"/>
                <w:szCs w:val="20"/>
                <w:lang w:eastAsia="de-DE"/>
              </w:rPr>
            </w:pPr>
            <w:r w:rsidRPr="00026C11">
              <w:rPr>
                <w:rFonts w:eastAsia="Times New Roman" w:cs="Arial"/>
                <w:color w:val="FFFFFF" w:themeColor="background1"/>
                <w:sz w:val="16"/>
                <w:szCs w:val="20"/>
                <w:lang w:eastAsia="de-DE"/>
              </w:rPr>
              <w:t>M</w:t>
            </w:r>
          </w:p>
        </w:tc>
        <w:tc>
          <w:tcPr>
            <w:tcW w:w="1500" w:type="pct"/>
            <w:shd w:val="clear" w:color="auto" w:fill="C00000"/>
            <w:vAlign w:val="center"/>
          </w:tcPr>
          <w:p w14:paraId="3B1C70DE" w14:textId="77777777" w:rsidR="0065314E" w:rsidRPr="00026C11" w:rsidRDefault="0065314E" w:rsidP="00026C11">
            <w:pPr>
              <w:rPr>
                <w:rFonts w:eastAsia="Times New Roman" w:cs="Arial"/>
                <w:color w:val="FFFFFF" w:themeColor="background1"/>
                <w:sz w:val="16"/>
                <w:szCs w:val="20"/>
                <w:lang w:eastAsia="de-DE"/>
              </w:rPr>
            </w:pPr>
            <w:r w:rsidRPr="00026C11">
              <w:rPr>
                <w:rFonts w:eastAsia="Times New Roman" w:cs="Arial"/>
                <w:color w:val="FFFFFF" w:themeColor="background1"/>
                <w:sz w:val="16"/>
                <w:szCs w:val="20"/>
                <w:lang w:eastAsia="de-DE"/>
              </w:rPr>
              <w:t>UnitOfMeasure(UOM)</w:t>
            </w:r>
          </w:p>
        </w:tc>
      </w:tr>
    </w:tbl>
    <w:p w14:paraId="3B1C70E0" w14:textId="77777777" w:rsidR="00F00037" w:rsidRPr="003373F1" w:rsidRDefault="00F00037" w:rsidP="00A37A73"/>
    <w:sectPr w:rsidR="00F00037" w:rsidRPr="003373F1" w:rsidSect="00252E4A">
      <w:headerReference w:type="default" r:id="rId21"/>
      <w:footerReference w:type="default" r:id="rId22"/>
      <w:pgSz w:w="16838" w:h="11906" w:orient="landscape" w:code="9"/>
      <w:pgMar w:top="1418" w:right="1418" w:bottom="1134" w:left="1134" w:header="709"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1C7130" w14:textId="77777777" w:rsidR="00413327" w:rsidRDefault="00413327" w:rsidP="009020CE">
      <w:r>
        <w:separator/>
      </w:r>
    </w:p>
  </w:endnote>
  <w:endnote w:type="continuationSeparator" w:id="0">
    <w:p w14:paraId="3B1C7131" w14:textId="77777777" w:rsidR="00413327" w:rsidRDefault="00413327" w:rsidP="009020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TSyntax Regular">
    <w:altName w:val="Agency FB"/>
    <w:charset w:val="00"/>
    <w:family w:val="auto"/>
    <w:pitch w:val="variable"/>
    <w:sig w:usb0="0000000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1C7133" w14:textId="77777777" w:rsidR="00413327" w:rsidRDefault="00413327" w:rsidP="00163B66">
    <w:pPr>
      <w:pBdr>
        <w:top w:val="single" w:sz="4" w:space="1" w:color="auto"/>
      </w:pBdr>
      <w:spacing w:line="200" w:lineRule="exact"/>
      <w:rPr>
        <w:rFonts w:eastAsia="Times New Roman"/>
        <w:kern w:val="10"/>
        <w:sz w:val="16"/>
        <w:szCs w:val="20"/>
        <w:lang w:eastAsia="de-DE"/>
      </w:rPr>
    </w:pPr>
  </w:p>
  <w:p w14:paraId="3B1C7134" w14:textId="77777777" w:rsidR="00413327" w:rsidRDefault="00413327" w:rsidP="00163B66">
    <w:pPr>
      <w:spacing w:line="200" w:lineRule="exact"/>
      <w:rPr>
        <w:rFonts w:eastAsia="Times New Roman"/>
        <w:kern w:val="10"/>
        <w:sz w:val="16"/>
        <w:szCs w:val="20"/>
        <w:lang w:eastAsia="de-DE"/>
      </w:rPr>
    </w:pPr>
  </w:p>
  <w:p w14:paraId="3B1C7135" w14:textId="77777777" w:rsidR="00413327" w:rsidRPr="003C228A" w:rsidRDefault="00413327" w:rsidP="00827D6A">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5" w:name="SUPPLYONCATEGORY1"/>
    <w:r>
      <w:rPr>
        <w:rFonts w:eastAsia="Times New Roman"/>
        <w:kern w:val="10"/>
        <w:sz w:val="16"/>
        <w:szCs w:val="20"/>
        <w:lang w:eastAsia="de-DE"/>
      </w:rPr>
      <w:t>SupplyO</w:t>
    </w:r>
    <w:bookmarkEnd w:id="15"/>
    <w:r>
      <w:rPr>
        <w:rFonts w:eastAsia="Times New Roman"/>
        <w:kern w:val="10"/>
        <w:sz w:val="16"/>
        <w:szCs w:val="20"/>
        <w:lang w:eastAsia="de-DE"/>
      </w:rPr>
      <w:t>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9E2C42">
      <w:rPr>
        <w:rFonts w:eastAsia="Times New Roman"/>
        <w:noProof/>
        <w:kern w:val="10"/>
        <w:sz w:val="16"/>
        <w:szCs w:val="20"/>
        <w:lang w:eastAsia="de-DE"/>
      </w:rPr>
      <w:t>5</w:t>
    </w:r>
    <w:r>
      <w:rPr>
        <w:rFonts w:eastAsia="Times New Roman"/>
        <w:kern w:val="10"/>
        <w:sz w:val="16"/>
        <w:szCs w:val="20"/>
        <w:lang w:eastAsia="de-DE"/>
      </w:rPr>
      <w:fldChar w:fldCharType="end"/>
    </w:r>
    <w:r>
      <w:rPr>
        <w:rFonts w:eastAsia="Times New Roman"/>
        <w:kern w:val="10"/>
        <w:sz w:val="16"/>
        <w:szCs w:val="20"/>
        <w:lang w:eastAsia="de-DE"/>
      </w:rPr>
      <w:t>/</w:t>
    </w:r>
    <w:r w:rsidR="009E2C42">
      <w:fldChar w:fldCharType="begin"/>
    </w:r>
    <w:r w:rsidR="009E2C42">
      <w:instrText xml:space="preserve"> NUMPAGES   \* MERGEFORMAT </w:instrText>
    </w:r>
    <w:r w:rsidR="009E2C42">
      <w:fldChar w:fldCharType="separate"/>
    </w:r>
    <w:r w:rsidR="009E2C42" w:rsidRPr="009E2C42">
      <w:rPr>
        <w:rFonts w:eastAsia="Times New Roman"/>
        <w:noProof/>
        <w:kern w:val="10"/>
        <w:sz w:val="16"/>
        <w:szCs w:val="20"/>
        <w:lang w:eastAsia="de-DE"/>
      </w:rPr>
      <w:t>30</w:t>
    </w:r>
    <w:r w:rsidR="009E2C42">
      <w:rPr>
        <w:rFonts w:eastAsia="Times New Roman"/>
        <w:noProof/>
        <w:kern w:val="10"/>
        <w:sz w:val="16"/>
        <w:szCs w:val="20"/>
        <w:lang w:eastAsia="de-DE"/>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1C7137" w14:textId="77777777" w:rsidR="00413327" w:rsidRDefault="00413327" w:rsidP="00163B66">
    <w:pPr>
      <w:pBdr>
        <w:top w:val="single" w:sz="4" w:space="1" w:color="auto"/>
      </w:pBdr>
      <w:spacing w:line="200" w:lineRule="exact"/>
      <w:rPr>
        <w:rFonts w:eastAsia="Times New Roman"/>
        <w:kern w:val="10"/>
        <w:sz w:val="16"/>
        <w:szCs w:val="20"/>
        <w:lang w:eastAsia="de-DE"/>
      </w:rPr>
    </w:pPr>
  </w:p>
  <w:p w14:paraId="3B1C7138" w14:textId="77777777" w:rsidR="00413327" w:rsidRDefault="00413327" w:rsidP="00163B66">
    <w:pPr>
      <w:spacing w:line="200" w:lineRule="exact"/>
      <w:rPr>
        <w:rFonts w:eastAsia="Times New Roman"/>
        <w:kern w:val="10"/>
        <w:sz w:val="16"/>
        <w:szCs w:val="20"/>
        <w:lang w:eastAsia="de-DE"/>
      </w:rPr>
    </w:pPr>
  </w:p>
  <w:p w14:paraId="3B1C7139" w14:textId="77777777" w:rsidR="00413327" w:rsidRPr="00837FEB" w:rsidRDefault="00413327" w:rsidP="0014605C">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6" w:name="SUPPLYONCATEGORY"/>
    <w:r>
      <w:rPr>
        <w:rFonts w:eastAsia="Times New Roman"/>
        <w:kern w:val="10"/>
        <w:sz w:val="16"/>
        <w:szCs w:val="20"/>
        <w:lang w:eastAsia="de-DE"/>
      </w:rPr>
      <w:t xml:space="preserve">SupplyOn </w:t>
    </w:r>
    <w:bookmarkEnd w:id="16"/>
    <w:r>
      <w:rPr>
        <w:rFonts w:eastAsia="Times New Roman"/>
        <w:kern w:val="10"/>
        <w:sz w:val="16"/>
        <w:szCs w:val="20"/>
        <w:lang w:eastAsia="de-DE"/>
      </w:rPr>
      <w:t>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9E2C42">
      <w:rPr>
        <w:rFonts w:eastAsia="Times New Roman"/>
        <w:noProof/>
        <w:kern w:val="10"/>
        <w:sz w:val="16"/>
        <w:szCs w:val="20"/>
        <w:lang w:eastAsia="de-DE"/>
      </w:rPr>
      <w:t>1</w:t>
    </w:r>
    <w:r>
      <w:rPr>
        <w:rFonts w:eastAsia="Times New Roman"/>
        <w:kern w:val="10"/>
        <w:sz w:val="16"/>
        <w:szCs w:val="20"/>
        <w:lang w:eastAsia="de-DE"/>
      </w:rPr>
      <w:fldChar w:fldCharType="end"/>
    </w:r>
    <w:r>
      <w:rPr>
        <w:rFonts w:eastAsia="Times New Roman"/>
        <w:kern w:val="10"/>
        <w:sz w:val="16"/>
        <w:szCs w:val="20"/>
        <w:lang w:eastAsia="de-DE"/>
      </w:rPr>
      <w:t>/</w:t>
    </w:r>
    <w:r w:rsidR="009E2C42">
      <w:fldChar w:fldCharType="begin"/>
    </w:r>
    <w:r w:rsidR="009E2C42">
      <w:instrText xml:space="preserve"> NUMPAGES   \* MERGEFORMAT </w:instrText>
    </w:r>
    <w:r w:rsidR="009E2C42">
      <w:fldChar w:fldCharType="separate"/>
    </w:r>
    <w:r w:rsidR="009E2C42" w:rsidRPr="009E2C42">
      <w:rPr>
        <w:rFonts w:eastAsia="Times New Roman"/>
        <w:noProof/>
        <w:kern w:val="10"/>
        <w:sz w:val="16"/>
        <w:szCs w:val="20"/>
        <w:lang w:eastAsia="de-DE"/>
      </w:rPr>
      <w:t>30</w:t>
    </w:r>
    <w:r w:rsidR="009E2C42">
      <w:rPr>
        <w:rFonts w:eastAsia="Times New Roman"/>
        <w:noProof/>
        <w:kern w:val="10"/>
        <w:sz w:val="16"/>
        <w:szCs w:val="20"/>
        <w:lang w:eastAsia="de-DE"/>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1C713B" w14:textId="77777777" w:rsidR="00413327" w:rsidRDefault="00413327" w:rsidP="00163B66">
    <w:pPr>
      <w:pBdr>
        <w:top w:val="single" w:sz="4" w:space="1" w:color="auto"/>
      </w:pBdr>
      <w:spacing w:line="200" w:lineRule="exact"/>
      <w:rPr>
        <w:rFonts w:eastAsia="Times New Roman"/>
        <w:kern w:val="10"/>
        <w:sz w:val="16"/>
        <w:szCs w:val="20"/>
        <w:lang w:eastAsia="de-DE"/>
      </w:rPr>
    </w:pPr>
  </w:p>
  <w:p w14:paraId="3B1C713C" w14:textId="77777777" w:rsidR="00413327" w:rsidRDefault="00413327" w:rsidP="00163B66">
    <w:pPr>
      <w:spacing w:line="200" w:lineRule="exact"/>
      <w:rPr>
        <w:rFonts w:eastAsia="Times New Roman"/>
        <w:kern w:val="10"/>
        <w:sz w:val="16"/>
        <w:szCs w:val="20"/>
        <w:lang w:eastAsia="de-DE"/>
      </w:rPr>
    </w:pPr>
  </w:p>
  <w:p w14:paraId="3B1C713D" w14:textId="77777777" w:rsidR="00413327" w:rsidRPr="003C228A" w:rsidRDefault="00413327" w:rsidP="00252E4A">
    <w:pPr>
      <w:tabs>
        <w:tab w:val="center" w:pos="7088"/>
        <w:tab w:val="right" w:pos="14175"/>
      </w:tabs>
      <w:spacing w:line="200" w:lineRule="exact"/>
      <w:rPr>
        <w:rFonts w:eastAsia="Times New Roman"/>
        <w:kern w:val="10"/>
        <w:sz w:val="16"/>
        <w:szCs w:val="20"/>
        <w:lang w:eastAsia="de-DE"/>
      </w:rPr>
    </w:pPr>
    <w:r>
      <w:rPr>
        <w:rFonts w:eastAsia="Times New Roman"/>
        <w:kern w:val="10"/>
        <w:sz w:val="16"/>
        <w:szCs w:val="20"/>
        <w:lang w:eastAsia="de-DE"/>
      </w:rPr>
      <w:tab/>
      <w:t xml:space="preserve"> SupplyOn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9E2C42">
      <w:rPr>
        <w:rFonts w:eastAsia="Times New Roman"/>
        <w:noProof/>
        <w:kern w:val="10"/>
        <w:sz w:val="16"/>
        <w:szCs w:val="20"/>
        <w:lang w:eastAsia="de-DE"/>
      </w:rPr>
      <w:t>21</w:t>
    </w:r>
    <w:r>
      <w:rPr>
        <w:rFonts w:eastAsia="Times New Roman"/>
        <w:kern w:val="10"/>
        <w:sz w:val="16"/>
        <w:szCs w:val="20"/>
        <w:lang w:eastAsia="de-DE"/>
      </w:rPr>
      <w:fldChar w:fldCharType="end"/>
    </w:r>
    <w:r>
      <w:rPr>
        <w:rFonts w:eastAsia="Times New Roman"/>
        <w:kern w:val="10"/>
        <w:sz w:val="16"/>
        <w:szCs w:val="20"/>
        <w:lang w:eastAsia="de-DE"/>
      </w:rPr>
      <w:t>/</w:t>
    </w:r>
    <w:r w:rsidR="009E2C42">
      <w:fldChar w:fldCharType="begin"/>
    </w:r>
    <w:r w:rsidR="009E2C42">
      <w:instrText xml:space="preserve"> NUMPAGES   \* MERGEFORMAT </w:instrText>
    </w:r>
    <w:r w:rsidR="009E2C42">
      <w:fldChar w:fldCharType="separate"/>
    </w:r>
    <w:r w:rsidR="009E2C42" w:rsidRPr="009E2C42">
      <w:rPr>
        <w:rFonts w:eastAsia="Times New Roman"/>
        <w:noProof/>
        <w:kern w:val="10"/>
        <w:sz w:val="16"/>
        <w:szCs w:val="20"/>
        <w:lang w:eastAsia="de-DE"/>
      </w:rPr>
      <w:t>30</w:t>
    </w:r>
    <w:r w:rsidR="009E2C42">
      <w:rPr>
        <w:rFonts w:eastAsia="Times New Roman"/>
        <w:noProof/>
        <w:kern w:val="10"/>
        <w:sz w:val="16"/>
        <w:szCs w:val="20"/>
        <w:lang w:eastAsia="de-D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1C712E" w14:textId="77777777" w:rsidR="00413327" w:rsidRDefault="00413327" w:rsidP="009020CE">
      <w:r>
        <w:separator/>
      </w:r>
    </w:p>
  </w:footnote>
  <w:footnote w:type="continuationSeparator" w:id="0">
    <w:p w14:paraId="3B1C712F" w14:textId="77777777" w:rsidR="00413327" w:rsidRDefault="00413327" w:rsidP="009020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1C7132" w14:textId="77777777" w:rsidR="00413327" w:rsidRDefault="00413327" w:rsidP="00F02CD0">
    <w:pPr>
      <w:pStyle w:val="Kopfzeile"/>
      <w:tabs>
        <w:tab w:val="clear" w:pos="4536"/>
        <w:tab w:val="clear" w:pos="9072"/>
        <w:tab w:val="left" w:pos="1460"/>
      </w:tabs>
    </w:pPr>
    <w:r>
      <w:rPr>
        <w:noProof/>
        <w:lang w:eastAsia="zh-TW"/>
      </w:rPr>
      <w:drawing>
        <wp:anchor distT="0" distB="0" distL="114300" distR="114300" simplePos="0" relativeHeight="251658240" behindDoc="0" locked="0" layoutInCell="1" allowOverlap="1" wp14:anchorId="3B1C713E" wp14:editId="3B1C713F">
          <wp:simplePos x="0" y="0"/>
          <wp:positionH relativeFrom="column">
            <wp:posOffset>5171440</wp:posOffset>
          </wp:positionH>
          <wp:positionV relativeFrom="page">
            <wp:posOffset>288290</wp:posOffset>
          </wp:positionV>
          <wp:extent cx="971550" cy="374650"/>
          <wp:effectExtent l="0" t="0" r="0" b="6350"/>
          <wp:wrapNone/>
          <wp:docPr id="2" name="Bild 11"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1C7136" w14:textId="77777777" w:rsidR="00413327" w:rsidRDefault="00413327" w:rsidP="00F02CD0">
    <w:pPr>
      <w:pStyle w:val="Kopfzeile"/>
      <w:tabs>
        <w:tab w:val="clear" w:pos="9072"/>
      </w:tabs>
    </w:pPr>
    <w:r>
      <w:rPr>
        <w:noProof/>
        <w:lang w:eastAsia="zh-TW"/>
      </w:rPr>
      <w:drawing>
        <wp:anchor distT="0" distB="0" distL="114300" distR="114300" simplePos="0" relativeHeight="251657216" behindDoc="0" locked="0" layoutInCell="1" allowOverlap="1" wp14:anchorId="3B1C7140" wp14:editId="3B1C7141">
          <wp:simplePos x="0" y="0"/>
          <wp:positionH relativeFrom="column">
            <wp:posOffset>4500880</wp:posOffset>
          </wp:positionH>
          <wp:positionV relativeFrom="page">
            <wp:posOffset>288290</wp:posOffset>
          </wp:positionV>
          <wp:extent cx="1733550" cy="657225"/>
          <wp:effectExtent l="0" t="0" r="0" b="9525"/>
          <wp:wrapNone/>
          <wp:docPr id="1" name="Bild 4"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657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1C713A" w14:textId="77777777" w:rsidR="00413327" w:rsidRDefault="00413327" w:rsidP="00F02CD0">
    <w:pPr>
      <w:pStyle w:val="Kopfzeile"/>
      <w:tabs>
        <w:tab w:val="clear" w:pos="4536"/>
        <w:tab w:val="clear" w:pos="9072"/>
        <w:tab w:val="left" w:pos="1460"/>
      </w:tabs>
    </w:pPr>
    <w:r>
      <w:rPr>
        <w:noProof/>
        <w:lang w:eastAsia="zh-TW"/>
      </w:rPr>
      <w:drawing>
        <wp:anchor distT="0" distB="0" distL="114300" distR="114300" simplePos="0" relativeHeight="251660288" behindDoc="0" locked="0" layoutInCell="1" allowOverlap="1" wp14:anchorId="3B1C7142" wp14:editId="3B1C7143">
          <wp:simplePos x="0" y="0"/>
          <wp:positionH relativeFrom="column">
            <wp:posOffset>8095615</wp:posOffset>
          </wp:positionH>
          <wp:positionV relativeFrom="page">
            <wp:posOffset>393065</wp:posOffset>
          </wp:positionV>
          <wp:extent cx="971550" cy="374650"/>
          <wp:effectExtent l="0" t="0" r="0" b="6350"/>
          <wp:wrapNone/>
          <wp:docPr id="3" name="Bild 11"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84DBD"/>
    <w:multiLevelType w:val="multilevel"/>
    <w:tmpl w:val="4FE68D72"/>
    <w:lvl w:ilvl="0">
      <w:start w:val="1"/>
      <w:numFmt w:val="decimal"/>
      <w:lvlText w:val="%1."/>
      <w:lvlJc w:val="left"/>
      <w:pPr>
        <w:ind w:left="1080" w:hanging="360"/>
      </w:pPr>
      <w:rPr>
        <w:rFonts w:hint="default"/>
      </w:rPr>
    </w:lvl>
    <w:lvl w:ilvl="1">
      <w:start w:val="3"/>
      <w:numFmt w:val="decimal"/>
      <w:isLgl/>
      <w:lvlText w:val="%1.%2"/>
      <w:lvlJc w:val="left"/>
      <w:pPr>
        <w:ind w:left="1830" w:hanging="1110"/>
      </w:pPr>
      <w:rPr>
        <w:rFonts w:hint="default"/>
      </w:rPr>
    </w:lvl>
    <w:lvl w:ilvl="2">
      <w:start w:val="3"/>
      <w:numFmt w:val="decimal"/>
      <w:isLgl/>
      <w:lvlText w:val="%1.%2.%3"/>
      <w:lvlJc w:val="left"/>
      <w:pPr>
        <w:ind w:left="1830" w:hanging="1110"/>
      </w:pPr>
      <w:rPr>
        <w:rFonts w:hint="default"/>
      </w:rPr>
    </w:lvl>
    <w:lvl w:ilvl="3">
      <w:start w:val="7"/>
      <w:numFmt w:val="decimal"/>
      <w:isLgl/>
      <w:lvlText w:val="%1.%2.%3.%4"/>
      <w:lvlJc w:val="left"/>
      <w:pPr>
        <w:ind w:left="1830" w:hanging="1110"/>
      </w:pPr>
      <w:rPr>
        <w:rFonts w:hint="default"/>
      </w:rPr>
    </w:lvl>
    <w:lvl w:ilvl="4">
      <w:start w:val="1"/>
      <w:numFmt w:val="decimal"/>
      <w:isLgl/>
      <w:lvlText w:val="%1.%2.%3.%4.%5"/>
      <w:lvlJc w:val="left"/>
      <w:pPr>
        <w:ind w:left="1830" w:hanging="111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
    <w:nsid w:val="52AC63C0"/>
    <w:multiLevelType w:val="hybridMultilevel"/>
    <w:tmpl w:val="7DEADBD4"/>
    <w:lvl w:ilvl="0" w:tplc="58F63324">
      <w:start w:val="2011"/>
      <w:numFmt w:val="bullet"/>
      <w:lvlText w:val="-"/>
      <w:lvlJc w:val="left"/>
      <w:pPr>
        <w:ind w:left="720" w:hanging="360"/>
      </w:pPr>
      <w:rPr>
        <w:rFonts w:ascii="Arial" w:eastAsia="PMingLiU"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1141A66"/>
    <w:multiLevelType w:val="multilevel"/>
    <w:tmpl w:val="B528391C"/>
    <w:lvl w:ilvl="0">
      <w:start w:val="1"/>
      <w:numFmt w:val="decimal"/>
      <w:pStyle w:val="berschrift1"/>
      <w:lvlText w:val="%1"/>
      <w:lvlJc w:val="left"/>
      <w:pPr>
        <w:ind w:left="432" w:hanging="432"/>
      </w:pPr>
    </w:lvl>
    <w:lvl w:ilvl="1">
      <w:start w:val="1"/>
      <w:numFmt w:val="decimal"/>
      <w:pStyle w:val="berschrift2"/>
      <w:lvlText w:val="%1.%2"/>
      <w:lvlJc w:val="left"/>
      <w:pPr>
        <w:ind w:left="860" w:hanging="576"/>
      </w:pPr>
      <w:rPr>
        <w:sz w:val="22"/>
        <w:szCs w:val="22"/>
      </w:rPr>
    </w:lvl>
    <w:lvl w:ilvl="2">
      <w:start w:val="1"/>
      <w:numFmt w:val="decimal"/>
      <w:pStyle w:val="berschrift3"/>
      <w:lvlText w:val="%1.%2.%3"/>
      <w:lvlJc w:val="left"/>
      <w:pPr>
        <w:ind w:left="1004" w:hanging="720"/>
      </w:pPr>
      <w:rPr>
        <w:b w:val="0"/>
        <w:sz w:val="20"/>
        <w:szCs w:val="20"/>
      </w:rPr>
    </w:lvl>
    <w:lvl w:ilvl="3">
      <w:start w:val="1"/>
      <w:numFmt w:val="decimal"/>
      <w:pStyle w:val="berschrift4"/>
      <w:lvlText w:val="%1.%2.%3.%4"/>
      <w:lvlJc w:val="left"/>
      <w:pPr>
        <w:ind w:left="1148"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berschrift5"/>
      <w:lvlText w:val="%1.%2.%3.%4.%5"/>
      <w:lvlJc w:val="left"/>
      <w:pPr>
        <w:ind w:left="1008" w:hanging="1008"/>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3">
    <w:nsid w:val="6D7156D4"/>
    <w:multiLevelType w:val="hybridMultilevel"/>
    <w:tmpl w:val="0A387F8E"/>
    <w:lvl w:ilvl="0" w:tplc="D766F6C4">
      <w:start w:val="1"/>
      <w:numFmt w:val="upperRoman"/>
      <w:pStyle w:val="Kapitelberschrift"/>
      <w:lvlText w:val="%1."/>
      <w:lvlJc w:val="right"/>
      <w:pPr>
        <w:ind w:left="-416" w:hanging="360"/>
      </w:pPr>
    </w:lvl>
    <w:lvl w:ilvl="1" w:tplc="04090019" w:tentative="1">
      <w:start w:val="1"/>
      <w:numFmt w:val="lowerLetter"/>
      <w:lvlText w:val="%2."/>
      <w:lvlJc w:val="left"/>
      <w:pPr>
        <w:ind w:left="304" w:hanging="360"/>
      </w:pPr>
    </w:lvl>
    <w:lvl w:ilvl="2" w:tplc="0409001B" w:tentative="1">
      <w:start w:val="1"/>
      <w:numFmt w:val="lowerRoman"/>
      <w:lvlText w:val="%3."/>
      <w:lvlJc w:val="right"/>
      <w:pPr>
        <w:ind w:left="1024" w:hanging="180"/>
      </w:pPr>
    </w:lvl>
    <w:lvl w:ilvl="3" w:tplc="0409000F" w:tentative="1">
      <w:start w:val="1"/>
      <w:numFmt w:val="decimal"/>
      <w:lvlText w:val="%4."/>
      <w:lvlJc w:val="left"/>
      <w:pPr>
        <w:ind w:left="1744" w:hanging="360"/>
      </w:pPr>
    </w:lvl>
    <w:lvl w:ilvl="4" w:tplc="04090019" w:tentative="1">
      <w:start w:val="1"/>
      <w:numFmt w:val="lowerLetter"/>
      <w:lvlText w:val="%5."/>
      <w:lvlJc w:val="left"/>
      <w:pPr>
        <w:ind w:left="2464" w:hanging="360"/>
      </w:pPr>
    </w:lvl>
    <w:lvl w:ilvl="5" w:tplc="0409001B" w:tentative="1">
      <w:start w:val="1"/>
      <w:numFmt w:val="lowerRoman"/>
      <w:lvlText w:val="%6."/>
      <w:lvlJc w:val="right"/>
      <w:pPr>
        <w:ind w:left="3184" w:hanging="180"/>
      </w:pPr>
    </w:lvl>
    <w:lvl w:ilvl="6" w:tplc="0409000F" w:tentative="1">
      <w:start w:val="1"/>
      <w:numFmt w:val="decimal"/>
      <w:lvlText w:val="%7."/>
      <w:lvlJc w:val="left"/>
      <w:pPr>
        <w:ind w:left="3904" w:hanging="360"/>
      </w:pPr>
    </w:lvl>
    <w:lvl w:ilvl="7" w:tplc="04090019" w:tentative="1">
      <w:start w:val="1"/>
      <w:numFmt w:val="lowerLetter"/>
      <w:lvlText w:val="%8."/>
      <w:lvlJc w:val="left"/>
      <w:pPr>
        <w:ind w:left="4624" w:hanging="360"/>
      </w:pPr>
    </w:lvl>
    <w:lvl w:ilvl="8" w:tplc="0409001B" w:tentative="1">
      <w:start w:val="1"/>
      <w:numFmt w:val="lowerRoman"/>
      <w:lvlText w:val="%9."/>
      <w:lvlJc w:val="right"/>
      <w:pPr>
        <w:ind w:left="5344" w:hanging="180"/>
      </w:pPr>
    </w:lvl>
  </w:abstractNum>
  <w:abstractNum w:abstractNumId="4">
    <w:nsid w:val="74CE4AE7"/>
    <w:multiLevelType w:val="hybridMultilevel"/>
    <w:tmpl w:val="8844FFFA"/>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2"/>
    <w:lvlOverride w:ilvl="0">
      <w:startOverride w:val="4"/>
    </w:lvlOverride>
    <w:lvlOverride w:ilvl="1">
      <w:startOverride w:val="3"/>
    </w:lvlOverride>
    <w:lvlOverride w:ilvl="2">
      <w:startOverride w:val="4"/>
    </w:lvlOverride>
  </w:num>
  <w:num w:numId="5">
    <w:abstractNumId w:val="2"/>
  </w:num>
  <w:num w:numId="6">
    <w:abstractNumId w:val="2"/>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3"/>
  </w:num>
  <w:num w:numId="10">
    <w:abstractNumId w:val="1"/>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hideGrammatical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100"/>
  <w:displayHorizontalDrawingGridEvery w:val="2"/>
  <w:characterSpacingControl w:val="doNotCompress"/>
  <w:hdrShapeDefaults>
    <o:shapedefaults v:ext="edit" spidmax="10241" fill="f" fillcolor="#8db3e2">
      <v:fill color="#8db3e2" on="f"/>
      <v:stroke weight="2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779C"/>
    <w:rsid w:val="000002BF"/>
    <w:rsid w:val="000034B4"/>
    <w:rsid w:val="000035DA"/>
    <w:rsid w:val="00003D10"/>
    <w:rsid w:val="000048B3"/>
    <w:rsid w:val="000052F8"/>
    <w:rsid w:val="00005CCA"/>
    <w:rsid w:val="00006B6B"/>
    <w:rsid w:val="00006E55"/>
    <w:rsid w:val="00012880"/>
    <w:rsid w:val="00013B21"/>
    <w:rsid w:val="00014D7F"/>
    <w:rsid w:val="0001530C"/>
    <w:rsid w:val="0001625D"/>
    <w:rsid w:val="000165DF"/>
    <w:rsid w:val="000178B5"/>
    <w:rsid w:val="00017DF5"/>
    <w:rsid w:val="00020133"/>
    <w:rsid w:val="0002289E"/>
    <w:rsid w:val="00022CAA"/>
    <w:rsid w:val="00023A07"/>
    <w:rsid w:val="00024142"/>
    <w:rsid w:val="000244FB"/>
    <w:rsid w:val="00024690"/>
    <w:rsid w:val="00026C11"/>
    <w:rsid w:val="00027A66"/>
    <w:rsid w:val="00027D86"/>
    <w:rsid w:val="00030C0D"/>
    <w:rsid w:val="00031F65"/>
    <w:rsid w:val="000322CF"/>
    <w:rsid w:val="0003349C"/>
    <w:rsid w:val="000360C3"/>
    <w:rsid w:val="00041126"/>
    <w:rsid w:val="0004261E"/>
    <w:rsid w:val="0004313D"/>
    <w:rsid w:val="00043272"/>
    <w:rsid w:val="0004392B"/>
    <w:rsid w:val="000475BD"/>
    <w:rsid w:val="00051C50"/>
    <w:rsid w:val="0005210E"/>
    <w:rsid w:val="0005512E"/>
    <w:rsid w:val="000563E0"/>
    <w:rsid w:val="00056EBD"/>
    <w:rsid w:val="000619B4"/>
    <w:rsid w:val="00063790"/>
    <w:rsid w:val="00063CD6"/>
    <w:rsid w:val="00064134"/>
    <w:rsid w:val="00066331"/>
    <w:rsid w:val="00066A9A"/>
    <w:rsid w:val="00067346"/>
    <w:rsid w:val="0006754B"/>
    <w:rsid w:val="00071127"/>
    <w:rsid w:val="00071474"/>
    <w:rsid w:val="000725BF"/>
    <w:rsid w:val="00074742"/>
    <w:rsid w:val="0007605A"/>
    <w:rsid w:val="00076310"/>
    <w:rsid w:val="0008007C"/>
    <w:rsid w:val="000812B5"/>
    <w:rsid w:val="00081BD4"/>
    <w:rsid w:val="0008297C"/>
    <w:rsid w:val="00083F53"/>
    <w:rsid w:val="00087E9A"/>
    <w:rsid w:val="00090DFA"/>
    <w:rsid w:val="0009148F"/>
    <w:rsid w:val="000920F7"/>
    <w:rsid w:val="00092152"/>
    <w:rsid w:val="000927AD"/>
    <w:rsid w:val="00093060"/>
    <w:rsid w:val="00094A11"/>
    <w:rsid w:val="000952C7"/>
    <w:rsid w:val="00096C32"/>
    <w:rsid w:val="00096FD5"/>
    <w:rsid w:val="00097789"/>
    <w:rsid w:val="000978B7"/>
    <w:rsid w:val="000A003E"/>
    <w:rsid w:val="000A2AE3"/>
    <w:rsid w:val="000A3056"/>
    <w:rsid w:val="000A36D2"/>
    <w:rsid w:val="000A4372"/>
    <w:rsid w:val="000A453B"/>
    <w:rsid w:val="000A5BF4"/>
    <w:rsid w:val="000A7C87"/>
    <w:rsid w:val="000B0CDC"/>
    <w:rsid w:val="000B1CCF"/>
    <w:rsid w:val="000B3CF9"/>
    <w:rsid w:val="000B49F9"/>
    <w:rsid w:val="000B5496"/>
    <w:rsid w:val="000B6119"/>
    <w:rsid w:val="000B6F81"/>
    <w:rsid w:val="000C0396"/>
    <w:rsid w:val="000C050C"/>
    <w:rsid w:val="000C2257"/>
    <w:rsid w:val="000C299C"/>
    <w:rsid w:val="000C4394"/>
    <w:rsid w:val="000C61FC"/>
    <w:rsid w:val="000C6F49"/>
    <w:rsid w:val="000D1D9F"/>
    <w:rsid w:val="000D2628"/>
    <w:rsid w:val="000D3051"/>
    <w:rsid w:val="000D4E5D"/>
    <w:rsid w:val="000E08AE"/>
    <w:rsid w:val="000E1030"/>
    <w:rsid w:val="000E3F05"/>
    <w:rsid w:val="000E5967"/>
    <w:rsid w:val="000E779C"/>
    <w:rsid w:val="000E7D9B"/>
    <w:rsid w:val="000F0614"/>
    <w:rsid w:val="000F232E"/>
    <w:rsid w:val="000F2DE5"/>
    <w:rsid w:val="000F30E7"/>
    <w:rsid w:val="000F31E9"/>
    <w:rsid w:val="000F3D98"/>
    <w:rsid w:val="000F3F61"/>
    <w:rsid w:val="000F3FA3"/>
    <w:rsid w:val="000F462C"/>
    <w:rsid w:val="000F477E"/>
    <w:rsid w:val="000F50CB"/>
    <w:rsid w:val="000F50ED"/>
    <w:rsid w:val="000F5186"/>
    <w:rsid w:val="000F5940"/>
    <w:rsid w:val="000F6353"/>
    <w:rsid w:val="000F7329"/>
    <w:rsid w:val="00101250"/>
    <w:rsid w:val="0010199C"/>
    <w:rsid w:val="00102901"/>
    <w:rsid w:val="00104E14"/>
    <w:rsid w:val="00105ABA"/>
    <w:rsid w:val="00105F35"/>
    <w:rsid w:val="00106C73"/>
    <w:rsid w:val="00107796"/>
    <w:rsid w:val="0011025B"/>
    <w:rsid w:val="00111992"/>
    <w:rsid w:val="0011271D"/>
    <w:rsid w:val="00116697"/>
    <w:rsid w:val="00117A24"/>
    <w:rsid w:val="00125089"/>
    <w:rsid w:val="001275AC"/>
    <w:rsid w:val="00127B70"/>
    <w:rsid w:val="001301EB"/>
    <w:rsid w:val="001334B0"/>
    <w:rsid w:val="00133D88"/>
    <w:rsid w:val="0013537A"/>
    <w:rsid w:val="00135B14"/>
    <w:rsid w:val="0013791D"/>
    <w:rsid w:val="00141609"/>
    <w:rsid w:val="00141C93"/>
    <w:rsid w:val="0014247E"/>
    <w:rsid w:val="00142C7E"/>
    <w:rsid w:val="001437C1"/>
    <w:rsid w:val="00144A8F"/>
    <w:rsid w:val="00144AAB"/>
    <w:rsid w:val="00144E67"/>
    <w:rsid w:val="0014605C"/>
    <w:rsid w:val="00147440"/>
    <w:rsid w:val="001502F6"/>
    <w:rsid w:val="001503C3"/>
    <w:rsid w:val="00150A8E"/>
    <w:rsid w:val="001510E8"/>
    <w:rsid w:val="00151489"/>
    <w:rsid w:val="00152254"/>
    <w:rsid w:val="00152F50"/>
    <w:rsid w:val="0015448C"/>
    <w:rsid w:val="00154896"/>
    <w:rsid w:val="00156B1D"/>
    <w:rsid w:val="00160579"/>
    <w:rsid w:val="00161C19"/>
    <w:rsid w:val="001621F3"/>
    <w:rsid w:val="0016323B"/>
    <w:rsid w:val="00163B66"/>
    <w:rsid w:val="00163FDB"/>
    <w:rsid w:val="001642EB"/>
    <w:rsid w:val="00165BAE"/>
    <w:rsid w:val="00165D80"/>
    <w:rsid w:val="001666D9"/>
    <w:rsid w:val="0016758D"/>
    <w:rsid w:val="00167B70"/>
    <w:rsid w:val="00170071"/>
    <w:rsid w:val="0017080D"/>
    <w:rsid w:val="00171537"/>
    <w:rsid w:val="0017153E"/>
    <w:rsid w:val="0017245E"/>
    <w:rsid w:val="001747C9"/>
    <w:rsid w:val="00174B15"/>
    <w:rsid w:val="00174B39"/>
    <w:rsid w:val="00174D1C"/>
    <w:rsid w:val="001767C7"/>
    <w:rsid w:val="00181032"/>
    <w:rsid w:val="0018124A"/>
    <w:rsid w:val="001846A8"/>
    <w:rsid w:val="00185D40"/>
    <w:rsid w:val="00186623"/>
    <w:rsid w:val="00186BA8"/>
    <w:rsid w:val="00190A40"/>
    <w:rsid w:val="00192683"/>
    <w:rsid w:val="001926FC"/>
    <w:rsid w:val="001942D0"/>
    <w:rsid w:val="001947D5"/>
    <w:rsid w:val="00194BFF"/>
    <w:rsid w:val="00194F4C"/>
    <w:rsid w:val="00195B02"/>
    <w:rsid w:val="00195B83"/>
    <w:rsid w:val="00195D67"/>
    <w:rsid w:val="00196759"/>
    <w:rsid w:val="00196994"/>
    <w:rsid w:val="001A0211"/>
    <w:rsid w:val="001A1409"/>
    <w:rsid w:val="001A18CB"/>
    <w:rsid w:val="001A2887"/>
    <w:rsid w:val="001A3384"/>
    <w:rsid w:val="001A37F1"/>
    <w:rsid w:val="001A3D10"/>
    <w:rsid w:val="001A4008"/>
    <w:rsid w:val="001A48A1"/>
    <w:rsid w:val="001A496D"/>
    <w:rsid w:val="001A4EE5"/>
    <w:rsid w:val="001A5818"/>
    <w:rsid w:val="001A636E"/>
    <w:rsid w:val="001A6A95"/>
    <w:rsid w:val="001A6F2F"/>
    <w:rsid w:val="001A7310"/>
    <w:rsid w:val="001B147A"/>
    <w:rsid w:val="001B201A"/>
    <w:rsid w:val="001B2224"/>
    <w:rsid w:val="001B26C2"/>
    <w:rsid w:val="001B398E"/>
    <w:rsid w:val="001B41DC"/>
    <w:rsid w:val="001B57A9"/>
    <w:rsid w:val="001B5D17"/>
    <w:rsid w:val="001B627F"/>
    <w:rsid w:val="001B6AF6"/>
    <w:rsid w:val="001B7E6A"/>
    <w:rsid w:val="001C2448"/>
    <w:rsid w:val="001C3983"/>
    <w:rsid w:val="001C64FE"/>
    <w:rsid w:val="001D11AF"/>
    <w:rsid w:val="001D22D7"/>
    <w:rsid w:val="001D3285"/>
    <w:rsid w:val="001D371F"/>
    <w:rsid w:val="001D37E1"/>
    <w:rsid w:val="001D4AB6"/>
    <w:rsid w:val="001D6464"/>
    <w:rsid w:val="001D6CA1"/>
    <w:rsid w:val="001D6F91"/>
    <w:rsid w:val="001E004D"/>
    <w:rsid w:val="001E1CD8"/>
    <w:rsid w:val="001E20FA"/>
    <w:rsid w:val="001E439B"/>
    <w:rsid w:val="001E5C71"/>
    <w:rsid w:val="001E69E6"/>
    <w:rsid w:val="001F05CF"/>
    <w:rsid w:val="001F0670"/>
    <w:rsid w:val="001F3118"/>
    <w:rsid w:val="001F3F76"/>
    <w:rsid w:val="001F478D"/>
    <w:rsid w:val="001F4F56"/>
    <w:rsid w:val="001F554E"/>
    <w:rsid w:val="001F55A2"/>
    <w:rsid w:val="001F5711"/>
    <w:rsid w:val="001F6103"/>
    <w:rsid w:val="001F6D64"/>
    <w:rsid w:val="00200C5C"/>
    <w:rsid w:val="002037FC"/>
    <w:rsid w:val="002041BF"/>
    <w:rsid w:val="00204E01"/>
    <w:rsid w:val="00205C88"/>
    <w:rsid w:val="00206D20"/>
    <w:rsid w:val="002078E9"/>
    <w:rsid w:val="00212B25"/>
    <w:rsid w:val="00213C5B"/>
    <w:rsid w:val="00214763"/>
    <w:rsid w:val="0021519E"/>
    <w:rsid w:val="00216C73"/>
    <w:rsid w:val="002212DB"/>
    <w:rsid w:val="00223100"/>
    <w:rsid w:val="00223BFA"/>
    <w:rsid w:val="00223C45"/>
    <w:rsid w:val="002246DE"/>
    <w:rsid w:val="002259AE"/>
    <w:rsid w:val="00230776"/>
    <w:rsid w:val="0023182F"/>
    <w:rsid w:val="00232B52"/>
    <w:rsid w:val="00233F16"/>
    <w:rsid w:val="002344C6"/>
    <w:rsid w:val="0023595E"/>
    <w:rsid w:val="00236113"/>
    <w:rsid w:val="00236861"/>
    <w:rsid w:val="002372E7"/>
    <w:rsid w:val="0023753E"/>
    <w:rsid w:val="00240484"/>
    <w:rsid w:val="00242825"/>
    <w:rsid w:val="00243126"/>
    <w:rsid w:val="0024440C"/>
    <w:rsid w:val="0024648B"/>
    <w:rsid w:val="00246D79"/>
    <w:rsid w:val="00247FA2"/>
    <w:rsid w:val="00251CBB"/>
    <w:rsid w:val="0025261F"/>
    <w:rsid w:val="00252DE6"/>
    <w:rsid w:val="00252E4A"/>
    <w:rsid w:val="00254049"/>
    <w:rsid w:val="00255005"/>
    <w:rsid w:val="00255881"/>
    <w:rsid w:val="00255884"/>
    <w:rsid w:val="00256523"/>
    <w:rsid w:val="00257984"/>
    <w:rsid w:val="002602BC"/>
    <w:rsid w:val="002603D0"/>
    <w:rsid w:val="00261337"/>
    <w:rsid w:val="00263326"/>
    <w:rsid w:val="002639D5"/>
    <w:rsid w:val="00265FFB"/>
    <w:rsid w:val="00266746"/>
    <w:rsid w:val="0026702D"/>
    <w:rsid w:val="002708DD"/>
    <w:rsid w:val="00271314"/>
    <w:rsid w:val="00271556"/>
    <w:rsid w:val="002718B5"/>
    <w:rsid w:val="00271D04"/>
    <w:rsid w:val="002721AA"/>
    <w:rsid w:val="00272337"/>
    <w:rsid w:val="002726F2"/>
    <w:rsid w:val="002754AE"/>
    <w:rsid w:val="00276209"/>
    <w:rsid w:val="00280117"/>
    <w:rsid w:val="00281858"/>
    <w:rsid w:val="00281D2B"/>
    <w:rsid w:val="00282064"/>
    <w:rsid w:val="00282898"/>
    <w:rsid w:val="00285819"/>
    <w:rsid w:val="00287640"/>
    <w:rsid w:val="002876F2"/>
    <w:rsid w:val="002905FD"/>
    <w:rsid w:val="00291214"/>
    <w:rsid w:val="002916BA"/>
    <w:rsid w:val="002923CD"/>
    <w:rsid w:val="002941C8"/>
    <w:rsid w:val="00295403"/>
    <w:rsid w:val="00296399"/>
    <w:rsid w:val="002A1C4D"/>
    <w:rsid w:val="002A215D"/>
    <w:rsid w:val="002A2652"/>
    <w:rsid w:val="002A2A6B"/>
    <w:rsid w:val="002A580D"/>
    <w:rsid w:val="002A5C55"/>
    <w:rsid w:val="002A7C0D"/>
    <w:rsid w:val="002A7D78"/>
    <w:rsid w:val="002B02FC"/>
    <w:rsid w:val="002B04FD"/>
    <w:rsid w:val="002B14FA"/>
    <w:rsid w:val="002B7019"/>
    <w:rsid w:val="002C0ADA"/>
    <w:rsid w:val="002C0E5B"/>
    <w:rsid w:val="002C1C22"/>
    <w:rsid w:val="002C3155"/>
    <w:rsid w:val="002C451B"/>
    <w:rsid w:val="002C7B6E"/>
    <w:rsid w:val="002D0733"/>
    <w:rsid w:val="002D0D81"/>
    <w:rsid w:val="002D2FD2"/>
    <w:rsid w:val="002D33E2"/>
    <w:rsid w:val="002D3BA0"/>
    <w:rsid w:val="002D4BAB"/>
    <w:rsid w:val="002D5BD8"/>
    <w:rsid w:val="002D5C33"/>
    <w:rsid w:val="002D6649"/>
    <w:rsid w:val="002E10B2"/>
    <w:rsid w:val="002E3408"/>
    <w:rsid w:val="002E4E95"/>
    <w:rsid w:val="002E5D0B"/>
    <w:rsid w:val="002E6DED"/>
    <w:rsid w:val="002E72AB"/>
    <w:rsid w:val="002E732E"/>
    <w:rsid w:val="002F42C5"/>
    <w:rsid w:val="002F5908"/>
    <w:rsid w:val="002F5A28"/>
    <w:rsid w:val="002F61CB"/>
    <w:rsid w:val="002F694D"/>
    <w:rsid w:val="003006E0"/>
    <w:rsid w:val="00300955"/>
    <w:rsid w:val="00304586"/>
    <w:rsid w:val="0030497D"/>
    <w:rsid w:val="0030545B"/>
    <w:rsid w:val="00305D7C"/>
    <w:rsid w:val="00307320"/>
    <w:rsid w:val="00307B1A"/>
    <w:rsid w:val="003114A5"/>
    <w:rsid w:val="003124AF"/>
    <w:rsid w:val="003125C6"/>
    <w:rsid w:val="00312F54"/>
    <w:rsid w:val="00315B17"/>
    <w:rsid w:val="00315CDD"/>
    <w:rsid w:val="003208FA"/>
    <w:rsid w:val="00320B32"/>
    <w:rsid w:val="00323F3B"/>
    <w:rsid w:val="00325E53"/>
    <w:rsid w:val="00327229"/>
    <w:rsid w:val="003308BE"/>
    <w:rsid w:val="00330ADD"/>
    <w:rsid w:val="00332607"/>
    <w:rsid w:val="00332C53"/>
    <w:rsid w:val="003333B6"/>
    <w:rsid w:val="00333545"/>
    <w:rsid w:val="0033595B"/>
    <w:rsid w:val="003370C5"/>
    <w:rsid w:val="003373F1"/>
    <w:rsid w:val="00337738"/>
    <w:rsid w:val="0034008B"/>
    <w:rsid w:val="003404AA"/>
    <w:rsid w:val="003417BD"/>
    <w:rsid w:val="003417CF"/>
    <w:rsid w:val="0034200D"/>
    <w:rsid w:val="0034290A"/>
    <w:rsid w:val="003430C9"/>
    <w:rsid w:val="003432CE"/>
    <w:rsid w:val="003462F4"/>
    <w:rsid w:val="003509E9"/>
    <w:rsid w:val="00354550"/>
    <w:rsid w:val="0035481B"/>
    <w:rsid w:val="00355255"/>
    <w:rsid w:val="003578DB"/>
    <w:rsid w:val="00357A83"/>
    <w:rsid w:val="00361C16"/>
    <w:rsid w:val="00361C4D"/>
    <w:rsid w:val="00363B4E"/>
    <w:rsid w:val="0036456E"/>
    <w:rsid w:val="0036555F"/>
    <w:rsid w:val="00370D55"/>
    <w:rsid w:val="003712A7"/>
    <w:rsid w:val="0037177C"/>
    <w:rsid w:val="00373A8C"/>
    <w:rsid w:val="00373BE1"/>
    <w:rsid w:val="00373BE5"/>
    <w:rsid w:val="00374E1B"/>
    <w:rsid w:val="00375172"/>
    <w:rsid w:val="00375CDF"/>
    <w:rsid w:val="00375D0C"/>
    <w:rsid w:val="00375FA9"/>
    <w:rsid w:val="00376A59"/>
    <w:rsid w:val="00377774"/>
    <w:rsid w:val="00377ADF"/>
    <w:rsid w:val="00380358"/>
    <w:rsid w:val="00380A70"/>
    <w:rsid w:val="00381ACC"/>
    <w:rsid w:val="00381F8A"/>
    <w:rsid w:val="003849CB"/>
    <w:rsid w:val="0039112B"/>
    <w:rsid w:val="003932F8"/>
    <w:rsid w:val="0039348B"/>
    <w:rsid w:val="0039743C"/>
    <w:rsid w:val="003A1997"/>
    <w:rsid w:val="003A2042"/>
    <w:rsid w:val="003A49D4"/>
    <w:rsid w:val="003A6C3C"/>
    <w:rsid w:val="003B0198"/>
    <w:rsid w:val="003B0666"/>
    <w:rsid w:val="003B0FA2"/>
    <w:rsid w:val="003B483F"/>
    <w:rsid w:val="003B484C"/>
    <w:rsid w:val="003B4D39"/>
    <w:rsid w:val="003B4EAF"/>
    <w:rsid w:val="003B64AE"/>
    <w:rsid w:val="003B65B8"/>
    <w:rsid w:val="003B66B4"/>
    <w:rsid w:val="003B79AC"/>
    <w:rsid w:val="003C167E"/>
    <w:rsid w:val="003C1D77"/>
    <w:rsid w:val="003C228A"/>
    <w:rsid w:val="003C3AE4"/>
    <w:rsid w:val="003C3D6D"/>
    <w:rsid w:val="003C4EE9"/>
    <w:rsid w:val="003C60FF"/>
    <w:rsid w:val="003D06CA"/>
    <w:rsid w:val="003D15AC"/>
    <w:rsid w:val="003D4456"/>
    <w:rsid w:val="003D4E31"/>
    <w:rsid w:val="003D6845"/>
    <w:rsid w:val="003D75A9"/>
    <w:rsid w:val="003E0700"/>
    <w:rsid w:val="003E11CF"/>
    <w:rsid w:val="003E20EA"/>
    <w:rsid w:val="003E2AEB"/>
    <w:rsid w:val="003E2F90"/>
    <w:rsid w:val="003E30F3"/>
    <w:rsid w:val="003E3BA0"/>
    <w:rsid w:val="003E4685"/>
    <w:rsid w:val="003E4CCF"/>
    <w:rsid w:val="003E5B3C"/>
    <w:rsid w:val="003E6B10"/>
    <w:rsid w:val="003E7C94"/>
    <w:rsid w:val="003F0048"/>
    <w:rsid w:val="003F2D85"/>
    <w:rsid w:val="003F43C5"/>
    <w:rsid w:val="003F4843"/>
    <w:rsid w:val="003F4F8B"/>
    <w:rsid w:val="003F51D5"/>
    <w:rsid w:val="003F5FC1"/>
    <w:rsid w:val="003F64DE"/>
    <w:rsid w:val="003F6B73"/>
    <w:rsid w:val="003F735A"/>
    <w:rsid w:val="003F7529"/>
    <w:rsid w:val="003F7E0B"/>
    <w:rsid w:val="003F7F05"/>
    <w:rsid w:val="004017BB"/>
    <w:rsid w:val="004035C9"/>
    <w:rsid w:val="00403CAA"/>
    <w:rsid w:val="0040425C"/>
    <w:rsid w:val="0040450C"/>
    <w:rsid w:val="004051FF"/>
    <w:rsid w:val="00405BCF"/>
    <w:rsid w:val="004062B6"/>
    <w:rsid w:val="0041150A"/>
    <w:rsid w:val="00411564"/>
    <w:rsid w:val="00413327"/>
    <w:rsid w:val="00413817"/>
    <w:rsid w:val="00416560"/>
    <w:rsid w:val="00416AAC"/>
    <w:rsid w:val="004212F1"/>
    <w:rsid w:val="00422743"/>
    <w:rsid w:val="0042600C"/>
    <w:rsid w:val="00430326"/>
    <w:rsid w:val="0043037D"/>
    <w:rsid w:val="00430EBC"/>
    <w:rsid w:val="0043191C"/>
    <w:rsid w:val="004320A0"/>
    <w:rsid w:val="004330A4"/>
    <w:rsid w:val="00433F5D"/>
    <w:rsid w:val="00437191"/>
    <w:rsid w:val="00440847"/>
    <w:rsid w:val="00440863"/>
    <w:rsid w:val="00442369"/>
    <w:rsid w:val="004423E2"/>
    <w:rsid w:val="004444B6"/>
    <w:rsid w:val="00444E98"/>
    <w:rsid w:val="004475D9"/>
    <w:rsid w:val="0045109F"/>
    <w:rsid w:val="004527B6"/>
    <w:rsid w:val="0045322C"/>
    <w:rsid w:val="004532E0"/>
    <w:rsid w:val="004536FF"/>
    <w:rsid w:val="00454E07"/>
    <w:rsid w:val="004558E5"/>
    <w:rsid w:val="00455A35"/>
    <w:rsid w:val="00456520"/>
    <w:rsid w:val="004569FA"/>
    <w:rsid w:val="00457177"/>
    <w:rsid w:val="004571C2"/>
    <w:rsid w:val="00460B9B"/>
    <w:rsid w:val="004612FF"/>
    <w:rsid w:val="0046206E"/>
    <w:rsid w:val="004649F4"/>
    <w:rsid w:val="004654BA"/>
    <w:rsid w:val="00465ED2"/>
    <w:rsid w:val="00470A5C"/>
    <w:rsid w:val="00474C7C"/>
    <w:rsid w:val="004752CC"/>
    <w:rsid w:val="00475BAE"/>
    <w:rsid w:val="00475E6A"/>
    <w:rsid w:val="004766D5"/>
    <w:rsid w:val="00476F89"/>
    <w:rsid w:val="00477120"/>
    <w:rsid w:val="00477555"/>
    <w:rsid w:val="00480C8F"/>
    <w:rsid w:val="00482F1A"/>
    <w:rsid w:val="00482FCC"/>
    <w:rsid w:val="00484FD7"/>
    <w:rsid w:val="0048538D"/>
    <w:rsid w:val="00485A20"/>
    <w:rsid w:val="004873A9"/>
    <w:rsid w:val="004875F7"/>
    <w:rsid w:val="0048760D"/>
    <w:rsid w:val="00491202"/>
    <w:rsid w:val="0049125B"/>
    <w:rsid w:val="004930D5"/>
    <w:rsid w:val="004930EC"/>
    <w:rsid w:val="004937F5"/>
    <w:rsid w:val="00493D35"/>
    <w:rsid w:val="00494CAD"/>
    <w:rsid w:val="00494DA6"/>
    <w:rsid w:val="00495904"/>
    <w:rsid w:val="00497725"/>
    <w:rsid w:val="004A1134"/>
    <w:rsid w:val="004A29FB"/>
    <w:rsid w:val="004A451C"/>
    <w:rsid w:val="004A463C"/>
    <w:rsid w:val="004A492F"/>
    <w:rsid w:val="004A5DC5"/>
    <w:rsid w:val="004A76AE"/>
    <w:rsid w:val="004B0576"/>
    <w:rsid w:val="004B1992"/>
    <w:rsid w:val="004B3439"/>
    <w:rsid w:val="004B3CD8"/>
    <w:rsid w:val="004B4414"/>
    <w:rsid w:val="004B6826"/>
    <w:rsid w:val="004B6C34"/>
    <w:rsid w:val="004C274A"/>
    <w:rsid w:val="004C32DB"/>
    <w:rsid w:val="004C3FDC"/>
    <w:rsid w:val="004C6DB1"/>
    <w:rsid w:val="004C73EC"/>
    <w:rsid w:val="004D1622"/>
    <w:rsid w:val="004D2225"/>
    <w:rsid w:val="004D29A7"/>
    <w:rsid w:val="004D2C9C"/>
    <w:rsid w:val="004D70F1"/>
    <w:rsid w:val="004D753C"/>
    <w:rsid w:val="004E1A6D"/>
    <w:rsid w:val="004E2C03"/>
    <w:rsid w:val="004E32D1"/>
    <w:rsid w:val="004E3813"/>
    <w:rsid w:val="004E3F8B"/>
    <w:rsid w:val="004E4B79"/>
    <w:rsid w:val="004E7294"/>
    <w:rsid w:val="004E7BAB"/>
    <w:rsid w:val="004F16E2"/>
    <w:rsid w:val="004F3D33"/>
    <w:rsid w:val="004F5531"/>
    <w:rsid w:val="004F60DF"/>
    <w:rsid w:val="004F643A"/>
    <w:rsid w:val="004F69B3"/>
    <w:rsid w:val="004F7039"/>
    <w:rsid w:val="004F714C"/>
    <w:rsid w:val="0050014E"/>
    <w:rsid w:val="005025A0"/>
    <w:rsid w:val="005028F0"/>
    <w:rsid w:val="00502D24"/>
    <w:rsid w:val="0050310A"/>
    <w:rsid w:val="005033A6"/>
    <w:rsid w:val="00503787"/>
    <w:rsid w:val="0050419A"/>
    <w:rsid w:val="00506243"/>
    <w:rsid w:val="00506400"/>
    <w:rsid w:val="005065A0"/>
    <w:rsid w:val="005074C6"/>
    <w:rsid w:val="00507517"/>
    <w:rsid w:val="00507715"/>
    <w:rsid w:val="00507803"/>
    <w:rsid w:val="00510F14"/>
    <w:rsid w:val="005118AF"/>
    <w:rsid w:val="00512FA6"/>
    <w:rsid w:val="00517B16"/>
    <w:rsid w:val="00517E33"/>
    <w:rsid w:val="00520590"/>
    <w:rsid w:val="00520B51"/>
    <w:rsid w:val="00520E61"/>
    <w:rsid w:val="00521B48"/>
    <w:rsid w:val="0052222F"/>
    <w:rsid w:val="005225B4"/>
    <w:rsid w:val="00524A2B"/>
    <w:rsid w:val="00525194"/>
    <w:rsid w:val="00525609"/>
    <w:rsid w:val="00527FE0"/>
    <w:rsid w:val="00530352"/>
    <w:rsid w:val="0053080C"/>
    <w:rsid w:val="00531B2F"/>
    <w:rsid w:val="005325E5"/>
    <w:rsid w:val="005332A0"/>
    <w:rsid w:val="0053340E"/>
    <w:rsid w:val="005357CB"/>
    <w:rsid w:val="0053622A"/>
    <w:rsid w:val="005379C6"/>
    <w:rsid w:val="005379DA"/>
    <w:rsid w:val="005407A2"/>
    <w:rsid w:val="0054148B"/>
    <w:rsid w:val="0054318B"/>
    <w:rsid w:val="00545979"/>
    <w:rsid w:val="00553A1E"/>
    <w:rsid w:val="00554FB0"/>
    <w:rsid w:val="00556AE6"/>
    <w:rsid w:val="00557313"/>
    <w:rsid w:val="005610FE"/>
    <w:rsid w:val="00562E7D"/>
    <w:rsid w:val="00567720"/>
    <w:rsid w:val="00567BE3"/>
    <w:rsid w:val="00567DEC"/>
    <w:rsid w:val="00567F47"/>
    <w:rsid w:val="00572DCF"/>
    <w:rsid w:val="005736DC"/>
    <w:rsid w:val="00573C70"/>
    <w:rsid w:val="00574217"/>
    <w:rsid w:val="00576017"/>
    <w:rsid w:val="00577678"/>
    <w:rsid w:val="00577D0E"/>
    <w:rsid w:val="00582222"/>
    <w:rsid w:val="00582656"/>
    <w:rsid w:val="005826AE"/>
    <w:rsid w:val="00583ACB"/>
    <w:rsid w:val="005840D5"/>
    <w:rsid w:val="005841FB"/>
    <w:rsid w:val="005845CB"/>
    <w:rsid w:val="005848F6"/>
    <w:rsid w:val="00586965"/>
    <w:rsid w:val="00586DE7"/>
    <w:rsid w:val="005874CA"/>
    <w:rsid w:val="00587C2D"/>
    <w:rsid w:val="00587E8B"/>
    <w:rsid w:val="00590A46"/>
    <w:rsid w:val="005916A9"/>
    <w:rsid w:val="005924F4"/>
    <w:rsid w:val="00593707"/>
    <w:rsid w:val="00594437"/>
    <w:rsid w:val="00594746"/>
    <w:rsid w:val="00594A02"/>
    <w:rsid w:val="00596881"/>
    <w:rsid w:val="005971BD"/>
    <w:rsid w:val="005A0B35"/>
    <w:rsid w:val="005A13A9"/>
    <w:rsid w:val="005A41B7"/>
    <w:rsid w:val="005A4F81"/>
    <w:rsid w:val="005A574F"/>
    <w:rsid w:val="005A65E8"/>
    <w:rsid w:val="005B024B"/>
    <w:rsid w:val="005B27D3"/>
    <w:rsid w:val="005B2AE9"/>
    <w:rsid w:val="005B321B"/>
    <w:rsid w:val="005B376B"/>
    <w:rsid w:val="005B4A3A"/>
    <w:rsid w:val="005B77CE"/>
    <w:rsid w:val="005B7BF4"/>
    <w:rsid w:val="005B7E26"/>
    <w:rsid w:val="005C243C"/>
    <w:rsid w:val="005C2987"/>
    <w:rsid w:val="005C3269"/>
    <w:rsid w:val="005C4DB8"/>
    <w:rsid w:val="005C4DB9"/>
    <w:rsid w:val="005C60FB"/>
    <w:rsid w:val="005C6B9D"/>
    <w:rsid w:val="005C6F1B"/>
    <w:rsid w:val="005C7D40"/>
    <w:rsid w:val="005D084B"/>
    <w:rsid w:val="005D24FD"/>
    <w:rsid w:val="005D267B"/>
    <w:rsid w:val="005D2B1C"/>
    <w:rsid w:val="005D3C00"/>
    <w:rsid w:val="005D45F1"/>
    <w:rsid w:val="005D525D"/>
    <w:rsid w:val="005D541C"/>
    <w:rsid w:val="005D5955"/>
    <w:rsid w:val="005D5BE9"/>
    <w:rsid w:val="005D5F52"/>
    <w:rsid w:val="005D6DD4"/>
    <w:rsid w:val="005D7D0C"/>
    <w:rsid w:val="005E27D6"/>
    <w:rsid w:val="005E3078"/>
    <w:rsid w:val="005E39BF"/>
    <w:rsid w:val="005E5E6B"/>
    <w:rsid w:val="005E7E62"/>
    <w:rsid w:val="005F1AF3"/>
    <w:rsid w:val="005F1DB1"/>
    <w:rsid w:val="005F3980"/>
    <w:rsid w:val="005F3E05"/>
    <w:rsid w:val="005F43B2"/>
    <w:rsid w:val="005F623B"/>
    <w:rsid w:val="005F6FBF"/>
    <w:rsid w:val="005F7D31"/>
    <w:rsid w:val="00600111"/>
    <w:rsid w:val="006027E3"/>
    <w:rsid w:val="006029E6"/>
    <w:rsid w:val="00602CCD"/>
    <w:rsid w:val="00604B4E"/>
    <w:rsid w:val="00605A69"/>
    <w:rsid w:val="00605D07"/>
    <w:rsid w:val="00610C2E"/>
    <w:rsid w:val="00611CF4"/>
    <w:rsid w:val="00613541"/>
    <w:rsid w:val="00613961"/>
    <w:rsid w:val="00613BD7"/>
    <w:rsid w:val="00613BFE"/>
    <w:rsid w:val="00613F01"/>
    <w:rsid w:val="00614E8A"/>
    <w:rsid w:val="00617D9E"/>
    <w:rsid w:val="0062050F"/>
    <w:rsid w:val="00621431"/>
    <w:rsid w:val="00621E70"/>
    <w:rsid w:val="0062559C"/>
    <w:rsid w:val="006269DB"/>
    <w:rsid w:val="00627085"/>
    <w:rsid w:val="00630A15"/>
    <w:rsid w:val="00631707"/>
    <w:rsid w:val="006320BF"/>
    <w:rsid w:val="006346EB"/>
    <w:rsid w:val="00634BD9"/>
    <w:rsid w:val="006360DE"/>
    <w:rsid w:val="00636C40"/>
    <w:rsid w:val="0063726A"/>
    <w:rsid w:val="00637C8C"/>
    <w:rsid w:val="00637F95"/>
    <w:rsid w:val="00640089"/>
    <w:rsid w:val="006402B6"/>
    <w:rsid w:val="00640BF0"/>
    <w:rsid w:val="00640E39"/>
    <w:rsid w:val="0064103B"/>
    <w:rsid w:val="00642171"/>
    <w:rsid w:val="00642E39"/>
    <w:rsid w:val="0064379E"/>
    <w:rsid w:val="00645162"/>
    <w:rsid w:val="006463D4"/>
    <w:rsid w:val="00647AC6"/>
    <w:rsid w:val="00647E00"/>
    <w:rsid w:val="006518C6"/>
    <w:rsid w:val="00652F99"/>
    <w:rsid w:val="00653037"/>
    <w:rsid w:val="0065314E"/>
    <w:rsid w:val="0065332B"/>
    <w:rsid w:val="00654889"/>
    <w:rsid w:val="006555C8"/>
    <w:rsid w:val="0066344E"/>
    <w:rsid w:val="0066541F"/>
    <w:rsid w:val="0066679D"/>
    <w:rsid w:val="0067142E"/>
    <w:rsid w:val="0067317F"/>
    <w:rsid w:val="006733AC"/>
    <w:rsid w:val="00674445"/>
    <w:rsid w:val="00676089"/>
    <w:rsid w:val="006761E6"/>
    <w:rsid w:val="00676CE8"/>
    <w:rsid w:val="0067710D"/>
    <w:rsid w:val="00680C07"/>
    <w:rsid w:val="00687660"/>
    <w:rsid w:val="00690321"/>
    <w:rsid w:val="006940F6"/>
    <w:rsid w:val="00697341"/>
    <w:rsid w:val="006A118C"/>
    <w:rsid w:val="006A1D5E"/>
    <w:rsid w:val="006A2124"/>
    <w:rsid w:val="006A26B3"/>
    <w:rsid w:val="006A4552"/>
    <w:rsid w:val="006A4FDC"/>
    <w:rsid w:val="006A6DF2"/>
    <w:rsid w:val="006A7E84"/>
    <w:rsid w:val="006B18F2"/>
    <w:rsid w:val="006B2324"/>
    <w:rsid w:val="006C15EE"/>
    <w:rsid w:val="006C1A44"/>
    <w:rsid w:val="006C1BD4"/>
    <w:rsid w:val="006C48AE"/>
    <w:rsid w:val="006C6695"/>
    <w:rsid w:val="006C73FA"/>
    <w:rsid w:val="006D0B93"/>
    <w:rsid w:val="006D131F"/>
    <w:rsid w:val="006D1387"/>
    <w:rsid w:val="006D644B"/>
    <w:rsid w:val="006D7249"/>
    <w:rsid w:val="006E0053"/>
    <w:rsid w:val="006E1266"/>
    <w:rsid w:val="006E1468"/>
    <w:rsid w:val="006E1808"/>
    <w:rsid w:val="006E2006"/>
    <w:rsid w:val="006E36F5"/>
    <w:rsid w:val="006E3D78"/>
    <w:rsid w:val="006E3E62"/>
    <w:rsid w:val="006E43C8"/>
    <w:rsid w:val="006E5EFD"/>
    <w:rsid w:val="006E72CC"/>
    <w:rsid w:val="006E75E8"/>
    <w:rsid w:val="006E7B85"/>
    <w:rsid w:val="006F0B97"/>
    <w:rsid w:val="006F0DD2"/>
    <w:rsid w:val="006F364B"/>
    <w:rsid w:val="006F4462"/>
    <w:rsid w:val="006F45BB"/>
    <w:rsid w:val="006F5D44"/>
    <w:rsid w:val="006F656D"/>
    <w:rsid w:val="006F6E76"/>
    <w:rsid w:val="006F7530"/>
    <w:rsid w:val="0070097A"/>
    <w:rsid w:val="00701998"/>
    <w:rsid w:val="00702EDB"/>
    <w:rsid w:val="00703083"/>
    <w:rsid w:val="00703810"/>
    <w:rsid w:val="0070427A"/>
    <w:rsid w:val="00705658"/>
    <w:rsid w:val="0070781E"/>
    <w:rsid w:val="00707B98"/>
    <w:rsid w:val="0071068F"/>
    <w:rsid w:val="007111E5"/>
    <w:rsid w:val="00711D86"/>
    <w:rsid w:val="00712AFC"/>
    <w:rsid w:val="00712B3B"/>
    <w:rsid w:val="00713217"/>
    <w:rsid w:val="0071633B"/>
    <w:rsid w:val="007206B5"/>
    <w:rsid w:val="007216C6"/>
    <w:rsid w:val="00722135"/>
    <w:rsid w:val="007233B5"/>
    <w:rsid w:val="00725BA2"/>
    <w:rsid w:val="0072621F"/>
    <w:rsid w:val="00727510"/>
    <w:rsid w:val="00727E9B"/>
    <w:rsid w:val="00736291"/>
    <w:rsid w:val="00737B0F"/>
    <w:rsid w:val="00740038"/>
    <w:rsid w:val="007404DD"/>
    <w:rsid w:val="00740789"/>
    <w:rsid w:val="007416DF"/>
    <w:rsid w:val="0074344A"/>
    <w:rsid w:val="007446A7"/>
    <w:rsid w:val="00745204"/>
    <w:rsid w:val="00746920"/>
    <w:rsid w:val="00747DF0"/>
    <w:rsid w:val="007511E6"/>
    <w:rsid w:val="00751407"/>
    <w:rsid w:val="00752F14"/>
    <w:rsid w:val="007564BB"/>
    <w:rsid w:val="00760202"/>
    <w:rsid w:val="00760A83"/>
    <w:rsid w:val="00761818"/>
    <w:rsid w:val="00763C83"/>
    <w:rsid w:val="0076411D"/>
    <w:rsid w:val="00764766"/>
    <w:rsid w:val="007664C6"/>
    <w:rsid w:val="00767689"/>
    <w:rsid w:val="007731A4"/>
    <w:rsid w:val="00773E11"/>
    <w:rsid w:val="00774A17"/>
    <w:rsid w:val="00775161"/>
    <w:rsid w:val="0077561B"/>
    <w:rsid w:val="00775992"/>
    <w:rsid w:val="00776132"/>
    <w:rsid w:val="00776692"/>
    <w:rsid w:val="007769BD"/>
    <w:rsid w:val="00776FBB"/>
    <w:rsid w:val="007828B3"/>
    <w:rsid w:val="00783312"/>
    <w:rsid w:val="00784178"/>
    <w:rsid w:val="00784867"/>
    <w:rsid w:val="0078697D"/>
    <w:rsid w:val="00787309"/>
    <w:rsid w:val="00790790"/>
    <w:rsid w:val="007920A6"/>
    <w:rsid w:val="00792AF8"/>
    <w:rsid w:val="00792D57"/>
    <w:rsid w:val="00795B60"/>
    <w:rsid w:val="00796F22"/>
    <w:rsid w:val="00797548"/>
    <w:rsid w:val="007A24CA"/>
    <w:rsid w:val="007A376A"/>
    <w:rsid w:val="007A4104"/>
    <w:rsid w:val="007A5B43"/>
    <w:rsid w:val="007A7A4F"/>
    <w:rsid w:val="007B1D50"/>
    <w:rsid w:val="007B2026"/>
    <w:rsid w:val="007B225E"/>
    <w:rsid w:val="007B7B89"/>
    <w:rsid w:val="007C3DC3"/>
    <w:rsid w:val="007C4C4E"/>
    <w:rsid w:val="007C5565"/>
    <w:rsid w:val="007C6CBC"/>
    <w:rsid w:val="007D24F5"/>
    <w:rsid w:val="007D3356"/>
    <w:rsid w:val="007D4C79"/>
    <w:rsid w:val="007D5A9A"/>
    <w:rsid w:val="007D6602"/>
    <w:rsid w:val="007D701A"/>
    <w:rsid w:val="007E0121"/>
    <w:rsid w:val="007E069B"/>
    <w:rsid w:val="007E226B"/>
    <w:rsid w:val="007E2858"/>
    <w:rsid w:val="007E4E83"/>
    <w:rsid w:val="007E54C5"/>
    <w:rsid w:val="007F2624"/>
    <w:rsid w:val="007F27B4"/>
    <w:rsid w:val="007F2C1E"/>
    <w:rsid w:val="007F414B"/>
    <w:rsid w:val="007F4CF6"/>
    <w:rsid w:val="007F544B"/>
    <w:rsid w:val="00800F43"/>
    <w:rsid w:val="0080203E"/>
    <w:rsid w:val="008023FF"/>
    <w:rsid w:val="00803320"/>
    <w:rsid w:val="00804046"/>
    <w:rsid w:val="008041D5"/>
    <w:rsid w:val="008076C9"/>
    <w:rsid w:val="00811269"/>
    <w:rsid w:val="008114F5"/>
    <w:rsid w:val="008127B0"/>
    <w:rsid w:val="00813DE2"/>
    <w:rsid w:val="00815E31"/>
    <w:rsid w:val="00821F77"/>
    <w:rsid w:val="0082322E"/>
    <w:rsid w:val="008247AD"/>
    <w:rsid w:val="00824E3B"/>
    <w:rsid w:val="00827095"/>
    <w:rsid w:val="00827D6A"/>
    <w:rsid w:val="008320A0"/>
    <w:rsid w:val="008332F1"/>
    <w:rsid w:val="00835A58"/>
    <w:rsid w:val="0083608C"/>
    <w:rsid w:val="0083682E"/>
    <w:rsid w:val="008371B4"/>
    <w:rsid w:val="008375C1"/>
    <w:rsid w:val="008379D2"/>
    <w:rsid w:val="00837FEB"/>
    <w:rsid w:val="0084270A"/>
    <w:rsid w:val="008427C5"/>
    <w:rsid w:val="008431D1"/>
    <w:rsid w:val="00845717"/>
    <w:rsid w:val="0084577F"/>
    <w:rsid w:val="00845CCC"/>
    <w:rsid w:val="00847978"/>
    <w:rsid w:val="0085005D"/>
    <w:rsid w:val="00850098"/>
    <w:rsid w:val="00850B2D"/>
    <w:rsid w:val="00851B79"/>
    <w:rsid w:val="008546B5"/>
    <w:rsid w:val="00854876"/>
    <w:rsid w:val="00856F2B"/>
    <w:rsid w:val="008573BD"/>
    <w:rsid w:val="00857F63"/>
    <w:rsid w:val="0086090A"/>
    <w:rsid w:val="00861515"/>
    <w:rsid w:val="00862261"/>
    <w:rsid w:val="00862448"/>
    <w:rsid w:val="00862C7E"/>
    <w:rsid w:val="0086562A"/>
    <w:rsid w:val="00865C6E"/>
    <w:rsid w:val="00865CE7"/>
    <w:rsid w:val="00871737"/>
    <w:rsid w:val="00871F53"/>
    <w:rsid w:val="0087346D"/>
    <w:rsid w:val="0087388C"/>
    <w:rsid w:val="00874796"/>
    <w:rsid w:val="008759FD"/>
    <w:rsid w:val="008768CB"/>
    <w:rsid w:val="00876AAB"/>
    <w:rsid w:val="0087730B"/>
    <w:rsid w:val="008778C7"/>
    <w:rsid w:val="00877E5C"/>
    <w:rsid w:val="0088016D"/>
    <w:rsid w:val="00880249"/>
    <w:rsid w:val="00881409"/>
    <w:rsid w:val="008820BE"/>
    <w:rsid w:val="00884C28"/>
    <w:rsid w:val="00884E57"/>
    <w:rsid w:val="00885103"/>
    <w:rsid w:val="00890E51"/>
    <w:rsid w:val="008912BE"/>
    <w:rsid w:val="008931B7"/>
    <w:rsid w:val="008948CB"/>
    <w:rsid w:val="00894A09"/>
    <w:rsid w:val="00894D86"/>
    <w:rsid w:val="008955FE"/>
    <w:rsid w:val="00896149"/>
    <w:rsid w:val="008968BD"/>
    <w:rsid w:val="008A0294"/>
    <w:rsid w:val="008A0571"/>
    <w:rsid w:val="008A1679"/>
    <w:rsid w:val="008A3FD5"/>
    <w:rsid w:val="008A3FF0"/>
    <w:rsid w:val="008A5975"/>
    <w:rsid w:val="008A6411"/>
    <w:rsid w:val="008A67F3"/>
    <w:rsid w:val="008A77F4"/>
    <w:rsid w:val="008B0441"/>
    <w:rsid w:val="008B0E44"/>
    <w:rsid w:val="008B3A43"/>
    <w:rsid w:val="008B505A"/>
    <w:rsid w:val="008B50AE"/>
    <w:rsid w:val="008B6355"/>
    <w:rsid w:val="008B6933"/>
    <w:rsid w:val="008B7044"/>
    <w:rsid w:val="008B7B09"/>
    <w:rsid w:val="008C0D32"/>
    <w:rsid w:val="008C12FB"/>
    <w:rsid w:val="008C317E"/>
    <w:rsid w:val="008C648B"/>
    <w:rsid w:val="008D0071"/>
    <w:rsid w:val="008D00F7"/>
    <w:rsid w:val="008D089B"/>
    <w:rsid w:val="008D1237"/>
    <w:rsid w:val="008D291D"/>
    <w:rsid w:val="008D2AF2"/>
    <w:rsid w:val="008D36C1"/>
    <w:rsid w:val="008D562E"/>
    <w:rsid w:val="008D66DE"/>
    <w:rsid w:val="008D6E3B"/>
    <w:rsid w:val="008D73E4"/>
    <w:rsid w:val="008D757A"/>
    <w:rsid w:val="008D76DD"/>
    <w:rsid w:val="008D7E73"/>
    <w:rsid w:val="008E0140"/>
    <w:rsid w:val="008E0F34"/>
    <w:rsid w:val="008E2978"/>
    <w:rsid w:val="008F054B"/>
    <w:rsid w:val="008F1663"/>
    <w:rsid w:val="008F1750"/>
    <w:rsid w:val="008F3B37"/>
    <w:rsid w:val="008F5895"/>
    <w:rsid w:val="008F711B"/>
    <w:rsid w:val="008F7EB4"/>
    <w:rsid w:val="009020CE"/>
    <w:rsid w:val="009027B6"/>
    <w:rsid w:val="00902AD3"/>
    <w:rsid w:val="00902F33"/>
    <w:rsid w:val="0090548A"/>
    <w:rsid w:val="009067D1"/>
    <w:rsid w:val="0090761F"/>
    <w:rsid w:val="00907A29"/>
    <w:rsid w:val="00910E9E"/>
    <w:rsid w:val="009110C2"/>
    <w:rsid w:val="00911CF3"/>
    <w:rsid w:val="00912CE3"/>
    <w:rsid w:val="009131E8"/>
    <w:rsid w:val="009132A1"/>
    <w:rsid w:val="00913EAF"/>
    <w:rsid w:val="00914B46"/>
    <w:rsid w:val="00914EBE"/>
    <w:rsid w:val="00915DF5"/>
    <w:rsid w:val="0092092D"/>
    <w:rsid w:val="0092097A"/>
    <w:rsid w:val="00922010"/>
    <w:rsid w:val="009220F0"/>
    <w:rsid w:val="009238BA"/>
    <w:rsid w:val="009255A5"/>
    <w:rsid w:val="009271D7"/>
    <w:rsid w:val="00930F07"/>
    <w:rsid w:val="009312F8"/>
    <w:rsid w:val="00931E3D"/>
    <w:rsid w:val="00933BA1"/>
    <w:rsid w:val="00933CBB"/>
    <w:rsid w:val="00934DCC"/>
    <w:rsid w:val="00940F2C"/>
    <w:rsid w:val="009411CF"/>
    <w:rsid w:val="009421E0"/>
    <w:rsid w:val="00950C56"/>
    <w:rsid w:val="00951328"/>
    <w:rsid w:val="00952044"/>
    <w:rsid w:val="00952D4E"/>
    <w:rsid w:val="00953A7A"/>
    <w:rsid w:val="009540B2"/>
    <w:rsid w:val="00955DB7"/>
    <w:rsid w:val="009567A3"/>
    <w:rsid w:val="0095770E"/>
    <w:rsid w:val="00960B8E"/>
    <w:rsid w:val="0096126C"/>
    <w:rsid w:val="009618F4"/>
    <w:rsid w:val="00961D98"/>
    <w:rsid w:val="0096267C"/>
    <w:rsid w:val="00965D8D"/>
    <w:rsid w:val="00966376"/>
    <w:rsid w:val="009674FF"/>
    <w:rsid w:val="009708C9"/>
    <w:rsid w:val="0097090C"/>
    <w:rsid w:val="00970EEC"/>
    <w:rsid w:val="0097122C"/>
    <w:rsid w:val="0097148F"/>
    <w:rsid w:val="00971734"/>
    <w:rsid w:val="00971A02"/>
    <w:rsid w:val="00973B0F"/>
    <w:rsid w:val="00973FE4"/>
    <w:rsid w:val="00974170"/>
    <w:rsid w:val="009769AA"/>
    <w:rsid w:val="0097751F"/>
    <w:rsid w:val="00977E3B"/>
    <w:rsid w:val="00980479"/>
    <w:rsid w:val="00981188"/>
    <w:rsid w:val="009817F0"/>
    <w:rsid w:val="00982685"/>
    <w:rsid w:val="00982B2D"/>
    <w:rsid w:val="00982E41"/>
    <w:rsid w:val="009838D3"/>
    <w:rsid w:val="00984F5B"/>
    <w:rsid w:val="00985662"/>
    <w:rsid w:val="009856AB"/>
    <w:rsid w:val="00990E22"/>
    <w:rsid w:val="00991656"/>
    <w:rsid w:val="00991B94"/>
    <w:rsid w:val="00992C59"/>
    <w:rsid w:val="00994478"/>
    <w:rsid w:val="00995184"/>
    <w:rsid w:val="00995A83"/>
    <w:rsid w:val="0099724E"/>
    <w:rsid w:val="0099774A"/>
    <w:rsid w:val="009A158A"/>
    <w:rsid w:val="009A1DD4"/>
    <w:rsid w:val="009A5C88"/>
    <w:rsid w:val="009A6034"/>
    <w:rsid w:val="009A7AD5"/>
    <w:rsid w:val="009B19B7"/>
    <w:rsid w:val="009B1D2C"/>
    <w:rsid w:val="009B62BB"/>
    <w:rsid w:val="009B729C"/>
    <w:rsid w:val="009C090F"/>
    <w:rsid w:val="009C1E01"/>
    <w:rsid w:val="009C29AB"/>
    <w:rsid w:val="009C3586"/>
    <w:rsid w:val="009C4F88"/>
    <w:rsid w:val="009C57D6"/>
    <w:rsid w:val="009C7565"/>
    <w:rsid w:val="009D0D27"/>
    <w:rsid w:val="009D2359"/>
    <w:rsid w:val="009D23AB"/>
    <w:rsid w:val="009D265F"/>
    <w:rsid w:val="009D3B60"/>
    <w:rsid w:val="009D51C7"/>
    <w:rsid w:val="009D5DFB"/>
    <w:rsid w:val="009D5F03"/>
    <w:rsid w:val="009D6035"/>
    <w:rsid w:val="009D69DA"/>
    <w:rsid w:val="009E11C1"/>
    <w:rsid w:val="009E19C2"/>
    <w:rsid w:val="009E2C42"/>
    <w:rsid w:val="009E35E9"/>
    <w:rsid w:val="009E3BD3"/>
    <w:rsid w:val="009E4AFF"/>
    <w:rsid w:val="009E4D8A"/>
    <w:rsid w:val="009E5438"/>
    <w:rsid w:val="009E6FC8"/>
    <w:rsid w:val="009F06B7"/>
    <w:rsid w:val="009F0925"/>
    <w:rsid w:val="009F0AE5"/>
    <w:rsid w:val="009F1415"/>
    <w:rsid w:val="009F161B"/>
    <w:rsid w:val="009F2EA6"/>
    <w:rsid w:val="009F51B7"/>
    <w:rsid w:val="009F59F3"/>
    <w:rsid w:val="009F6B58"/>
    <w:rsid w:val="009F76D4"/>
    <w:rsid w:val="00A00F2B"/>
    <w:rsid w:val="00A036BC"/>
    <w:rsid w:val="00A05430"/>
    <w:rsid w:val="00A05C4F"/>
    <w:rsid w:val="00A06549"/>
    <w:rsid w:val="00A07FC2"/>
    <w:rsid w:val="00A11BFF"/>
    <w:rsid w:val="00A165D6"/>
    <w:rsid w:val="00A16CB9"/>
    <w:rsid w:val="00A205DB"/>
    <w:rsid w:val="00A22CA7"/>
    <w:rsid w:val="00A232F6"/>
    <w:rsid w:val="00A24037"/>
    <w:rsid w:val="00A247E6"/>
    <w:rsid w:val="00A24CE9"/>
    <w:rsid w:val="00A252B3"/>
    <w:rsid w:val="00A25BFC"/>
    <w:rsid w:val="00A263D6"/>
    <w:rsid w:val="00A277EC"/>
    <w:rsid w:val="00A33A09"/>
    <w:rsid w:val="00A344B2"/>
    <w:rsid w:val="00A3495F"/>
    <w:rsid w:val="00A34F9F"/>
    <w:rsid w:val="00A35AB5"/>
    <w:rsid w:val="00A3696F"/>
    <w:rsid w:val="00A36BA5"/>
    <w:rsid w:val="00A37A73"/>
    <w:rsid w:val="00A40972"/>
    <w:rsid w:val="00A40D06"/>
    <w:rsid w:val="00A41AE4"/>
    <w:rsid w:val="00A420F5"/>
    <w:rsid w:val="00A427A7"/>
    <w:rsid w:val="00A42E6D"/>
    <w:rsid w:val="00A4395B"/>
    <w:rsid w:val="00A43A4D"/>
    <w:rsid w:val="00A46982"/>
    <w:rsid w:val="00A47384"/>
    <w:rsid w:val="00A50288"/>
    <w:rsid w:val="00A505D3"/>
    <w:rsid w:val="00A50BD5"/>
    <w:rsid w:val="00A53657"/>
    <w:rsid w:val="00A570DF"/>
    <w:rsid w:val="00A57289"/>
    <w:rsid w:val="00A572DE"/>
    <w:rsid w:val="00A57471"/>
    <w:rsid w:val="00A61DFD"/>
    <w:rsid w:val="00A61FC2"/>
    <w:rsid w:val="00A62BFF"/>
    <w:rsid w:val="00A62E23"/>
    <w:rsid w:val="00A6378D"/>
    <w:rsid w:val="00A6429F"/>
    <w:rsid w:val="00A661E0"/>
    <w:rsid w:val="00A666EB"/>
    <w:rsid w:val="00A677BF"/>
    <w:rsid w:val="00A71A38"/>
    <w:rsid w:val="00A71A5D"/>
    <w:rsid w:val="00A744D5"/>
    <w:rsid w:val="00A75A18"/>
    <w:rsid w:val="00A75AD1"/>
    <w:rsid w:val="00A7691F"/>
    <w:rsid w:val="00A76A3C"/>
    <w:rsid w:val="00A77639"/>
    <w:rsid w:val="00A86CB7"/>
    <w:rsid w:val="00A86DC5"/>
    <w:rsid w:val="00A87284"/>
    <w:rsid w:val="00A907EB"/>
    <w:rsid w:val="00A92466"/>
    <w:rsid w:val="00A92D22"/>
    <w:rsid w:val="00A93381"/>
    <w:rsid w:val="00A93FD5"/>
    <w:rsid w:val="00A9736C"/>
    <w:rsid w:val="00AA3492"/>
    <w:rsid w:val="00AA55ED"/>
    <w:rsid w:val="00AA56D7"/>
    <w:rsid w:val="00AA5A07"/>
    <w:rsid w:val="00AA5D34"/>
    <w:rsid w:val="00AA5FF6"/>
    <w:rsid w:val="00AA70EB"/>
    <w:rsid w:val="00AB3C3C"/>
    <w:rsid w:val="00AB4BA2"/>
    <w:rsid w:val="00AB5CD5"/>
    <w:rsid w:val="00AB611A"/>
    <w:rsid w:val="00AC0ABA"/>
    <w:rsid w:val="00AC1453"/>
    <w:rsid w:val="00AC3336"/>
    <w:rsid w:val="00AD0679"/>
    <w:rsid w:val="00AD0E43"/>
    <w:rsid w:val="00AD168F"/>
    <w:rsid w:val="00AD2AB5"/>
    <w:rsid w:val="00AD3D99"/>
    <w:rsid w:val="00AD55E4"/>
    <w:rsid w:val="00AE064B"/>
    <w:rsid w:val="00AE0B3F"/>
    <w:rsid w:val="00AE1316"/>
    <w:rsid w:val="00AE18E9"/>
    <w:rsid w:val="00AE2E14"/>
    <w:rsid w:val="00AE3318"/>
    <w:rsid w:val="00AE493A"/>
    <w:rsid w:val="00AE49AA"/>
    <w:rsid w:val="00AE4DE2"/>
    <w:rsid w:val="00AE55D4"/>
    <w:rsid w:val="00AE5B28"/>
    <w:rsid w:val="00AE5C04"/>
    <w:rsid w:val="00AF32F7"/>
    <w:rsid w:val="00AF6857"/>
    <w:rsid w:val="00AF7ED1"/>
    <w:rsid w:val="00B00397"/>
    <w:rsid w:val="00B00E28"/>
    <w:rsid w:val="00B01849"/>
    <w:rsid w:val="00B01E3F"/>
    <w:rsid w:val="00B01EDA"/>
    <w:rsid w:val="00B0299B"/>
    <w:rsid w:val="00B029AD"/>
    <w:rsid w:val="00B02EA8"/>
    <w:rsid w:val="00B05021"/>
    <w:rsid w:val="00B122C8"/>
    <w:rsid w:val="00B12E35"/>
    <w:rsid w:val="00B138CE"/>
    <w:rsid w:val="00B14D98"/>
    <w:rsid w:val="00B155AF"/>
    <w:rsid w:val="00B1590C"/>
    <w:rsid w:val="00B16837"/>
    <w:rsid w:val="00B17A5F"/>
    <w:rsid w:val="00B21D5D"/>
    <w:rsid w:val="00B22C16"/>
    <w:rsid w:val="00B22D8E"/>
    <w:rsid w:val="00B2603D"/>
    <w:rsid w:val="00B2646B"/>
    <w:rsid w:val="00B26B8B"/>
    <w:rsid w:val="00B2778B"/>
    <w:rsid w:val="00B27801"/>
    <w:rsid w:val="00B30427"/>
    <w:rsid w:val="00B34403"/>
    <w:rsid w:val="00B35541"/>
    <w:rsid w:val="00B36DF2"/>
    <w:rsid w:val="00B3720B"/>
    <w:rsid w:val="00B373F1"/>
    <w:rsid w:val="00B37633"/>
    <w:rsid w:val="00B4084F"/>
    <w:rsid w:val="00B414C7"/>
    <w:rsid w:val="00B42499"/>
    <w:rsid w:val="00B47BA2"/>
    <w:rsid w:val="00B50D40"/>
    <w:rsid w:val="00B51285"/>
    <w:rsid w:val="00B53AE5"/>
    <w:rsid w:val="00B542FE"/>
    <w:rsid w:val="00B54E3C"/>
    <w:rsid w:val="00B551D2"/>
    <w:rsid w:val="00B55216"/>
    <w:rsid w:val="00B56FB6"/>
    <w:rsid w:val="00B57601"/>
    <w:rsid w:val="00B60D05"/>
    <w:rsid w:val="00B61592"/>
    <w:rsid w:val="00B62F54"/>
    <w:rsid w:val="00B634DE"/>
    <w:rsid w:val="00B63689"/>
    <w:rsid w:val="00B63DE3"/>
    <w:rsid w:val="00B6474C"/>
    <w:rsid w:val="00B65B76"/>
    <w:rsid w:val="00B65EC3"/>
    <w:rsid w:val="00B66103"/>
    <w:rsid w:val="00B66E6F"/>
    <w:rsid w:val="00B67304"/>
    <w:rsid w:val="00B7278C"/>
    <w:rsid w:val="00B728F2"/>
    <w:rsid w:val="00B72D37"/>
    <w:rsid w:val="00B7435C"/>
    <w:rsid w:val="00B749AE"/>
    <w:rsid w:val="00B74CF6"/>
    <w:rsid w:val="00B755D0"/>
    <w:rsid w:val="00B767B3"/>
    <w:rsid w:val="00B80D08"/>
    <w:rsid w:val="00B81049"/>
    <w:rsid w:val="00B815A7"/>
    <w:rsid w:val="00B832EB"/>
    <w:rsid w:val="00B83E7C"/>
    <w:rsid w:val="00B83F44"/>
    <w:rsid w:val="00B86322"/>
    <w:rsid w:val="00B86706"/>
    <w:rsid w:val="00B9081D"/>
    <w:rsid w:val="00B910C6"/>
    <w:rsid w:val="00B93F2D"/>
    <w:rsid w:val="00B94419"/>
    <w:rsid w:val="00B949D9"/>
    <w:rsid w:val="00B95D5F"/>
    <w:rsid w:val="00B968DC"/>
    <w:rsid w:val="00B96CD2"/>
    <w:rsid w:val="00BA0CD9"/>
    <w:rsid w:val="00BA2D99"/>
    <w:rsid w:val="00BA4059"/>
    <w:rsid w:val="00BA4661"/>
    <w:rsid w:val="00BA5A11"/>
    <w:rsid w:val="00BA6B5D"/>
    <w:rsid w:val="00BA799E"/>
    <w:rsid w:val="00BB27D0"/>
    <w:rsid w:val="00BB377B"/>
    <w:rsid w:val="00BB3FE1"/>
    <w:rsid w:val="00BB6D43"/>
    <w:rsid w:val="00BB7789"/>
    <w:rsid w:val="00BC020E"/>
    <w:rsid w:val="00BC0528"/>
    <w:rsid w:val="00BC468E"/>
    <w:rsid w:val="00BC59C2"/>
    <w:rsid w:val="00BC6267"/>
    <w:rsid w:val="00BD02CA"/>
    <w:rsid w:val="00BD09AA"/>
    <w:rsid w:val="00BD56D9"/>
    <w:rsid w:val="00BD69F5"/>
    <w:rsid w:val="00BD7D47"/>
    <w:rsid w:val="00BE167A"/>
    <w:rsid w:val="00BE2989"/>
    <w:rsid w:val="00BE699B"/>
    <w:rsid w:val="00BE710F"/>
    <w:rsid w:val="00BE792A"/>
    <w:rsid w:val="00BE7BCC"/>
    <w:rsid w:val="00BF0B4B"/>
    <w:rsid w:val="00BF179C"/>
    <w:rsid w:val="00BF2659"/>
    <w:rsid w:val="00BF4455"/>
    <w:rsid w:val="00BF44D3"/>
    <w:rsid w:val="00BF4C26"/>
    <w:rsid w:val="00BF57BE"/>
    <w:rsid w:val="00BF723C"/>
    <w:rsid w:val="00C001DA"/>
    <w:rsid w:val="00C01BD3"/>
    <w:rsid w:val="00C02C48"/>
    <w:rsid w:val="00C02CD9"/>
    <w:rsid w:val="00C030A6"/>
    <w:rsid w:val="00C05AA7"/>
    <w:rsid w:val="00C068DC"/>
    <w:rsid w:val="00C11C50"/>
    <w:rsid w:val="00C11DEE"/>
    <w:rsid w:val="00C1251E"/>
    <w:rsid w:val="00C13A62"/>
    <w:rsid w:val="00C15798"/>
    <w:rsid w:val="00C16A70"/>
    <w:rsid w:val="00C20AE1"/>
    <w:rsid w:val="00C22700"/>
    <w:rsid w:val="00C251B4"/>
    <w:rsid w:val="00C258A9"/>
    <w:rsid w:val="00C25AFB"/>
    <w:rsid w:val="00C26446"/>
    <w:rsid w:val="00C273EE"/>
    <w:rsid w:val="00C326E7"/>
    <w:rsid w:val="00C32889"/>
    <w:rsid w:val="00C33490"/>
    <w:rsid w:val="00C33756"/>
    <w:rsid w:val="00C33B85"/>
    <w:rsid w:val="00C346E2"/>
    <w:rsid w:val="00C3589D"/>
    <w:rsid w:val="00C40ED8"/>
    <w:rsid w:val="00C42CCC"/>
    <w:rsid w:val="00C4414E"/>
    <w:rsid w:val="00C4434E"/>
    <w:rsid w:val="00C447AE"/>
    <w:rsid w:val="00C449A5"/>
    <w:rsid w:val="00C4508B"/>
    <w:rsid w:val="00C45172"/>
    <w:rsid w:val="00C4532D"/>
    <w:rsid w:val="00C45CA3"/>
    <w:rsid w:val="00C507E0"/>
    <w:rsid w:val="00C50FB8"/>
    <w:rsid w:val="00C51A81"/>
    <w:rsid w:val="00C54BC5"/>
    <w:rsid w:val="00C559E8"/>
    <w:rsid w:val="00C56E99"/>
    <w:rsid w:val="00C57A32"/>
    <w:rsid w:val="00C57A91"/>
    <w:rsid w:val="00C61A34"/>
    <w:rsid w:val="00C61CBB"/>
    <w:rsid w:val="00C62721"/>
    <w:rsid w:val="00C669FA"/>
    <w:rsid w:val="00C67BFE"/>
    <w:rsid w:val="00C70061"/>
    <w:rsid w:val="00C71ECD"/>
    <w:rsid w:val="00C7290A"/>
    <w:rsid w:val="00C756EE"/>
    <w:rsid w:val="00C76674"/>
    <w:rsid w:val="00C84904"/>
    <w:rsid w:val="00C85824"/>
    <w:rsid w:val="00C87D38"/>
    <w:rsid w:val="00C90ABC"/>
    <w:rsid w:val="00C9342C"/>
    <w:rsid w:val="00C937DE"/>
    <w:rsid w:val="00C9499B"/>
    <w:rsid w:val="00C95500"/>
    <w:rsid w:val="00C95AC2"/>
    <w:rsid w:val="00C95E63"/>
    <w:rsid w:val="00CA05FD"/>
    <w:rsid w:val="00CA1E27"/>
    <w:rsid w:val="00CA20A7"/>
    <w:rsid w:val="00CA2282"/>
    <w:rsid w:val="00CA2C01"/>
    <w:rsid w:val="00CA477C"/>
    <w:rsid w:val="00CA59D9"/>
    <w:rsid w:val="00CA790E"/>
    <w:rsid w:val="00CB0D97"/>
    <w:rsid w:val="00CB0F1A"/>
    <w:rsid w:val="00CB1A5F"/>
    <w:rsid w:val="00CB1B68"/>
    <w:rsid w:val="00CB1DDA"/>
    <w:rsid w:val="00CB2143"/>
    <w:rsid w:val="00CB2655"/>
    <w:rsid w:val="00CB327F"/>
    <w:rsid w:val="00CB34C9"/>
    <w:rsid w:val="00CB3A7B"/>
    <w:rsid w:val="00CB64B5"/>
    <w:rsid w:val="00CB7683"/>
    <w:rsid w:val="00CC0204"/>
    <w:rsid w:val="00CC07B7"/>
    <w:rsid w:val="00CC173D"/>
    <w:rsid w:val="00CC2791"/>
    <w:rsid w:val="00CC7051"/>
    <w:rsid w:val="00CC7CC4"/>
    <w:rsid w:val="00CD02DF"/>
    <w:rsid w:val="00CD2462"/>
    <w:rsid w:val="00CD24CF"/>
    <w:rsid w:val="00CD774B"/>
    <w:rsid w:val="00CE1EFC"/>
    <w:rsid w:val="00CE2549"/>
    <w:rsid w:val="00CE2D8B"/>
    <w:rsid w:val="00CE5EF7"/>
    <w:rsid w:val="00CE69C3"/>
    <w:rsid w:val="00CE74A5"/>
    <w:rsid w:val="00CF0329"/>
    <w:rsid w:val="00CF0D99"/>
    <w:rsid w:val="00CF1F12"/>
    <w:rsid w:val="00CF2775"/>
    <w:rsid w:val="00CF35AD"/>
    <w:rsid w:val="00CF6A02"/>
    <w:rsid w:val="00CF6C54"/>
    <w:rsid w:val="00D01BA0"/>
    <w:rsid w:val="00D02D00"/>
    <w:rsid w:val="00D042D4"/>
    <w:rsid w:val="00D0709D"/>
    <w:rsid w:val="00D07C69"/>
    <w:rsid w:val="00D15193"/>
    <w:rsid w:val="00D1570B"/>
    <w:rsid w:val="00D1593D"/>
    <w:rsid w:val="00D16C5B"/>
    <w:rsid w:val="00D2280B"/>
    <w:rsid w:val="00D2525D"/>
    <w:rsid w:val="00D26777"/>
    <w:rsid w:val="00D33BB7"/>
    <w:rsid w:val="00D35019"/>
    <w:rsid w:val="00D40522"/>
    <w:rsid w:val="00D40B19"/>
    <w:rsid w:val="00D40CDA"/>
    <w:rsid w:val="00D43ACE"/>
    <w:rsid w:val="00D44E1B"/>
    <w:rsid w:val="00D45F09"/>
    <w:rsid w:val="00D47F93"/>
    <w:rsid w:val="00D505A4"/>
    <w:rsid w:val="00D51723"/>
    <w:rsid w:val="00D51F5D"/>
    <w:rsid w:val="00D52C3E"/>
    <w:rsid w:val="00D53060"/>
    <w:rsid w:val="00D5359D"/>
    <w:rsid w:val="00D5442A"/>
    <w:rsid w:val="00D5591C"/>
    <w:rsid w:val="00D5660F"/>
    <w:rsid w:val="00D60762"/>
    <w:rsid w:val="00D60C86"/>
    <w:rsid w:val="00D63FA0"/>
    <w:rsid w:val="00D645F0"/>
    <w:rsid w:val="00D65646"/>
    <w:rsid w:val="00D67C15"/>
    <w:rsid w:val="00D704A1"/>
    <w:rsid w:val="00D7067B"/>
    <w:rsid w:val="00D71643"/>
    <w:rsid w:val="00D75A53"/>
    <w:rsid w:val="00D75CFC"/>
    <w:rsid w:val="00D75F86"/>
    <w:rsid w:val="00D80F5E"/>
    <w:rsid w:val="00D818CA"/>
    <w:rsid w:val="00D83B04"/>
    <w:rsid w:val="00D83B9B"/>
    <w:rsid w:val="00D84D60"/>
    <w:rsid w:val="00D8562C"/>
    <w:rsid w:val="00D87197"/>
    <w:rsid w:val="00D87F13"/>
    <w:rsid w:val="00D90887"/>
    <w:rsid w:val="00D90EDD"/>
    <w:rsid w:val="00D9267F"/>
    <w:rsid w:val="00D96B1B"/>
    <w:rsid w:val="00D96CE3"/>
    <w:rsid w:val="00D97BF6"/>
    <w:rsid w:val="00DA0A63"/>
    <w:rsid w:val="00DA0C12"/>
    <w:rsid w:val="00DA1122"/>
    <w:rsid w:val="00DA1F9C"/>
    <w:rsid w:val="00DB0B8A"/>
    <w:rsid w:val="00DB0E62"/>
    <w:rsid w:val="00DB2A75"/>
    <w:rsid w:val="00DB41E3"/>
    <w:rsid w:val="00DB52F3"/>
    <w:rsid w:val="00DC14BA"/>
    <w:rsid w:val="00DC1859"/>
    <w:rsid w:val="00DC42C5"/>
    <w:rsid w:val="00DC714D"/>
    <w:rsid w:val="00DC74D6"/>
    <w:rsid w:val="00DC7D95"/>
    <w:rsid w:val="00DD055B"/>
    <w:rsid w:val="00DD0C5F"/>
    <w:rsid w:val="00DD2DDB"/>
    <w:rsid w:val="00DD329B"/>
    <w:rsid w:val="00DD6B31"/>
    <w:rsid w:val="00DE0696"/>
    <w:rsid w:val="00DE0A9C"/>
    <w:rsid w:val="00DE143B"/>
    <w:rsid w:val="00DE2E2A"/>
    <w:rsid w:val="00DE45B2"/>
    <w:rsid w:val="00DE540F"/>
    <w:rsid w:val="00DE6280"/>
    <w:rsid w:val="00DE6A6B"/>
    <w:rsid w:val="00DF07B6"/>
    <w:rsid w:val="00DF0BD5"/>
    <w:rsid w:val="00DF149E"/>
    <w:rsid w:val="00DF2229"/>
    <w:rsid w:val="00DF2443"/>
    <w:rsid w:val="00DF5190"/>
    <w:rsid w:val="00DF62A0"/>
    <w:rsid w:val="00DF78A4"/>
    <w:rsid w:val="00DF7B56"/>
    <w:rsid w:val="00E02B0F"/>
    <w:rsid w:val="00E079BA"/>
    <w:rsid w:val="00E104DE"/>
    <w:rsid w:val="00E10679"/>
    <w:rsid w:val="00E11C68"/>
    <w:rsid w:val="00E13110"/>
    <w:rsid w:val="00E13C57"/>
    <w:rsid w:val="00E15059"/>
    <w:rsid w:val="00E20761"/>
    <w:rsid w:val="00E21003"/>
    <w:rsid w:val="00E27E90"/>
    <w:rsid w:val="00E30104"/>
    <w:rsid w:val="00E31E7F"/>
    <w:rsid w:val="00E324B6"/>
    <w:rsid w:val="00E35373"/>
    <w:rsid w:val="00E3591D"/>
    <w:rsid w:val="00E35B4B"/>
    <w:rsid w:val="00E36A90"/>
    <w:rsid w:val="00E37DA4"/>
    <w:rsid w:val="00E41E73"/>
    <w:rsid w:val="00E44DEE"/>
    <w:rsid w:val="00E455F1"/>
    <w:rsid w:val="00E507A8"/>
    <w:rsid w:val="00E54362"/>
    <w:rsid w:val="00E548E0"/>
    <w:rsid w:val="00E556F7"/>
    <w:rsid w:val="00E5683F"/>
    <w:rsid w:val="00E607A7"/>
    <w:rsid w:val="00E60D1D"/>
    <w:rsid w:val="00E628AC"/>
    <w:rsid w:val="00E634CC"/>
    <w:rsid w:val="00E6352B"/>
    <w:rsid w:val="00E70697"/>
    <w:rsid w:val="00E70A04"/>
    <w:rsid w:val="00E72820"/>
    <w:rsid w:val="00E72E25"/>
    <w:rsid w:val="00E73EE5"/>
    <w:rsid w:val="00E7485C"/>
    <w:rsid w:val="00E75104"/>
    <w:rsid w:val="00E757C5"/>
    <w:rsid w:val="00E77F84"/>
    <w:rsid w:val="00E80995"/>
    <w:rsid w:val="00E80B48"/>
    <w:rsid w:val="00E8247D"/>
    <w:rsid w:val="00E82A5D"/>
    <w:rsid w:val="00E82C2B"/>
    <w:rsid w:val="00E839EC"/>
    <w:rsid w:val="00E83C4C"/>
    <w:rsid w:val="00E84749"/>
    <w:rsid w:val="00E84FCB"/>
    <w:rsid w:val="00E85688"/>
    <w:rsid w:val="00E9077C"/>
    <w:rsid w:val="00E9152C"/>
    <w:rsid w:val="00E91582"/>
    <w:rsid w:val="00E91FF8"/>
    <w:rsid w:val="00E92726"/>
    <w:rsid w:val="00E942BD"/>
    <w:rsid w:val="00E94353"/>
    <w:rsid w:val="00E9748F"/>
    <w:rsid w:val="00EA12CD"/>
    <w:rsid w:val="00EA16B5"/>
    <w:rsid w:val="00EA2260"/>
    <w:rsid w:val="00EA298B"/>
    <w:rsid w:val="00EA2D2B"/>
    <w:rsid w:val="00EA433C"/>
    <w:rsid w:val="00EA6891"/>
    <w:rsid w:val="00EA721A"/>
    <w:rsid w:val="00EA77AF"/>
    <w:rsid w:val="00EB1148"/>
    <w:rsid w:val="00EB1314"/>
    <w:rsid w:val="00EB203D"/>
    <w:rsid w:val="00EB2228"/>
    <w:rsid w:val="00EB3087"/>
    <w:rsid w:val="00EB3133"/>
    <w:rsid w:val="00EB319E"/>
    <w:rsid w:val="00EB3C70"/>
    <w:rsid w:val="00EB5702"/>
    <w:rsid w:val="00EB5769"/>
    <w:rsid w:val="00EB7BF1"/>
    <w:rsid w:val="00EC1F54"/>
    <w:rsid w:val="00EC2365"/>
    <w:rsid w:val="00EC2EA4"/>
    <w:rsid w:val="00EC3503"/>
    <w:rsid w:val="00EC47B9"/>
    <w:rsid w:val="00EC50A2"/>
    <w:rsid w:val="00EC6273"/>
    <w:rsid w:val="00ED054A"/>
    <w:rsid w:val="00ED0DBE"/>
    <w:rsid w:val="00ED2E97"/>
    <w:rsid w:val="00ED2F36"/>
    <w:rsid w:val="00ED45D1"/>
    <w:rsid w:val="00ED506C"/>
    <w:rsid w:val="00ED533B"/>
    <w:rsid w:val="00ED602F"/>
    <w:rsid w:val="00EE06B9"/>
    <w:rsid w:val="00EE10F7"/>
    <w:rsid w:val="00EE120D"/>
    <w:rsid w:val="00EE1364"/>
    <w:rsid w:val="00EE172A"/>
    <w:rsid w:val="00EE2AC1"/>
    <w:rsid w:val="00EE312D"/>
    <w:rsid w:val="00EE3728"/>
    <w:rsid w:val="00EE415A"/>
    <w:rsid w:val="00EE472D"/>
    <w:rsid w:val="00EE57B6"/>
    <w:rsid w:val="00EE5A1C"/>
    <w:rsid w:val="00EE728E"/>
    <w:rsid w:val="00EE7F41"/>
    <w:rsid w:val="00EF0131"/>
    <w:rsid w:val="00EF0470"/>
    <w:rsid w:val="00EF0815"/>
    <w:rsid w:val="00EF34BC"/>
    <w:rsid w:val="00EF5B82"/>
    <w:rsid w:val="00EF636B"/>
    <w:rsid w:val="00EF7377"/>
    <w:rsid w:val="00EF78F8"/>
    <w:rsid w:val="00EF7B26"/>
    <w:rsid w:val="00F00037"/>
    <w:rsid w:val="00F00199"/>
    <w:rsid w:val="00F022DA"/>
    <w:rsid w:val="00F02C75"/>
    <w:rsid w:val="00F02CD0"/>
    <w:rsid w:val="00F0301E"/>
    <w:rsid w:val="00F04138"/>
    <w:rsid w:val="00F049A0"/>
    <w:rsid w:val="00F04A0C"/>
    <w:rsid w:val="00F04F34"/>
    <w:rsid w:val="00F06E8F"/>
    <w:rsid w:val="00F1019E"/>
    <w:rsid w:val="00F12A26"/>
    <w:rsid w:val="00F13D96"/>
    <w:rsid w:val="00F142CB"/>
    <w:rsid w:val="00F14466"/>
    <w:rsid w:val="00F14AA8"/>
    <w:rsid w:val="00F20E37"/>
    <w:rsid w:val="00F21F85"/>
    <w:rsid w:val="00F24244"/>
    <w:rsid w:val="00F24C60"/>
    <w:rsid w:val="00F25815"/>
    <w:rsid w:val="00F25859"/>
    <w:rsid w:val="00F258AB"/>
    <w:rsid w:val="00F2647B"/>
    <w:rsid w:val="00F26840"/>
    <w:rsid w:val="00F31966"/>
    <w:rsid w:val="00F3281B"/>
    <w:rsid w:val="00F35B3F"/>
    <w:rsid w:val="00F37581"/>
    <w:rsid w:val="00F37C64"/>
    <w:rsid w:val="00F44180"/>
    <w:rsid w:val="00F479F8"/>
    <w:rsid w:val="00F507DF"/>
    <w:rsid w:val="00F51703"/>
    <w:rsid w:val="00F51704"/>
    <w:rsid w:val="00F52541"/>
    <w:rsid w:val="00F52D60"/>
    <w:rsid w:val="00F536C4"/>
    <w:rsid w:val="00F5375F"/>
    <w:rsid w:val="00F56355"/>
    <w:rsid w:val="00F566BC"/>
    <w:rsid w:val="00F60434"/>
    <w:rsid w:val="00F61C7E"/>
    <w:rsid w:val="00F6273F"/>
    <w:rsid w:val="00F63B0F"/>
    <w:rsid w:val="00F643BE"/>
    <w:rsid w:val="00F643D9"/>
    <w:rsid w:val="00F64AE6"/>
    <w:rsid w:val="00F64F8D"/>
    <w:rsid w:val="00F65503"/>
    <w:rsid w:val="00F65BDB"/>
    <w:rsid w:val="00F665DB"/>
    <w:rsid w:val="00F70F37"/>
    <w:rsid w:val="00F71D3B"/>
    <w:rsid w:val="00F72E43"/>
    <w:rsid w:val="00F74177"/>
    <w:rsid w:val="00F74BBA"/>
    <w:rsid w:val="00F75405"/>
    <w:rsid w:val="00F7591C"/>
    <w:rsid w:val="00F776AE"/>
    <w:rsid w:val="00F822A0"/>
    <w:rsid w:val="00F85399"/>
    <w:rsid w:val="00F858B3"/>
    <w:rsid w:val="00F86228"/>
    <w:rsid w:val="00F865F7"/>
    <w:rsid w:val="00F8703E"/>
    <w:rsid w:val="00F87773"/>
    <w:rsid w:val="00F91BD1"/>
    <w:rsid w:val="00F93813"/>
    <w:rsid w:val="00F9414F"/>
    <w:rsid w:val="00F94339"/>
    <w:rsid w:val="00F94C90"/>
    <w:rsid w:val="00F95584"/>
    <w:rsid w:val="00F95990"/>
    <w:rsid w:val="00F95AFF"/>
    <w:rsid w:val="00F96242"/>
    <w:rsid w:val="00F96A24"/>
    <w:rsid w:val="00FA1DA3"/>
    <w:rsid w:val="00FA1FCF"/>
    <w:rsid w:val="00FA2B13"/>
    <w:rsid w:val="00FA2FB8"/>
    <w:rsid w:val="00FA6659"/>
    <w:rsid w:val="00FA72F5"/>
    <w:rsid w:val="00FA7718"/>
    <w:rsid w:val="00FB0539"/>
    <w:rsid w:val="00FB1037"/>
    <w:rsid w:val="00FB5798"/>
    <w:rsid w:val="00FB78AE"/>
    <w:rsid w:val="00FC0EDD"/>
    <w:rsid w:val="00FC3F98"/>
    <w:rsid w:val="00FC4175"/>
    <w:rsid w:val="00FC49AD"/>
    <w:rsid w:val="00FC5798"/>
    <w:rsid w:val="00FC6E03"/>
    <w:rsid w:val="00FC745A"/>
    <w:rsid w:val="00FD037A"/>
    <w:rsid w:val="00FD2571"/>
    <w:rsid w:val="00FD2920"/>
    <w:rsid w:val="00FD33DC"/>
    <w:rsid w:val="00FD3CCD"/>
    <w:rsid w:val="00FD428F"/>
    <w:rsid w:val="00FD584B"/>
    <w:rsid w:val="00FD59A7"/>
    <w:rsid w:val="00FD59D6"/>
    <w:rsid w:val="00FD67D6"/>
    <w:rsid w:val="00FD7FE8"/>
    <w:rsid w:val="00FE04B4"/>
    <w:rsid w:val="00FE0B50"/>
    <w:rsid w:val="00FE0CB2"/>
    <w:rsid w:val="00FE10A5"/>
    <w:rsid w:val="00FE2337"/>
    <w:rsid w:val="00FE2A89"/>
    <w:rsid w:val="00FF0019"/>
    <w:rsid w:val="00FF2F39"/>
    <w:rsid w:val="00FF3F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41" fill="f" fillcolor="#8db3e2">
      <v:fill color="#8db3e2" on="f"/>
      <v:stroke weight="2pt"/>
    </o:shapedefaults>
    <o:shapelayout v:ext="edit">
      <o:idmap v:ext="edit" data="1"/>
    </o:shapelayout>
  </w:shapeDefaults>
  <w:decimalSymbol w:val=","/>
  <w:listSeparator w:val=";"/>
  <w14:docId w14:val="3B1C6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EE10F7"/>
    <w:rPr>
      <w:rFonts w:ascii="Arial" w:hAnsi="Arial"/>
      <w:szCs w:val="22"/>
      <w:lang w:eastAsia="en-US"/>
    </w:rPr>
  </w:style>
  <w:style w:type="paragraph" w:styleId="berschrift1">
    <w:name w:val="heading 1"/>
    <w:basedOn w:val="Standard"/>
    <w:next w:val="Standard"/>
    <w:link w:val="berschrift1Zchn"/>
    <w:uiPriority w:val="9"/>
    <w:qFormat/>
    <w:rsid w:val="00837FEB"/>
    <w:pPr>
      <w:keepNext/>
      <w:keepLines/>
      <w:numPr>
        <w:numId w:val="1"/>
      </w:numPr>
      <w:spacing w:before="240" w:after="120"/>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5A4F81"/>
    <w:pPr>
      <w:keepNext/>
      <w:keepLines/>
      <w:numPr>
        <w:ilvl w:val="1"/>
        <w:numId w:val="1"/>
      </w:numPr>
      <w:spacing w:before="240" w:after="120"/>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ind w:left="720"/>
      <w:outlineLvl w:val="2"/>
    </w:pPr>
    <w:rPr>
      <w:rFonts w:eastAsia="Times New Roman"/>
      <w:bCs/>
      <w:szCs w:val="20"/>
    </w:rPr>
  </w:style>
  <w:style w:type="paragraph" w:styleId="berschrift4">
    <w:name w:val="heading 4"/>
    <w:basedOn w:val="Standard"/>
    <w:next w:val="Standard"/>
    <w:link w:val="berschrift4Zchn"/>
    <w:uiPriority w:val="9"/>
    <w:unhideWhenUsed/>
    <w:qFormat/>
    <w:rsid w:val="005A4F81"/>
    <w:pPr>
      <w:keepNext/>
      <w:keepLines/>
      <w:numPr>
        <w:ilvl w:val="3"/>
        <w:numId w:val="1"/>
      </w:numPr>
      <w:spacing w:before="240" w:after="60"/>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37FEB"/>
    <w:rPr>
      <w:rFonts w:ascii="Arial" w:eastAsia="Times New Roman" w:hAnsi="Arial"/>
      <w:b/>
      <w:bCs/>
      <w:sz w:val="24"/>
      <w:szCs w:val="28"/>
      <w:lang w:val="en-US" w:eastAsia="en-US"/>
    </w:rPr>
  </w:style>
  <w:style w:type="character" w:customStyle="1" w:styleId="berschrift2Zchn">
    <w:name w:val="Überschrift 2 Zchn"/>
    <w:link w:val="berschrift2"/>
    <w:uiPriority w:val="9"/>
    <w:rsid w:val="005A4F81"/>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val="en-US" w:eastAsia="en-US"/>
    </w:rPr>
  </w:style>
  <w:style w:type="character" w:customStyle="1" w:styleId="berschrift4Zchn">
    <w:name w:val="Überschrift 4 Zchn"/>
    <w:link w:val="berschrift4"/>
    <w:uiPriority w:val="9"/>
    <w:rsid w:val="005A4F81"/>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val="en-US" w:eastAsia="en-US"/>
    </w:rPr>
  </w:style>
  <w:style w:type="character" w:customStyle="1" w:styleId="berschrift6Zchn">
    <w:name w:val="Überschrift 6 Zchn"/>
    <w:link w:val="berschrift6"/>
    <w:uiPriority w:val="9"/>
    <w:rsid w:val="00066A9A"/>
    <w:rPr>
      <w:rFonts w:ascii="Arial" w:eastAsia="Times New Roman" w:hAnsi="Arial"/>
      <w:iCs/>
      <w:lang w:val="en-US" w:eastAsia="en-US"/>
    </w:rPr>
  </w:style>
  <w:style w:type="character" w:customStyle="1" w:styleId="berschrift7Zchn">
    <w:name w:val="Überschrift 7 Zchn"/>
    <w:link w:val="berschrift7"/>
    <w:uiPriority w:val="9"/>
    <w:rsid w:val="009F0925"/>
    <w:rPr>
      <w:rFonts w:ascii="Cambria" w:eastAsia="Times New Roman" w:hAnsi="Cambria"/>
      <w:i/>
      <w:iCs/>
      <w:color w:val="404040"/>
      <w:lang w:val="en-US" w:eastAsia="en-US"/>
    </w:rPr>
  </w:style>
  <w:style w:type="character" w:customStyle="1" w:styleId="berschrift8Zchn">
    <w:name w:val="Überschrift 8 Zchn"/>
    <w:link w:val="berschrift8"/>
    <w:uiPriority w:val="9"/>
    <w:semiHidden/>
    <w:rsid w:val="009F0925"/>
    <w:rPr>
      <w:rFonts w:ascii="Cambria" w:eastAsia="Times New Roman" w:hAnsi="Cambria"/>
      <w:color w:val="404040"/>
      <w:lang w:val="en-US"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val="en-US" w:eastAsia="en-US"/>
    </w:rPr>
  </w:style>
  <w:style w:type="paragraph" w:styleId="Kopfzeile">
    <w:name w:val="header"/>
    <w:basedOn w:val="Standard"/>
    <w:link w:val="KopfzeileZchn"/>
    <w:unhideWhenUsed/>
    <w:rsid w:val="009020CE"/>
    <w:pPr>
      <w:tabs>
        <w:tab w:val="center" w:pos="4536"/>
        <w:tab w:val="right" w:pos="9072"/>
      </w:tabs>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4F60DF"/>
    <w:pPr>
      <w:tabs>
        <w:tab w:val="left" w:pos="851"/>
        <w:tab w:val="right" w:leader="dot" w:pos="9344"/>
      </w:tabs>
      <w:spacing w:after="40"/>
      <w:ind w:left="851" w:hanging="851"/>
    </w:pPr>
    <w:rPr>
      <w:b/>
    </w:rPr>
  </w:style>
  <w:style w:type="paragraph" w:styleId="Verzeichnis2">
    <w:name w:val="toc 2"/>
    <w:basedOn w:val="Standard"/>
    <w:next w:val="Standard"/>
    <w:autoRedefine/>
    <w:uiPriority w:val="39"/>
    <w:unhideWhenUsed/>
    <w:qFormat/>
    <w:rsid w:val="004F60DF"/>
    <w:pPr>
      <w:tabs>
        <w:tab w:val="left" w:pos="880"/>
        <w:tab w:val="right" w:leader="dot" w:pos="9344"/>
      </w:tabs>
      <w:spacing w:before="40" w:after="40"/>
      <w:ind w:left="1055" w:hanging="851"/>
    </w:pPr>
    <w:rPr>
      <w:i/>
    </w:rPr>
  </w:style>
  <w:style w:type="paragraph" w:styleId="Verzeichnis3">
    <w:name w:val="toc 3"/>
    <w:basedOn w:val="Standard"/>
    <w:next w:val="Standard"/>
    <w:autoRedefine/>
    <w:uiPriority w:val="39"/>
    <w:unhideWhenUsed/>
    <w:qFormat/>
    <w:rsid w:val="004F60DF"/>
    <w:pPr>
      <w:tabs>
        <w:tab w:val="left" w:pos="851"/>
        <w:tab w:val="right" w:leader="dot" w:pos="9344"/>
      </w:tabs>
      <w:spacing w:before="40" w:after="40"/>
      <w:ind w:left="1254" w:hanging="851"/>
    </w:pPr>
  </w:style>
  <w:style w:type="paragraph" w:styleId="Verzeichnis4">
    <w:name w:val="toc 4"/>
    <w:basedOn w:val="Standard"/>
    <w:next w:val="Standard"/>
    <w:autoRedefine/>
    <w:uiPriority w:val="39"/>
    <w:unhideWhenUsed/>
    <w:qFormat/>
    <w:rsid w:val="004F60DF"/>
    <w:pPr>
      <w:tabs>
        <w:tab w:val="left" w:pos="851"/>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4F60DF"/>
    <w:pPr>
      <w:tabs>
        <w:tab w:val="left" w:pos="1798"/>
        <w:tab w:val="right" w:leader="dot" w:pos="9344"/>
      </w:tabs>
      <w:spacing w:before="40" w:after="40"/>
      <w:ind w:left="1650" w:hanging="851"/>
    </w:pPr>
  </w:style>
  <w:style w:type="paragraph" w:styleId="Verzeichnis6">
    <w:name w:val="toc 6"/>
    <w:basedOn w:val="Standard"/>
    <w:next w:val="Standard"/>
    <w:autoRedefine/>
    <w:uiPriority w:val="39"/>
    <w:unhideWhenUsed/>
    <w:rsid w:val="004F60DF"/>
    <w:pPr>
      <w:spacing w:before="40" w:after="40"/>
      <w:ind w:left="998"/>
    </w:pPr>
    <w:rPr>
      <w:rFonts w:eastAsia="Times New Roman"/>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eastAsia="Times New Roman"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character" w:customStyle="1" w:styleId="bold">
    <w:name w:val="bold"/>
    <w:basedOn w:val="Absatz-Standardschriftart"/>
    <w:rsid w:val="00251CBB"/>
  </w:style>
  <w:style w:type="paragraph" w:customStyle="1" w:styleId="Kapitelberschrift">
    <w:name w:val="Kapitelüberschrift"/>
    <w:basedOn w:val="Titelberschrift"/>
    <w:link w:val="KapitelberschriftZchn"/>
    <w:autoRedefine/>
    <w:qFormat/>
    <w:rsid w:val="00252E4A"/>
    <w:pPr>
      <w:pageBreakBefore/>
      <w:numPr>
        <w:numId w:val="9"/>
      </w:numPr>
      <w:spacing w:line="276" w:lineRule="auto"/>
      <w:ind w:left="567" w:hanging="425"/>
      <w:outlineLvl w:val="0"/>
    </w:pPr>
    <w:rPr>
      <w:rFonts w:eastAsia="PMingLiU"/>
      <w:sz w:val="28"/>
    </w:rPr>
  </w:style>
  <w:style w:type="character" w:customStyle="1" w:styleId="KapitelberschriftZchn">
    <w:name w:val="Kapitelüberschrift Zchn"/>
    <w:basedOn w:val="Absatz-Standardschriftart"/>
    <w:link w:val="Kapitelberschrift"/>
    <w:rsid w:val="00252E4A"/>
    <w:rPr>
      <w:rFonts w:ascii="Arial" w:eastAsia="PMingLiU" w:hAnsi="Arial" w:cs="Arial"/>
      <w:b/>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EE10F7"/>
    <w:rPr>
      <w:rFonts w:ascii="Arial" w:hAnsi="Arial"/>
      <w:szCs w:val="22"/>
      <w:lang w:eastAsia="en-US"/>
    </w:rPr>
  </w:style>
  <w:style w:type="paragraph" w:styleId="berschrift1">
    <w:name w:val="heading 1"/>
    <w:basedOn w:val="Standard"/>
    <w:next w:val="Standard"/>
    <w:link w:val="berschrift1Zchn"/>
    <w:uiPriority w:val="9"/>
    <w:qFormat/>
    <w:rsid w:val="00837FEB"/>
    <w:pPr>
      <w:keepNext/>
      <w:keepLines/>
      <w:numPr>
        <w:numId w:val="1"/>
      </w:numPr>
      <w:spacing w:before="240" w:after="120"/>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5A4F81"/>
    <w:pPr>
      <w:keepNext/>
      <w:keepLines/>
      <w:numPr>
        <w:ilvl w:val="1"/>
        <w:numId w:val="1"/>
      </w:numPr>
      <w:spacing w:before="240" w:after="120"/>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ind w:left="720"/>
      <w:outlineLvl w:val="2"/>
    </w:pPr>
    <w:rPr>
      <w:rFonts w:eastAsia="Times New Roman"/>
      <w:bCs/>
      <w:szCs w:val="20"/>
    </w:rPr>
  </w:style>
  <w:style w:type="paragraph" w:styleId="berschrift4">
    <w:name w:val="heading 4"/>
    <w:basedOn w:val="Standard"/>
    <w:next w:val="Standard"/>
    <w:link w:val="berschrift4Zchn"/>
    <w:uiPriority w:val="9"/>
    <w:unhideWhenUsed/>
    <w:qFormat/>
    <w:rsid w:val="005A4F81"/>
    <w:pPr>
      <w:keepNext/>
      <w:keepLines/>
      <w:numPr>
        <w:ilvl w:val="3"/>
        <w:numId w:val="1"/>
      </w:numPr>
      <w:spacing w:before="240" w:after="60"/>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37FEB"/>
    <w:rPr>
      <w:rFonts w:ascii="Arial" w:eastAsia="Times New Roman" w:hAnsi="Arial"/>
      <w:b/>
      <w:bCs/>
      <w:sz w:val="24"/>
      <w:szCs w:val="28"/>
      <w:lang w:val="en-US" w:eastAsia="en-US"/>
    </w:rPr>
  </w:style>
  <w:style w:type="character" w:customStyle="1" w:styleId="berschrift2Zchn">
    <w:name w:val="Überschrift 2 Zchn"/>
    <w:link w:val="berschrift2"/>
    <w:uiPriority w:val="9"/>
    <w:rsid w:val="005A4F81"/>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val="en-US" w:eastAsia="en-US"/>
    </w:rPr>
  </w:style>
  <w:style w:type="character" w:customStyle="1" w:styleId="berschrift4Zchn">
    <w:name w:val="Überschrift 4 Zchn"/>
    <w:link w:val="berschrift4"/>
    <w:uiPriority w:val="9"/>
    <w:rsid w:val="005A4F81"/>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val="en-US" w:eastAsia="en-US"/>
    </w:rPr>
  </w:style>
  <w:style w:type="character" w:customStyle="1" w:styleId="berschrift6Zchn">
    <w:name w:val="Überschrift 6 Zchn"/>
    <w:link w:val="berschrift6"/>
    <w:uiPriority w:val="9"/>
    <w:rsid w:val="00066A9A"/>
    <w:rPr>
      <w:rFonts w:ascii="Arial" w:eastAsia="Times New Roman" w:hAnsi="Arial"/>
      <w:iCs/>
      <w:lang w:val="en-US" w:eastAsia="en-US"/>
    </w:rPr>
  </w:style>
  <w:style w:type="character" w:customStyle="1" w:styleId="berschrift7Zchn">
    <w:name w:val="Überschrift 7 Zchn"/>
    <w:link w:val="berschrift7"/>
    <w:uiPriority w:val="9"/>
    <w:rsid w:val="009F0925"/>
    <w:rPr>
      <w:rFonts w:ascii="Cambria" w:eastAsia="Times New Roman" w:hAnsi="Cambria"/>
      <w:i/>
      <w:iCs/>
      <w:color w:val="404040"/>
      <w:lang w:val="en-US" w:eastAsia="en-US"/>
    </w:rPr>
  </w:style>
  <w:style w:type="character" w:customStyle="1" w:styleId="berschrift8Zchn">
    <w:name w:val="Überschrift 8 Zchn"/>
    <w:link w:val="berschrift8"/>
    <w:uiPriority w:val="9"/>
    <w:semiHidden/>
    <w:rsid w:val="009F0925"/>
    <w:rPr>
      <w:rFonts w:ascii="Cambria" w:eastAsia="Times New Roman" w:hAnsi="Cambria"/>
      <w:color w:val="404040"/>
      <w:lang w:val="en-US"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val="en-US" w:eastAsia="en-US"/>
    </w:rPr>
  </w:style>
  <w:style w:type="paragraph" w:styleId="Kopfzeile">
    <w:name w:val="header"/>
    <w:basedOn w:val="Standard"/>
    <w:link w:val="KopfzeileZchn"/>
    <w:unhideWhenUsed/>
    <w:rsid w:val="009020CE"/>
    <w:pPr>
      <w:tabs>
        <w:tab w:val="center" w:pos="4536"/>
        <w:tab w:val="right" w:pos="9072"/>
      </w:tabs>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4F60DF"/>
    <w:pPr>
      <w:tabs>
        <w:tab w:val="left" w:pos="851"/>
        <w:tab w:val="right" w:leader="dot" w:pos="9344"/>
      </w:tabs>
      <w:spacing w:after="40"/>
      <w:ind w:left="851" w:hanging="851"/>
    </w:pPr>
    <w:rPr>
      <w:b/>
    </w:rPr>
  </w:style>
  <w:style w:type="paragraph" w:styleId="Verzeichnis2">
    <w:name w:val="toc 2"/>
    <w:basedOn w:val="Standard"/>
    <w:next w:val="Standard"/>
    <w:autoRedefine/>
    <w:uiPriority w:val="39"/>
    <w:unhideWhenUsed/>
    <w:qFormat/>
    <w:rsid w:val="004F60DF"/>
    <w:pPr>
      <w:tabs>
        <w:tab w:val="left" w:pos="880"/>
        <w:tab w:val="right" w:leader="dot" w:pos="9344"/>
      </w:tabs>
      <w:spacing w:before="40" w:after="40"/>
      <w:ind w:left="1055" w:hanging="851"/>
    </w:pPr>
    <w:rPr>
      <w:i/>
    </w:rPr>
  </w:style>
  <w:style w:type="paragraph" w:styleId="Verzeichnis3">
    <w:name w:val="toc 3"/>
    <w:basedOn w:val="Standard"/>
    <w:next w:val="Standard"/>
    <w:autoRedefine/>
    <w:uiPriority w:val="39"/>
    <w:unhideWhenUsed/>
    <w:qFormat/>
    <w:rsid w:val="004F60DF"/>
    <w:pPr>
      <w:tabs>
        <w:tab w:val="left" w:pos="851"/>
        <w:tab w:val="right" w:leader="dot" w:pos="9344"/>
      </w:tabs>
      <w:spacing w:before="40" w:after="40"/>
      <w:ind w:left="1254" w:hanging="851"/>
    </w:pPr>
  </w:style>
  <w:style w:type="paragraph" w:styleId="Verzeichnis4">
    <w:name w:val="toc 4"/>
    <w:basedOn w:val="Standard"/>
    <w:next w:val="Standard"/>
    <w:autoRedefine/>
    <w:uiPriority w:val="39"/>
    <w:unhideWhenUsed/>
    <w:qFormat/>
    <w:rsid w:val="004F60DF"/>
    <w:pPr>
      <w:tabs>
        <w:tab w:val="left" w:pos="851"/>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4F60DF"/>
    <w:pPr>
      <w:tabs>
        <w:tab w:val="left" w:pos="1798"/>
        <w:tab w:val="right" w:leader="dot" w:pos="9344"/>
      </w:tabs>
      <w:spacing w:before="40" w:after="40"/>
      <w:ind w:left="1650" w:hanging="851"/>
    </w:pPr>
  </w:style>
  <w:style w:type="paragraph" w:styleId="Verzeichnis6">
    <w:name w:val="toc 6"/>
    <w:basedOn w:val="Standard"/>
    <w:next w:val="Standard"/>
    <w:autoRedefine/>
    <w:uiPriority w:val="39"/>
    <w:unhideWhenUsed/>
    <w:rsid w:val="004F60DF"/>
    <w:pPr>
      <w:spacing w:before="40" w:after="40"/>
      <w:ind w:left="998"/>
    </w:pPr>
    <w:rPr>
      <w:rFonts w:eastAsia="Times New Roman"/>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eastAsia="Times New Roman"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character" w:customStyle="1" w:styleId="bold">
    <w:name w:val="bold"/>
    <w:basedOn w:val="Absatz-Standardschriftart"/>
    <w:rsid w:val="00251CBB"/>
  </w:style>
  <w:style w:type="paragraph" w:customStyle="1" w:styleId="Kapitelberschrift">
    <w:name w:val="Kapitelüberschrift"/>
    <w:basedOn w:val="Titelberschrift"/>
    <w:link w:val="KapitelberschriftZchn"/>
    <w:autoRedefine/>
    <w:qFormat/>
    <w:rsid w:val="00252E4A"/>
    <w:pPr>
      <w:pageBreakBefore/>
      <w:numPr>
        <w:numId w:val="9"/>
      </w:numPr>
      <w:spacing w:line="276" w:lineRule="auto"/>
      <w:ind w:left="567" w:hanging="425"/>
      <w:outlineLvl w:val="0"/>
    </w:pPr>
    <w:rPr>
      <w:rFonts w:eastAsia="PMingLiU"/>
      <w:sz w:val="28"/>
    </w:rPr>
  </w:style>
  <w:style w:type="character" w:customStyle="1" w:styleId="KapitelberschriftZchn">
    <w:name w:val="Kapitelüberschrift Zchn"/>
    <w:basedOn w:val="Absatz-Standardschriftart"/>
    <w:link w:val="Kapitelberschrift"/>
    <w:rsid w:val="00252E4A"/>
    <w:rPr>
      <w:rFonts w:ascii="Arial" w:eastAsia="PMingLiU" w:hAnsi="Arial" w:cs="Arial"/>
      <w:b/>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832485">
      <w:bodyDiv w:val="1"/>
      <w:marLeft w:val="0"/>
      <w:marRight w:val="0"/>
      <w:marTop w:val="0"/>
      <w:marBottom w:val="0"/>
      <w:divBdr>
        <w:top w:val="none" w:sz="0" w:space="0" w:color="auto"/>
        <w:left w:val="none" w:sz="0" w:space="0" w:color="auto"/>
        <w:bottom w:val="none" w:sz="0" w:space="0" w:color="auto"/>
        <w:right w:val="none" w:sz="0" w:space="0" w:color="auto"/>
      </w:divBdr>
    </w:div>
    <w:div w:id="118569037">
      <w:bodyDiv w:val="1"/>
      <w:marLeft w:val="0"/>
      <w:marRight w:val="0"/>
      <w:marTop w:val="0"/>
      <w:marBottom w:val="0"/>
      <w:divBdr>
        <w:top w:val="none" w:sz="0" w:space="0" w:color="auto"/>
        <w:left w:val="none" w:sz="0" w:space="0" w:color="auto"/>
        <w:bottom w:val="none" w:sz="0" w:space="0" w:color="auto"/>
        <w:right w:val="none" w:sz="0" w:space="0" w:color="auto"/>
      </w:divBdr>
    </w:div>
    <w:div w:id="157578872">
      <w:bodyDiv w:val="1"/>
      <w:marLeft w:val="0"/>
      <w:marRight w:val="0"/>
      <w:marTop w:val="0"/>
      <w:marBottom w:val="0"/>
      <w:divBdr>
        <w:top w:val="none" w:sz="0" w:space="0" w:color="auto"/>
        <w:left w:val="none" w:sz="0" w:space="0" w:color="auto"/>
        <w:bottom w:val="none" w:sz="0" w:space="0" w:color="auto"/>
        <w:right w:val="none" w:sz="0" w:space="0" w:color="auto"/>
      </w:divBdr>
    </w:div>
    <w:div w:id="200479152">
      <w:bodyDiv w:val="1"/>
      <w:marLeft w:val="0"/>
      <w:marRight w:val="0"/>
      <w:marTop w:val="0"/>
      <w:marBottom w:val="0"/>
      <w:divBdr>
        <w:top w:val="none" w:sz="0" w:space="0" w:color="auto"/>
        <w:left w:val="none" w:sz="0" w:space="0" w:color="auto"/>
        <w:bottom w:val="none" w:sz="0" w:space="0" w:color="auto"/>
        <w:right w:val="none" w:sz="0" w:space="0" w:color="auto"/>
      </w:divBdr>
    </w:div>
    <w:div w:id="324668383">
      <w:bodyDiv w:val="1"/>
      <w:marLeft w:val="0"/>
      <w:marRight w:val="0"/>
      <w:marTop w:val="0"/>
      <w:marBottom w:val="0"/>
      <w:divBdr>
        <w:top w:val="none" w:sz="0" w:space="0" w:color="auto"/>
        <w:left w:val="none" w:sz="0" w:space="0" w:color="auto"/>
        <w:bottom w:val="none" w:sz="0" w:space="0" w:color="auto"/>
        <w:right w:val="none" w:sz="0" w:space="0" w:color="auto"/>
      </w:divBdr>
    </w:div>
    <w:div w:id="335502256">
      <w:bodyDiv w:val="1"/>
      <w:marLeft w:val="0"/>
      <w:marRight w:val="0"/>
      <w:marTop w:val="0"/>
      <w:marBottom w:val="0"/>
      <w:divBdr>
        <w:top w:val="none" w:sz="0" w:space="0" w:color="auto"/>
        <w:left w:val="none" w:sz="0" w:space="0" w:color="auto"/>
        <w:bottom w:val="none" w:sz="0" w:space="0" w:color="auto"/>
        <w:right w:val="none" w:sz="0" w:space="0" w:color="auto"/>
      </w:divBdr>
    </w:div>
    <w:div w:id="347604189">
      <w:bodyDiv w:val="1"/>
      <w:marLeft w:val="0"/>
      <w:marRight w:val="0"/>
      <w:marTop w:val="0"/>
      <w:marBottom w:val="0"/>
      <w:divBdr>
        <w:top w:val="none" w:sz="0" w:space="0" w:color="auto"/>
        <w:left w:val="none" w:sz="0" w:space="0" w:color="auto"/>
        <w:bottom w:val="none" w:sz="0" w:space="0" w:color="auto"/>
        <w:right w:val="none" w:sz="0" w:space="0" w:color="auto"/>
      </w:divBdr>
    </w:div>
    <w:div w:id="364410916">
      <w:bodyDiv w:val="1"/>
      <w:marLeft w:val="0"/>
      <w:marRight w:val="0"/>
      <w:marTop w:val="0"/>
      <w:marBottom w:val="0"/>
      <w:divBdr>
        <w:top w:val="none" w:sz="0" w:space="0" w:color="auto"/>
        <w:left w:val="none" w:sz="0" w:space="0" w:color="auto"/>
        <w:bottom w:val="none" w:sz="0" w:space="0" w:color="auto"/>
        <w:right w:val="none" w:sz="0" w:space="0" w:color="auto"/>
      </w:divBdr>
    </w:div>
    <w:div w:id="415708852">
      <w:bodyDiv w:val="1"/>
      <w:marLeft w:val="0"/>
      <w:marRight w:val="0"/>
      <w:marTop w:val="0"/>
      <w:marBottom w:val="0"/>
      <w:divBdr>
        <w:top w:val="none" w:sz="0" w:space="0" w:color="auto"/>
        <w:left w:val="none" w:sz="0" w:space="0" w:color="auto"/>
        <w:bottom w:val="none" w:sz="0" w:space="0" w:color="auto"/>
        <w:right w:val="none" w:sz="0" w:space="0" w:color="auto"/>
      </w:divBdr>
    </w:div>
    <w:div w:id="480732689">
      <w:bodyDiv w:val="1"/>
      <w:marLeft w:val="0"/>
      <w:marRight w:val="0"/>
      <w:marTop w:val="0"/>
      <w:marBottom w:val="0"/>
      <w:divBdr>
        <w:top w:val="none" w:sz="0" w:space="0" w:color="auto"/>
        <w:left w:val="none" w:sz="0" w:space="0" w:color="auto"/>
        <w:bottom w:val="none" w:sz="0" w:space="0" w:color="auto"/>
        <w:right w:val="none" w:sz="0" w:space="0" w:color="auto"/>
      </w:divBdr>
    </w:div>
    <w:div w:id="533545409">
      <w:bodyDiv w:val="1"/>
      <w:marLeft w:val="0"/>
      <w:marRight w:val="0"/>
      <w:marTop w:val="0"/>
      <w:marBottom w:val="0"/>
      <w:divBdr>
        <w:top w:val="none" w:sz="0" w:space="0" w:color="auto"/>
        <w:left w:val="none" w:sz="0" w:space="0" w:color="auto"/>
        <w:bottom w:val="none" w:sz="0" w:space="0" w:color="auto"/>
        <w:right w:val="none" w:sz="0" w:space="0" w:color="auto"/>
      </w:divBdr>
    </w:div>
    <w:div w:id="555438875">
      <w:bodyDiv w:val="1"/>
      <w:marLeft w:val="0"/>
      <w:marRight w:val="0"/>
      <w:marTop w:val="0"/>
      <w:marBottom w:val="0"/>
      <w:divBdr>
        <w:top w:val="none" w:sz="0" w:space="0" w:color="auto"/>
        <w:left w:val="none" w:sz="0" w:space="0" w:color="auto"/>
        <w:bottom w:val="none" w:sz="0" w:space="0" w:color="auto"/>
        <w:right w:val="none" w:sz="0" w:space="0" w:color="auto"/>
      </w:divBdr>
    </w:div>
    <w:div w:id="818302963">
      <w:bodyDiv w:val="1"/>
      <w:marLeft w:val="0"/>
      <w:marRight w:val="0"/>
      <w:marTop w:val="0"/>
      <w:marBottom w:val="0"/>
      <w:divBdr>
        <w:top w:val="none" w:sz="0" w:space="0" w:color="auto"/>
        <w:left w:val="none" w:sz="0" w:space="0" w:color="auto"/>
        <w:bottom w:val="none" w:sz="0" w:space="0" w:color="auto"/>
        <w:right w:val="none" w:sz="0" w:space="0" w:color="auto"/>
      </w:divBdr>
    </w:div>
    <w:div w:id="826089845">
      <w:bodyDiv w:val="1"/>
      <w:marLeft w:val="0"/>
      <w:marRight w:val="0"/>
      <w:marTop w:val="0"/>
      <w:marBottom w:val="0"/>
      <w:divBdr>
        <w:top w:val="none" w:sz="0" w:space="0" w:color="auto"/>
        <w:left w:val="none" w:sz="0" w:space="0" w:color="auto"/>
        <w:bottom w:val="none" w:sz="0" w:space="0" w:color="auto"/>
        <w:right w:val="none" w:sz="0" w:space="0" w:color="auto"/>
      </w:divBdr>
    </w:div>
    <w:div w:id="830633775">
      <w:bodyDiv w:val="1"/>
      <w:marLeft w:val="0"/>
      <w:marRight w:val="0"/>
      <w:marTop w:val="0"/>
      <w:marBottom w:val="0"/>
      <w:divBdr>
        <w:top w:val="none" w:sz="0" w:space="0" w:color="auto"/>
        <w:left w:val="none" w:sz="0" w:space="0" w:color="auto"/>
        <w:bottom w:val="none" w:sz="0" w:space="0" w:color="auto"/>
        <w:right w:val="none" w:sz="0" w:space="0" w:color="auto"/>
      </w:divBdr>
    </w:div>
    <w:div w:id="839857122">
      <w:bodyDiv w:val="1"/>
      <w:marLeft w:val="0"/>
      <w:marRight w:val="0"/>
      <w:marTop w:val="0"/>
      <w:marBottom w:val="0"/>
      <w:divBdr>
        <w:top w:val="none" w:sz="0" w:space="0" w:color="auto"/>
        <w:left w:val="none" w:sz="0" w:space="0" w:color="auto"/>
        <w:bottom w:val="none" w:sz="0" w:space="0" w:color="auto"/>
        <w:right w:val="none" w:sz="0" w:space="0" w:color="auto"/>
      </w:divBdr>
    </w:div>
    <w:div w:id="903446262">
      <w:bodyDiv w:val="1"/>
      <w:marLeft w:val="0"/>
      <w:marRight w:val="0"/>
      <w:marTop w:val="0"/>
      <w:marBottom w:val="0"/>
      <w:divBdr>
        <w:top w:val="none" w:sz="0" w:space="0" w:color="auto"/>
        <w:left w:val="none" w:sz="0" w:space="0" w:color="auto"/>
        <w:bottom w:val="none" w:sz="0" w:space="0" w:color="auto"/>
        <w:right w:val="none" w:sz="0" w:space="0" w:color="auto"/>
      </w:divBdr>
    </w:div>
    <w:div w:id="951935646">
      <w:bodyDiv w:val="1"/>
      <w:marLeft w:val="0"/>
      <w:marRight w:val="0"/>
      <w:marTop w:val="0"/>
      <w:marBottom w:val="0"/>
      <w:divBdr>
        <w:top w:val="none" w:sz="0" w:space="0" w:color="auto"/>
        <w:left w:val="none" w:sz="0" w:space="0" w:color="auto"/>
        <w:bottom w:val="none" w:sz="0" w:space="0" w:color="auto"/>
        <w:right w:val="none" w:sz="0" w:space="0" w:color="auto"/>
      </w:divBdr>
    </w:div>
    <w:div w:id="968246726">
      <w:bodyDiv w:val="1"/>
      <w:marLeft w:val="0"/>
      <w:marRight w:val="0"/>
      <w:marTop w:val="0"/>
      <w:marBottom w:val="0"/>
      <w:divBdr>
        <w:top w:val="none" w:sz="0" w:space="0" w:color="auto"/>
        <w:left w:val="none" w:sz="0" w:space="0" w:color="auto"/>
        <w:bottom w:val="none" w:sz="0" w:space="0" w:color="auto"/>
        <w:right w:val="none" w:sz="0" w:space="0" w:color="auto"/>
      </w:divBdr>
    </w:div>
    <w:div w:id="1044329183">
      <w:bodyDiv w:val="1"/>
      <w:marLeft w:val="0"/>
      <w:marRight w:val="0"/>
      <w:marTop w:val="0"/>
      <w:marBottom w:val="0"/>
      <w:divBdr>
        <w:top w:val="none" w:sz="0" w:space="0" w:color="auto"/>
        <w:left w:val="none" w:sz="0" w:space="0" w:color="auto"/>
        <w:bottom w:val="none" w:sz="0" w:space="0" w:color="auto"/>
        <w:right w:val="none" w:sz="0" w:space="0" w:color="auto"/>
      </w:divBdr>
    </w:div>
    <w:div w:id="1115831891">
      <w:bodyDiv w:val="1"/>
      <w:marLeft w:val="0"/>
      <w:marRight w:val="0"/>
      <w:marTop w:val="0"/>
      <w:marBottom w:val="0"/>
      <w:divBdr>
        <w:top w:val="none" w:sz="0" w:space="0" w:color="auto"/>
        <w:left w:val="none" w:sz="0" w:space="0" w:color="auto"/>
        <w:bottom w:val="none" w:sz="0" w:space="0" w:color="auto"/>
        <w:right w:val="none" w:sz="0" w:space="0" w:color="auto"/>
      </w:divBdr>
    </w:div>
    <w:div w:id="1135950091">
      <w:bodyDiv w:val="1"/>
      <w:marLeft w:val="0"/>
      <w:marRight w:val="0"/>
      <w:marTop w:val="0"/>
      <w:marBottom w:val="0"/>
      <w:divBdr>
        <w:top w:val="none" w:sz="0" w:space="0" w:color="auto"/>
        <w:left w:val="none" w:sz="0" w:space="0" w:color="auto"/>
        <w:bottom w:val="none" w:sz="0" w:space="0" w:color="auto"/>
        <w:right w:val="none" w:sz="0" w:space="0" w:color="auto"/>
      </w:divBdr>
    </w:div>
    <w:div w:id="1185090676">
      <w:bodyDiv w:val="1"/>
      <w:marLeft w:val="0"/>
      <w:marRight w:val="0"/>
      <w:marTop w:val="0"/>
      <w:marBottom w:val="0"/>
      <w:divBdr>
        <w:top w:val="none" w:sz="0" w:space="0" w:color="auto"/>
        <w:left w:val="none" w:sz="0" w:space="0" w:color="auto"/>
        <w:bottom w:val="none" w:sz="0" w:space="0" w:color="auto"/>
        <w:right w:val="none" w:sz="0" w:space="0" w:color="auto"/>
      </w:divBdr>
    </w:div>
    <w:div w:id="1214582935">
      <w:bodyDiv w:val="1"/>
      <w:marLeft w:val="0"/>
      <w:marRight w:val="0"/>
      <w:marTop w:val="0"/>
      <w:marBottom w:val="0"/>
      <w:divBdr>
        <w:top w:val="none" w:sz="0" w:space="0" w:color="auto"/>
        <w:left w:val="none" w:sz="0" w:space="0" w:color="auto"/>
        <w:bottom w:val="none" w:sz="0" w:space="0" w:color="auto"/>
        <w:right w:val="none" w:sz="0" w:space="0" w:color="auto"/>
      </w:divBdr>
    </w:div>
    <w:div w:id="1265961824">
      <w:bodyDiv w:val="1"/>
      <w:marLeft w:val="0"/>
      <w:marRight w:val="0"/>
      <w:marTop w:val="0"/>
      <w:marBottom w:val="0"/>
      <w:divBdr>
        <w:top w:val="none" w:sz="0" w:space="0" w:color="auto"/>
        <w:left w:val="none" w:sz="0" w:space="0" w:color="auto"/>
        <w:bottom w:val="none" w:sz="0" w:space="0" w:color="auto"/>
        <w:right w:val="none" w:sz="0" w:space="0" w:color="auto"/>
      </w:divBdr>
    </w:div>
    <w:div w:id="1413769650">
      <w:bodyDiv w:val="1"/>
      <w:marLeft w:val="0"/>
      <w:marRight w:val="0"/>
      <w:marTop w:val="0"/>
      <w:marBottom w:val="0"/>
      <w:divBdr>
        <w:top w:val="none" w:sz="0" w:space="0" w:color="auto"/>
        <w:left w:val="none" w:sz="0" w:space="0" w:color="auto"/>
        <w:bottom w:val="none" w:sz="0" w:space="0" w:color="auto"/>
        <w:right w:val="none" w:sz="0" w:space="0" w:color="auto"/>
      </w:divBdr>
    </w:div>
    <w:div w:id="1420907910">
      <w:bodyDiv w:val="1"/>
      <w:marLeft w:val="0"/>
      <w:marRight w:val="0"/>
      <w:marTop w:val="0"/>
      <w:marBottom w:val="0"/>
      <w:divBdr>
        <w:top w:val="none" w:sz="0" w:space="0" w:color="auto"/>
        <w:left w:val="none" w:sz="0" w:space="0" w:color="auto"/>
        <w:bottom w:val="none" w:sz="0" w:space="0" w:color="auto"/>
        <w:right w:val="none" w:sz="0" w:space="0" w:color="auto"/>
      </w:divBdr>
    </w:div>
    <w:div w:id="1453941984">
      <w:bodyDiv w:val="1"/>
      <w:marLeft w:val="0"/>
      <w:marRight w:val="0"/>
      <w:marTop w:val="0"/>
      <w:marBottom w:val="0"/>
      <w:divBdr>
        <w:top w:val="none" w:sz="0" w:space="0" w:color="auto"/>
        <w:left w:val="none" w:sz="0" w:space="0" w:color="auto"/>
        <w:bottom w:val="none" w:sz="0" w:space="0" w:color="auto"/>
        <w:right w:val="none" w:sz="0" w:space="0" w:color="auto"/>
      </w:divBdr>
    </w:div>
    <w:div w:id="1464231384">
      <w:bodyDiv w:val="1"/>
      <w:marLeft w:val="0"/>
      <w:marRight w:val="0"/>
      <w:marTop w:val="0"/>
      <w:marBottom w:val="0"/>
      <w:divBdr>
        <w:top w:val="none" w:sz="0" w:space="0" w:color="auto"/>
        <w:left w:val="none" w:sz="0" w:space="0" w:color="auto"/>
        <w:bottom w:val="none" w:sz="0" w:space="0" w:color="auto"/>
        <w:right w:val="none" w:sz="0" w:space="0" w:color="auto"/>
      </w:divBdr>
    </w:div>
    <w:div w:id="1548831211">
      <w:bodyDiv w:val="1"/>
      <w:marLeft w:val="0"/>
      <w:marRight w:val="0"/>
      <w:marTop w:val="0"/>
      <w:marBottom w:val="0"/>
      <w:divBdr>
        <w:top w:val="none" w:sz="0" w:space="0" w:color="auto"/>
        <w:left w:val="none" w:sz="0" w:space="0" w:color="auto"/>
        <w:bottom w:val="none" w:sz="0" w:space="0" w:color="auto"/>
        <w:right w:val="none" w:sz="0" w:space="0" w:color="auto"/>
      </w:divBdr>
    </w:div>
    <w:div w:id="1617368999">
      <w:bodyDiv w:val="1"/>
      <w:marLeft w:val="0"/>
      <w:marRight w:val="0"/>
      <w:marTop w:val="0"/>
      <w:marBottom w:val="0"/>
      <w:divBdr>
        <w:top w:val="none" w:sz="0" w:space="0" w:color="auto"/>
        <w:left w:val="none" w:sz="0" w:space="0" w:color="auto"/>
        <w:bottom w:val="none" w:sz="0" w:space="0" w:color="auto"/>
        <w:right w:val="none" w:sz="0" w:space="0" w:color="auto"/>
      </w:divBdr>
    </w:div>
    <w:div w:id="1621954123">
      <w:bodyDiv w:val="1"/>
      <w:marLeft w:val="0"/>
      <w:marRight w:val="0"/>
      <w:marTop w:val="0"/>
      <w:marBottom w:val="0"/>
      <w:divBdr>
        <w:top w:val="none" w:sz="0" w:space="0" w:color="auto"/>
        <w:left w:val="none" w:sz="0" w:space="0" w:color="auto"/>
        <w:bottom w:val="none" w:sz="0" w:space="0" w:color="auto"/>
        <w:right w:val="none" w:sz="0" w:space="0" w:color="auto"/>
      </w:divBdr>
    </w:div>
    <w:div w:id="1647395739">
      <w:bodyDiv w:val="1"/>
      <w:marLeft w:val="0"/>
      <w:marRight w:val="0"/>
      <w:marTop w:val="0"/>
      <w:marBottom w:val="0"/>
      <w:divBdr>
        <w:top w:val="none" w:sz="0" w:space="0" w:color="auto"/>
        <w:left w:val="none" w:sz="0" w:space="0" w:color="auto"/>
        <w:bottom w:val="none" w:sz="0" w:space="0" w:color="auto"/>
        <w:right w:val="none" w:sz="0" w:space="0" w:color="auto"/>
      </w:divBdr>
    </w:div>
    <w:div w:id="1655602976">
      <w:bodyDiv w:val="1"/>
      <w:marLeft w:val="0"/>
      <w:marRight w:val="0"/>
      <w:marTop w:val="0"/>
      <w:marBottom w:val="0"/>
      <w:divBdr>
        <w:top w:val="none" w:sz="0" w:space="0" w:color="auto"/>
        <w:left w:val="none" w:sz="0" w:space="0" w:color="auto"/>
        <w:bottom w:val="none" w:sz="0" w:space="0" w:color="auto"/>
        <w:right w:val="none" w:sz="0" w:space="0" w:color="auto"/>
      </w:divBdr>
    </w:div>
    <w:div w:id="1665427149">
      <w:bodyDiv w:val="1"/>
      <w:marLeft w:val="0"/>
      <w:marRight w:val="0"/>
      <w:marTop w:val="0"/>
      <w:marBottom w:val="0"/>
      <w:divBdr>
        <w:top w:val="none" w:sz="0" w:space="0" w:color="auto"/>
        <w:left w:val="none" w:sz="0" w:space="0" w:color="auto"/>
        <w:bottom w:val="none" w:sz="0" w:space="0" w:color="auto"/>
        <w:right w:val="none" w:sz="0" w:space="0" w:color="auto"/>
      </w:divBdr>
    </w:div>
    <w:div w:id="1680961925">
      <w:bodyDiv w:val="1"/>
      <w:marLeft w:val="0"/>
      <w:marRight w:val="0"/>
      <w:marTop w:val="0"/>
      <w:marBottom w:val="0"/>
      <w:divBdr>
        <w:top w:val="none" w:sz="0" w:space="0" w:color="auto"/>
        <w:left w:val="none" w:sz="0" w:space="0" w:color="auto"/>
        <w:bottom w:val="none" w:sz="0" w:space="0" w:color="auto"/>
        <w:right w:val="none" w:sz="0" w:space="0" w:color="auto"/>
      </w:divBdr>
    </w:div>
    <w:div w:id="1843542198">
      <w:bodyDiv w:val="1"/>
      <w:marLeft w:val="0"/>
      <w:marRight w:val="0"/>
      <w:marTop w:val="0"/>
      <w:marBottom w:val="0"/>
      <w:divBdr>
        <w:top w:val="none" w:sz="0" w:space="0" w:color="auto"/>
        <w:left w:val="none" w:sz="0" w:space="0" w:color="auto"/>
        <w:bottom w:val="none" w:sz="0" w:space="0" w:color="auto"/>
        <w:right w:val="none" w:sz="0" w:space="0" w:color="auto"/>
      </w:divBdr>
    </w:div>
    <w:div w:id="1847935547">
      <w:bodyDiv w:val="1"/>
      <w:marLeft w:val="0"/>
      <w:marRight w:val="0"/>
      <w:marTop w:val="0"/>
      <w:marBottom w:val="0"/>
      <w:divBdr>
        <w:top w:val="none" w:sz="0" w:space="0" w:color="auto"/>
        <w:left w:val="none" w:sz="0" w:space="0" w:color="auto"/>
        <w:bottom w:val="none" w:sz="0" w:space="0" w:color="auto"/>
        <w:right w:val="none" w:sz="0" w:space="0" w:color="auto"/>
      </w:divBdr>
    </w:div>
    <w:div w:id="1864900716">
      <w:bodyDiv w:val="1"/>
      <w:marLeft w:val="0"/>
      <w:marRight w:val="0"/>
      <w:marTop w:val="0"/>
      <w:marBottom w:val="0"/>
      <w:divBdr>
        <w:top w:val="none" w:sz="0" w:space="0" w:color="auto"/>
        <w:left w:val="none" w:sz="0" w:space="0" w:color="auto"/>
        <w:bottom w:val="none" w:sz="0" w:space="0" w:color="auto"/>
        <w:right w:val="none" w:sz="0" w:space="0" w:color="auto"/>
      </w:divBdr>
    </w:div>
    <w:div w:id="1886678958">
      <w:bodyDiv w:val="1"/>
      <w:marLeft w:val="0"/>
      <w:marRight w:val="0"/>
      <w:marTop w:val="0"/>
      <w:marBottom w:val="0"/>
      <w:divBdr>
        <w:top w:val="none" w:sz="0" w:space="0" w:color="auto"/>
        <w:left w:val="none" w:sz="0" w:space="0" w:color="auto"/>
        <w:bottom w:val="none" w:sz="0" w:space="0" w:color="auto"/>
        <w:right w:val="none" w:sz="0" w:space="0" w:color="auto"/>
      </w:divBdr>
    </w:div>
    <w:div w:id="1898469515">
      <w:bodyDiv w:val="1"/>
      <w:marLeft w:val="0"/>
      <w:marRight w:val="0"/>
      <w:marTop w:val="0"/>
      <w:marBottom w:val="0"/>
      <w:divBdr>
        <w:top w:val="none" w:sz="0" w:space="0" w:color="auto"/>
        <w:left w:val="none" w:sz="0" w:space="0" w:color="auto"/>
        <w:bottom w:val="none" w:sz="0" w:space="0" w:color="auto"/>
        <w:right w:val="none" w:sz="0" w:space="0" w:color="auto"/>
      </w:divBdr>
    </w:div>
    <w:div w:id="2122722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26" Type="http://schemas.openxmlformats.org/officeDocument/2006/relationships/customXml" Target="../customXml/item6.xml"/><Relationship Id="rId3" Type="http://schemas.openxmlformats.org/officeDocument/2006/relationships/customXml" Target="../customXml/item3.xml"/><Relationship Id="rId21" Type="http://schemas.openxmlformats.org/officeDocument/2006/relationships/header" Target="header3.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header" Target="header1.xml"/><Relationship Id="rId25" Type="http://schemas.openxmlformats.org/officeDocument/2006/relationships/customXml" Target="../customXml/item5.xml"/><Relationship Id="rId2" Type="http://schemas.openxmlformats.org/officeDocument/2006/relationships/customXml" Target="../customXml/item2.xml"/><Relationship Id="rId16" Type="http://schemas.openxmlformats.org/officeDocument/2006/relationships/oleObject" Target="embeddings/Microsoft_Excel_97-2003_Worksheet1.xls"/><Relationship Id="rId20" Type="http://schemas.openxmlformats.org/officeDocument/2006/relationships/footer" Target="footer2.xml"/><Relationship Id="rId24" Type="http://schemas.openxmlformats.org/officeDocument/2006/relationships/theme" Target="theme/theme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2.xml"/><Relationship Id="rId22" Type="http://schemas.openxmlformats.org/officeDocument/2006/relationships/footer" Target="footer3.xml"/><Relationship Id="rId9" Type="http://schemas.openxmlformats.org/officeDocument/2006/relationships/webSettings" Target="webSettings.xml"/><Relationship Id="rId14" Type="http://schemas.openxmlformats.org/officeDocument/2006/relationships/hyperlink" Target="http://www.supplyon.com/supplyon_download_area_m2m_guidelines.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bazt\Local%20Settings\Temporary%20Internet%20Files\Content.Outlook\10WWC4WH\Word_Template_EN_complex_final.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B821B57F5D38324ABDB679D381192B6A" ma:contentTypeVersion="1" ma:contentTypeDescription="Create a new document." ma:contentTypeScope="" ma:versionID="400c4ef373055d17af35adb096f2b0e0">
  <xsd:schema xmlns:xsd="http://www.w3.org/2001/XMLSchema" xmlns:xs="http://www.w3.org/2001/XMLSchema" xmlns:p="http://schemas.microsoft.com/office/2006/metadata/properties" xmlns:ns2="f25064ed-26ee-4058-a6a6-5c707d18a2ab" targetNamespace="http://schemas.microsoft.com/office/2006/metadata/properties" ma:root="true" ma:fieldsID="a7f568d9c762ebeda20ab58fc0b33c87" ns2:_="">
    <xsd:import namespace="f25064ed-26ee-4058-a6a6-5c707d18a2ab"/>
    <xsd:element name="properties">
      <xsd:complexType>
        <xsd:sequence>
          <xsd:element name="documentManagement">
            <xsd:complexType>
              <xsd:all>
                <xsd:element ref="ns2: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5064ed-26ee-4058-a6a6-5c707d18a2ab" elementFormDefault="qualified">
    <xsd:import namespace="http://schemas.microsoft.com/office/2006/documentManagement/types"/>
    <xsd:import namespace="http://schemas.microsoft.com/office/infopath/2007/PartnerControls"/>
    <xsd:element name="Category" ma:index="8" nillable="true" ma:displayName="Category" ma:internalName="Category">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Category xmlns="f25064ed-26ee-4058-a6a6-5c707d18a2ab">Boost</Category>
  </documentManagement>
</p:properties>
</file>

<file path=customXml/item4.xml><?xml version="1.0" encoding="utf-8"?>
<ct:contentTypeSchema xmlns:ct="http://schemas.microsoft.com/office/2006/metadata/contentType" xmlns:ma="http://schemas.microsoft.com/office/2006/metadata/properties/metaAttributes" ct:_="" ma:_="" ma:contentTypeName="SON-CPF-Document" ma:contentTypeID="0x0101003221E859F9B066408685947288C049D30100DD8898B9DD765841A28296C790840F59" ma:contentTypeVersion="4" ma:contentTypeDescription="Create a new document." ma:contentTypeScope="" ma:versionID="3e04affcfd632fedc3ca5196d370b3bb">
  <xsd:schema xmlns:xsd="http://www.w3.org/2001/XMLSchema" xmlns:xs="http://www.w3.org/2001/XMLSchema" xmlns:p="http://schemas.microsoft.com/office/2006/metadata/properties" xmlns:ns2="89b65995-c96f-4ac4-933c-d88b6cec795c" targetNamespace="http://schemas.microsoft.com/office/2006/metadata/properties" ma:root="true" ma:fieldsID="df12afca7823e2520a03c2f921be38fa" ns2:_="">
    <xsd:import namespace="89b65995-c96f-4ac4-933c-d88b6cec795c"/>
    <xsd:element name="properties">
      <xsd:complexType>
        <xsd:sequence>
          <xsd:element name="documentManagement">
            <xsd:complexType>
              <xsd:all>
                <xsd:element ref="ns2:_dlc_DocId" minOccurs="0"/>
                <xsd:element ref="ns2:_dlc_DocIdUrl" minOccurs="0"/>
                <xsd:element ref="ns2:_dlc_DocIdPersistId" minOccurs="0"/>
                <xsd:element ref="ns2:o88de2d771f94888af9ae54a31c6d4db" minOccurs="0"/>
                <xsd:element ref="ns2:TaxCatchAll" minOccurs="0"/>
                <xsd:element ref="ns2:TaxCatchAllLabel" minOccurs="0"/>
                <xsd:element ref="ns2:o6292d19d544427d9c3e258df34ad0c6" minOccurs="0"/>
                <xsd:element ref="ns2:n44e59a40bd6469b8045969415d6bc06" minOccurs="0"/>
                <xsd:element ref="ns2:c100bfc8d9464412928f178fa1059f7e" minOccurs="0"/>
                <xsd:element ref="ns2:d1fb652183e34be98c12ad1eb66747a5" minOccurs="0"/>
                <xsd:element ref="ns2:o2ef14f090c94a40964fcce5d16e0d43" minOccurs="0"/>
                <xsd:element ref="ns2:SON-Location" minOccurs="0"/>
                <xsd:element ref="ns2:iddc419f152440949b3002f81e1cd0f4" minOccurs="0"/>
                <xsd:element ref="ns2:ba7b2fe54b524222b353613476550dd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b65995-c96f-4ac4-933c-d88b6cec795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o88de2d771f94888af9ae54a31c6d4db" ma:index="11" nillable="true" ma:taxonomy="true" ma:internalName="o88de2d771f94888af9ae54a31c6d4db" ma:taxonomyFieldName="SON_x002d_Document_x002d_Type" ma:displayName="SON-Document-Type" ma:readOnly="false" ma:default="" ma:fieldId="{888de2d7-71f9-4888-af9a-e54a31c6d4db}" ma:sspId="fdb52a19-35be-4028-9875-a8c3fcd36273" ma:termSetId="20526c27-1ccf-47bf-adca-f6e5496ce77f"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ba6d7327-9b5d-47b2-b83f-069ee87d679e}" ma:internalName="TaxCatchAll" ma:showField="CatchAllData"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ba6d7327-9b5d-47b2-b83f-069ee87d679e}" ma:internalName="TaxCatchAllLabel" ma:readOnly="true" ma:showField="CatchAllDataLabel"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o6292d19d544427d9c3e258df34ad0c6" ma:index="15" nillable="true" ma:taxonomy="true" ma:internalName="o6292d19d544427d9c3e258df34ad0c6" ma:taxonomyFieldName="SON_x002d_Services" ma:displayName="SON-Services" ma:readOnly="false" ma:default="" ma:fieldId="{86292d19-d544-427d-9c3e-258df34ad0c6}" ma:taxonomyMulti="true" ma:sspId="fdb52a19-35be-4028-9875-a8c3fcd36273" ma:termSetId="76a021dd-f793-4d75-820b-06d7e0086d04" ma:anchorId="00000000-0000-0000-0000-000000000000" ma:open="false" ma:isKeyword="false">
      <xsd:complexType>
        <xsd:sequence>
          <xsd:element ref="pc:Terms" minOccurs="0" maxOccurs="1"/>
        </xsd:sequence>
      </xsd:complexType>
    </xsd:element>
    <xsd:element name="n44e59a40bd6469b8045969415d6bc06" ma:index="17" nillable="true" ma:taxonomy="true" ma:internalName="n44e59a40bd6469b8045969415d6bc06" ma:taxonomyFieldName="SON_x002d_Classification" ma:displayName="SON-Classification" ma:readOnly="false" ma:default="" ma:fieldId="{744e59a4-0bd6-469b-8045-969415d6bc06}" ma:sspId="fdb52a19-35be-4028-9875-a8c3fcd36273" ma:termSetId="253fdd10-74ff-4609-aacf-641a97ea6c56" ma:anchorId="00000000-0000-0000-0000-000000000000" ma:open="false" ma:isKeyword="false">
      <xsd:complexType>
        <xsd:sequence>
          <xsd:element ref="pc:Terms" minOccurs="0" maxOccurs="1"/>
        </xsd:sequence>
      </xsd:complexType>
    </xsd:element>
    <xsd:element name="c100bfc8d9464412928f178fa1059f7e" ma:index="19" nillable="true" ma:taxonomy="true" ma:internalName="c100bfc8d9464412928f178fa1059f7e" ma:taxonomyFieldName="SON_x002d_Language" ma:displayName="SON-Language" ma:readOnly="false" ma:default="" ma:fieldId="{c100bfc8-d946-4412-928f-178fa1059f7e}" ma:sspId="fdb52a19-35be-4028-9875-a8c3fcd36273" ma:termSetId="78d1f20e-673d-46eb-b8f3-bf7b6017fd27" ma:anchorId="00000000-0000-0000-0000-000000000000" ma:open="false" ma:isKeyword="false">
      <xsd:complexType>
        <xsd:sequence>
          <xsd:element ref="pc:Terms" minOccurs="0" maxOccurs="1"/>
        </xsd:sequence>
      </xsd:complexType>
    </xsd:element>
    <xsd:element name="d1fb652183e34be98c12ad1eb66747a5" ma:index="21" nillable="true" ma:taxonomy="true" ma:internalName="d1fb652183e34be98c12ad1eb66747a5" ma:taxonomyFieldName="SON_x002d_CPF_x002d_Structure" ma:displayName="SON-Structure" ma:readOnly="false" ma:default="" ma:fieldId="{d1fb6521-83e3-4be9-8c12-ad1eb66747a5}" ma:sspId="fdb52a19-35be-4028-9875-a8c3fcd36273" ma:termSetId="f5b61006-318e-4cff-8b9e-402f655d679e" ma:anchorId="00000000-0000-0000-0000-000000000000" ma:open="false" ma:isKeyword="false">
      <xsd:complexType>
        <xsd:sequence>
          <xsd:element ref="pc:Terms" minOccurs="0" maxOccurs="1"/>
        </xsd:sequence>
      </xsd:complexType>
    </xsd:element>
    <xsd:element name="o2ef14f090c94a40964fcce5d16e0d43" ma:index="23" nillable="true" ma:taxonomy="true" ma:internalName="o2ef14f090c94a40964fcce5d16e0d43" ma:taxonomyFieldName="SON_x002d_CPF_x002d_Categories" ma:displayName="SON-Categories" ma:readOnly="false" ma:default="" ma:fieldId="{82ef14f0-90c9-4a40-964f-cce5d16e0d43}" ma:sspId="fdb52a19-35be-4028-9875-a8c3fcd36273" ma:termSetId="6f96ae7e-2260-4686-9bcc-b56bb614c01a" ma:anchorId="00000000-0000-0000-0000-000000000000" ma:open="false" ma:isKeyword="false">
      <xsd:complexType>
        <xsd:sequence>
          <xsd:element ref="pc:Terms" minOccurs="0" maxOccurs="1"/>
        </xsd:sequence>
      </xsd:complexType>
    </xsd:element>
    <xsd:element name="SON-Location" ma:index="25" nillable="true" ma:displayName="SON-Location" ma:default="Shared" ma:hidden="true" ma:internalName="SON_x002d_Location" ma:readOnly="false">
      <xsd:simpleType>
        <xsd:restriction base="dms:Choice">
          <xsd:enumeration value="Internal"/>
          <xsd:enumeration value="Shared"/>
          <xsd:enumeration value="Partners"/>
          <xsd:enumeration value="Customers"/>
          <xsd:enumeration value="Internal"/>
          <xsd:enumeration value="Shared"/>
          <xsd:enumeration value="Partners"/>
          <xsd:enumeration value="Customers"/>
          <xsd:enumeration value="Internal"/>
          <xsd:enumeration value="Shared"/>
          <xsd:enumeration value="Partners"/>
          <xsd:enumeration value="Customers"/>
        </xsd:restriction>
      </xsd:simpleType>
    </xsd:element>
    <xsd:element name="iddc419f152440949b3002f81e1cd0f4" ma:index="26" nillable="true" ma:taxonomy="true" ma:internalName="iddc419f152440949b3002f81e1cd0f4" ma:taxonomyFieldName="SON_x002d_Partners" ma:displayName="SON-Partners" ma:readOnly="false" ma:default="" ma:fieldId="{2ddc419f-1524-4094-9b30-02f81e1cd0f4}" ma:taxonomyMulti="true" ma:sspId="fdb52a19-35be-4028-9875-a8c3fcd36273" ma:termSetId="30f5814a-e7a9-4a20-b8af-96b38a95e222" ma:anchorId="00000000-0000-0000-0000-000000000000" ma:open="false" ma:isKeyword="false">
      <xsd:complexType>
        <xsd:sequence>
          <xsd:element ref="pc:Terms" minOccurs="0" maxOccurs="1"/>
        </xsd:sequence>
      </xsd:complexType>
    </xsd:element>
    <xsd:element name="ba7b2fe54b524222b353613476550dd0" ma:index="28" nillable="true" ma:taxonomy="true" ma:internalName="ba7b2fe54b524222b353613476550dd0" ma:taxonomyFieldName="SON_x002d_Customers" ma:displayName="SON-Customers" ma:readOnly="false" ma:default="" ma:fieldId="{ba7b2fe5-4b52-4222-b353-613476550dd0}" ma:sspId="fdb52a19-35be-4028-9875-a8c3fcd36273" ma:termSetId="256856a3-00d3-41a3-9e72-68166fa3770b"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5802C1-3914-400E-AFC8-FAE3376CFE05}"/>
</file>

<file path=customXml/itemProps2.xml><?xml version="1.0" encoding="utf-8"?>
<ds:datastoreItem xmlns:ds="http://schemas.openxmlformats.org/officeDocument/2006/customXml" ds:itemID="{783144CA-494B-4006-9921-BD3F91AC037D}"/>
</file>

<file path=customXml/itemProps3.xml><?xml version="1.0" encoding="utf-8"?>
<ds:datastoreItem xmlns:ds="http://schemas.openxmlformats.org/officeDocument/2006/customXml" ds:itemID="{042F6B97-B7AE-48EE-8698-28B4F044D794}"/>
</file>

<file path=customXml/itemProps4.xml><?xml version="1.0" encoding="utf-8"?>
<ds:datastoreItem xmlns:ds="http://schemas.openxmlformats.org/officeDocument/2006/customXml" ds:itemID="{1AAAF2DB-3CD0-4784-B2BF-338C0CB42800}"/>
</file>

<file path=customXml/itemProps5.xml><?xml version="1.0" encoding="utf-8"?>
<ds:datastoreItem xmlns:ds="http://schemas.openxmlformats.org/officeDocument/2006/customXml" ds:itemID="{4D1DAAF6-D0F6-4BC1-969A-D08C1D0483F6}"/>
</file>

<file path=customXml/itemProps6.xml><?xml version="1.0" encoding="utf-8"?>
<ds:datastoreItem xmlns:ds="http://schemas.openxmlformats.org/officeDocument/2006/customXml" ds:itemID="{C44A8D01-FAC2-462D-97BD-A79C150C33A3}"/>
</file>

<file path=docProps/app.xml><?xml version="1.0" encoding="utf-8"?>
<Properties xmlns="http://schemas.openxmlformats.org/officeDocument/2006/extended-properties" xmlns:vt="http://schemas.openxmlformats.org/officeDocument/2006/docPropsVTypes">
  <Template>Word_Template_EN_complex_final.dotx</Template>
  <TotalTime>0</TotalTime>
  <Pages>30</Pages>
  <Words>3606</Words>
  <Characters>20556</Characters>
  <Application>Microsoft Office Word</Application>
  <DocSecurity>0</DocSecurity>
  <Lines>171</Lines>
  <Paragraphs>48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SupplyOn AirSupply Supplier EDI_M2M Interface BoostAero XML V2.10 INVENTORY FORECAST</vt:lpstr>
      <vt:lpstr>SupplyOn AirSupply Supplier EDI_M2M Interface BoostAero XML V2.10 INVENTORY FORECAST</vt:lpstr>
    </vt:vector>
  </TitlesOfParts>
  <Company>SupplyOn AG</Company>
  <LinksUpToDate>false</LinksUpToDate>
  <CharactersWithSpaces>24114</CharactersWithSpaces>
  <SharedDoc>false</SharedDoc>
  <HLinks>
    <vt:vector size="306" baseType="variant">
      <vt:variant>
        <vt:i4>6750227</vt:i4>
      </vt:variant>
      <vt:variant>
        <vt:i4>279</vt:i4>
      </vt:variant>
      <vt:variant>
        <vt:i4>0</vt:i4>
      </vt:variant>
      <vt:variant>
        <vt:i4>5</vt:i4>
      </vt:variant>
      <vt:variant>
        <vt:lpwstr/>
      </vt:variant>
      <vt:variant>
        <vt:lpwstr>_asram:SupplyChainTradeDelivery</vt:lpwstr>
      </vt:variant>
      <vt:variant>
        <vt:i4>917625</vt:i4>
      </vt:variant>
      <vt:variant>
        <vt:i4>276</vt:i4>
      </vt:variant>
      <vt:variant>
        <vt:i4>0</vt:i4>
      </vt:variant>
      <vt:variant>
        <vt:i4>5</vt:i4>
      </vt:variant>
      <vt:variant>
        <vt:lpwstr/>
      </vt:variant>
      <vt:variant>
        <vt:lpwstr>_asram:CISIFLSupplyChainTradeAgreeme</vt:lpwstr>
      </vt:variant>
      <vt:variant>
        <vt:i4>7143425</vt:i4>
      </vt:variant>
      <vt:variant>
        <vt:i4>273</vt:i4>
      </vt:variant>
      <vt:variant>
        <vt:i4>0</vt:i4>
      </vt:variant>
      <vt:variant>
        <vt:i4>5</vt:i4>
      </vt:variant>
      <vt:variant>
        <vt:lpwstr/>
      </vt:variant>
      <vt:variant>
        <vt:lpwstr>_asram:SpecifiedCITradeProduct</vt:lpwstr>
      </vt:variant>
      <vt:variant>
        <vt:i4>262246</vt:i4>
      </vt:variant>
      <vt:variant>
        <vt:i4>270</vt:i4>
      </vt:variant>
      <vt:variant>
        <vt:i4>0</vt:i4>
      </vt:variant>
      <vt:variant>
        <vt:i4>5</vt:i4>
      </vt:variant>
      <vt:variant>
        <vt:lpwstr/>
      </vt:variant>
      <vt:variant>
        <vt:lpwstr>_asram:AssociatedCIDocumentLineDocum</vt:lpwstr>
      </vt:variant>
      <vt:variant>
        <vt:i4>458865</vt:i4>
      </vt:variant>
      <vt:variant>
        <vt:i4>267</vt:i4>
      </vt:variant>
      <vt:variant>
        <vt:i4>0</vt:i4>
      </vt:variant>
      <vt:variant>
        <vt:i4>5</vt:i4>
      </vt:variant>
      <vt:variant>
        <vt:lpwstr/>
      </vt:variant>
      <vt:variant>
        <vt:lpwstr>_asram:IncludedCISIFLSupplyChainTrad</vt:lpwstr>
      </vt:variant>
      <vt:variant>
        <vt:i4>917606</vt:i4>
      </vt:variant>
      <vt:variant>
        <vt:i4>264</vt:i4>
      </vt:variant>
      <vt:variant>
        <vt:i4>0</vt:i4>
      </vt:variant>
      <vt:variant>
        <vt:i4>5</vt:i4>
      </vt:variant>
      <vt:variant>
        <vt:lpwstr/>
      </vt:variant>
      <vt:variant>
        <vt:lpwstr>_asram:ApplicableCISHSupplyChainTrad</vt:lpwstr>
      </vt:variant>
      <vt:variant>
        <vt:i4>1572984</vt:i4>
      </vt:variant>
      <vt:variant>
        <vt:i4>261</vt:i4>
      </vt:variant>
      <vt:variant>
        <vt:i4>0</vt:i4>
      </vt:variant>
      <vt:variant>
        <vt:i4>5</vt:i4>
      </vt:variant>
      <vt:variant>
        <vt:lpwstr/>
      </vt:variant>
      <vt:variant>
        <vt:lpwstr>_asram:ApplicableCIPOHSupplyChainTra</vt:lpwstr>
      </vt:variant>
      <vt:variant>
        <vt:i4>6881320</vt:i4>
      </vt:variant>
      <vt:variant>
        <vt:i4>258</vt:i4>
      </vt:variant>
      <vt:variant>
        <vt:i4>0</vt:i4>
      </vt:variant>
      <vt:variant>
        <vt:i4>5</vt:i4>
      </vt:variant>
      <vt:variant>
        <vt:lpwstr/>
      </vt:variant>
      <vt:variant>
        <vt:lpwstr>_as:CIPOSupplyChainTradeTransaction_1</vt:lpwstr>
      </vt:variant>
      <vt:variant>
        <vt:i4>6094911</vt:i4>
      </vt:variant>
      <vt:variant>
        <vt:i4>255</vt:i4>
      </vt:variant>
      <vt:variant>
        <vt:i4>0</vt:i4>
      </vt:variant>
      <vt:variant>
        <vt:i4>5</vt:i4>
      </vt:variant>
      <vt:variant>
        <vt:lpwstr/>
      </vt:variant>
      <vt:variant>
        <vt:lpwstr>_as:CIOExchangedDocument</vt:lpwstr>
      </vt:variant>
      <vt:variant>
        <vt:i4>3211331</vt:i4>
      </vt:variant>
      <vt:variant>
        <vt:i4>252</vt:i4>
      </vt:variant>
      <vt:variant>
        <vt:i4>0</vt:i4>
      </vt:variant>
      <vt:variant>
        <vt:i4>5</vt:i4>
      </vt:variant>
      <vt:variant>
        <vt:lpwstr/>
      </vt:variant>
      <vt:variant>
        <vt:lpwstr>_as:CIExchangedDocumentContext</vt:lpwstr>
      </vt:variant>
      <vt:variant>
        <vt:i4>1638451</vt:i4>
      </vt:variant>
      <vt:variant>
        <vt:i4>242</vt:i4>
      </vt:variant>
      <vt:variant>
        <vt:i4>0</vt:i4>
      </vt:variant>
      <vt:variant>
        <vt:i4>5</vt:i4>
      </vt:variant>
      <vt:variant>
        <vt:lpwstr/>
      </vt:variant>
      <vt:variant>
        <vt:lpwstr>_Toc309204985</vt:lpwstr>
      </vt:variant>
      <vt:variant>
        <vt:i4>1638451</vt:i4>
      </vt:variant>
      <vt:variant>
        <vt:i4>236</vt:i4>
      </vt:variant>
      <vt:variant>
        <vt:i4>0</vt:i4>
      </vt:variant>
      <vt:variant>
        <vt:i4>5</vt:i4>
      </vt:variant>
      <vt:variant>
        <vt:lpwstr/>
      </vt:variant>
      <vt:variant>
        <vt:lpwstr>_Toc309204984</vt:lpwstr>
      </vt:variant>
      <vt:variant>
        <vt:i4>1638451</vt:i4>
      </vt:variant>
      <vt:variant>
        <vt:i4>230</vt:i4>
      </vt:variant>
      <vt:variant>
        <vt:i4>0</vt:i4>
      </vt:variant>
      <vt:variant>
        <vt:i4>5</vt:i4>
      </vt:variant>
      <vt:variant>
        <vt:lpwstr/>
      </vt:variant>
      <vt:variant>
        <vt:lpwstr>_Toc309204983</vt:lpwstr>
      </vt:variant>
      <vt:variant>
        <vt:i4>1638451</vt:i4>
      </vt:variant>
      <vt:variant>
        <vt:i4>224</vt:i4>
      </vt:variant>
      <vt:variant>
        <vt:i4>0</vt:i4>
      </vt:variant>
      <vt:variant>
        <vt:i4>5</vt:i4>
      </vt:variant>
      <vt:variant>
        <vt:lpwstr/>
      </vt:variant>
      <vt:variant>
        <vt:lpwstr>_Toc309204982</vt:lpwstr>
      </vt:variant>
      <vt:variant>
        <vt:i4>1638451</vt:i4>
      </vt:variant>
      <vt:variant>
        <vt:i4>218</vt:i4>
      </vt:variant>
      <vt:variant>
        <vt:i4>0</vt:i4>
      </vt:variant>
      <vt:variant>
        <vt:i4>5</vt:i4>
      </vt:variant>
      <vt:variant>
        <vt:lpwstr/>
      </vt:variant>
      <vt:variant>
        <vt:lpwstr>_Toc309204981</vt:lpwstr>
      </vt:variant>
      <vt:variant>
        <vt:i4>1638451</vt:i4>
      </vt:variant>
      <vt:variant>
        <vt:i4>212</vt:i4>
      </vt:variant>
      <vt:variant>
        <vt:i4>0</vt:i4>
      </vt:variant>
      <vt:variant>
        <vt:i4>5</vt:i4>
      </vt:variant>
      <vt:variant>
        <vt:lpwstr/>
      </vt:variant>
      <vt:variant>
        <vt:lpwstr>_Toc309204980</vt:lpwstr>
      </vt:variant>
      <vt:variant>
        <vt:i4>1441843</vt:i4>
      </vt:variant>
      <vt:variant>
        <vt:i4>206</vt:i4>
      </vt:variant>
      <vt:variant>
        <vt:i4>0</vt:i4>
      </vt:variant>
      <vt:variant>
        <vt:i4>5</vt:i4>
      </vt:variant>
      <vt:variant>
        <vt:lpwstr/>
      </vt:variant>
      <vt:variant>
        <vt:lpwstr>_Toc309204979</vt:lpwstr>
      </vt:variant>
      <vt:variant>
        <vt:i4>1441843</vt:i4>
      </vt:variant>
      <vt:variant>
        <vt:i4>200</vt:i4>
      </vt:variant>
      <vt:variant>
        <vt:i4>0</vt:i4>
      </vt:variant>
      <vt:variant>
        <vt:i4>5</vt:i4>
      </vt:variant>
      <vt:variant>
        <vt:lpwstr/>
      </vt:variant>
      <vt:variant>
        <vt:lpwstr>_Toc309204978</vt:lpwstr>
      </vt:variant>
      <vt:variant>
        <vt:i4>1441843</vt:i4>
      </vt:variant>
      <vt:variant>
        <vt:i4>194</vt:i4>
      </vt:variant>
      <vt:variant>
        <vt:i4>0</vt:i4>
      </vt:variant>
      <vt:variant>
        <vt:i4>5</vt:i4>
      </vt:variant>
      <vt:variant>
        <vt:lpwstr/>
      </vt:variant>
      <vt:variant>
        <vt:lpwstr>_Toc309204977</vt:lpwstr>
      </vt:variant>
      <vt:variant>
        <vt:i4>1441843</vt:i4>
      </vt:variant>
      <vt:variant>
        <vt:i4>188</vt:i4>
      </vt:variant>
      <vt:variant>
        <vt:i4>0</vt:i4>
      </vt:variant>
      <vt:variant>
        <vt:i4>5</vt:i4>
      </vt:variant>
      <vt:variant>
        <vt:lpwstr/>
      </vt:variant>
      <vt:variant>
        <vt:lpwstr>_Toc309204976</vt:lpwstr>
      </vt:variant>
      <vt:variant>
        <vt:i4>1441843</vt:i4>
      </vt:variant>
      <vt:variant>
        <vt:i4>182</vt:i4>
      </vt:variant>
      <vt:variant>
        <vt:i4>0</vt:i4>
      </vt:variant>
      <vt:variant>
        <vt:i4>5</vt:i4>
      </vt:variant>
      <vt:variant>
        <vt:lpwstr/>
      </vt:variant>
      <vt:variant>
        <vt:lpwstr>_Toc309204975</vt:lpwstr>
      </vt:variant>
      <vt:variant>
        <vt:i4>1441843</vt:i4>
      </vt:variant>
      <vt:variant>
        <vt:i4>176</vt:i4>
      </vt:variant>
      <vt:variant>
        <vt:i4>0</vt:i4>
      </vt:variant>
      <vt:variant>
        <vt:i4>5</vt:i4>
      </vt:variant>
      <vt:variant>
        <vt:lpwstr/>
      </vt:variant>
      <vt:variant>
        <vt:lpwstr>_Toc309204974</vt:lpwstr>
      </vt:variant>
      <vt:variant>
        <vt:i4>1441843</vt:i4>
      </vt:variant>
      <vt:variant>
        <vt:i4>170</vt:i4>
      </vt:variant>
      <vt:variant>
        <vt:i4>0</vt:i4>
      </vt:variant>
      <vt:variant>
        <vt:i4>5</vt:i4>
      </vt:variant>
      <vt:variant>
        <vt:lpwstr/>
      </vt:variant>
      <vt:variant>
        <vt:lpwstr>_Toc309204973</vt:lpwstr>
      </vt:variant>
      <vt:variant>
        <vt:i4>1441843</vt:i4>
      </vt:variant>
      <vt:variant>
        <vt:i4>164</vt:i4>
      </vt:variant>
      <vt:variant>
        <vt:i4>0</vt:i4>
      </vt:variant>
      <vt:variant>
        <vt:i4>5</vt:i4>
      </vt:variant>
      <vt:variant>
        <vt:lpwstr/>
      </vt:variant>
      <vt:variant>
        <vt:lpwstr>_Toc309204972</vt:lpwstr>
      </vt:variant>
      <vt:variant>
        <vt:i4>1441843</vt:i4>
      </vt:variant>
      <vt:variant>
        <vt:i4>158</vt:i4>
      </vt:variant>
      <vt:variant>
        <vt:i4>0</vt:i4>
      </vt:variant>
      <vt:variant>
        <vt:i4>5</vt:i4>
      </vt:variant>
      <vt:variant>
        <vt:lpwstr/>
      </vt:variant>
      <vt:variant>
        <vt:lpwstr>_Toc309204971</vt:lpwstr>
      </vt:variant>
      <vt:variant>
        <vt:i4>1441843</vt:i4>
      </vt:variant>
      <vt:variant>
        <vt:i4>152</vt:i4>
      </vt:variant>
      <vt:variant>
        <vt:i4>0</vt:i4>
      </vt:variant>
      <vt:variant>
        <vt:i4>5</vt:i4>
      </vt:variant>
      <vt:variant>
        <vt:lpwstr/>
      </vt:variant>
      <vt:variant>
        <vt:lpwstr>_Toc309204970</vt:lpwstr>
      </vt:variant>
      <vt:variant>
        <vt:i4>1507379</vt:i4>
      </vt:variant>
      <vt:variant>
        <vt:i4>146</vt:i4>
      </vt:variant>
      <vt:variant>
        <vt:i4>0</vt:i4>
      </vt:variant>
      <vt:variant>
        <vt:i4>5</vt:i4>
      </vt:variant>
      <vt:variant>
        <vt:lpwstr/>
      </vt:variant>
      <vt:variant>
        <vt:lpwstr>_Toc309204969</vt:lpwstr>
      </vt:variant>
      <vt:variant>
        <vt:i4>1507379</vt:i4>
      </vt:variant>
      <vt:variant>
        <vt:i4>140</vt:i4>
      </vt:variant>
      <vt:variant>
        <vt:i4>0</vt:i4>
      </vt:variant>
      <vt:variant>
        <vt:i4>5</vt:i4>
      </vt:variant>
      <vt:variant>
        <vt:lpwstr/>
      </vt:variant>
      <vt:variant>
        <vt:lpwstr>_Toc309204968</vt:lpwstr>
      </vt:variant>
      <vt:variant>
        <vt:i4>1507379</vt:i4>
      </vt:variant>
      <vt:variant>
        <vt:i4>134</vt:i4>
      </vt:variant>
      <vt:variant>
        <vt:i4>0</vt:i4>
      </vt:variant>
      <vt:variant>
        <vt:i4>5</vt:i4>
      </vt:variant>
      <vt:variant>
        <vt:lpwstr/>
      </vt:variant>
      <vt:variant>
        <vt:lpwstr>_Toc309204967</vt:lpwstr>
      </vt:variant>
      <vt:variant>
        <vt:i4>1507379</vt:i4>
      </vt:variant>
      <vt:variant>
        <vt:i4>128</vt:i4>
      </vt:variant>
      <vt:variant>
        <vt:i4>0</vt:i4>
      </vt:variant>
      <vt:variant>
        <vt:i4>5</vt:i4>
      </vt:variant>
      <vt:variant>
        <vt:lpwstr/>
      </vt:variant>
      <vt:variant>
        <vt:lpwstr>_Toc309204966</vt:lpwstr>
      </vt:variant>
      <vt:variant>
        <vt:i4>1507379</vt:i4>
      </vt:variant>
      <vt:variant>
        <vt:i4>122</vt:i4>
      </vt:variant>
      <vt:variant>
        <vt:i4>0</vt:i4>
      </vt:variant>
      <vt:variant>
        <vt:i4>5</vt:i4>
      </vt:variant>
      <vt:variant>
        <vt:lpwstr/>
      </vt:variant>
      <vt:variant>
        <vt:lpwstr>_Toc309204965</vt:lpwstr>
      </vt:variant>
      <vt:variant>
        <vt:i4>1507379</vt:i4>
      </vt:variant>
      <vt:variant>
        <vt:i4>116</vt:i4>
      </vt:variant>
      <vt:variant>
        <vt:i4>0</vt:i4>
      </vt:variant>
      <vt:variant>
        <vt:i4>5</vt:i4>
      </vt:variant>
      <vt:variant>
        <vt:lpwstr/>
      </vt:variant>
      <vt:variant>
        <vt:lpwstr>_Toc309204964</vt:lpwstr>
      </vt:variant>
      <vt:variant>
        <vt:i4>1507379</vt:i4>
      </vt:variant>
      <vt:variant>
        <vt:i4>110</vt:i4>
      </vt:variant>
      <vt:variant>
        <vt:i4>0</vt:i4>
      </vt:variant>
      <vt:variant>
        <vt:i4>5</vt:i4>
      </vt:variant>
      <vt:variant>
        <vt:lpwstr/>
      </vt:variant>
      <vt:variant>
        <vt:lpwstr>_Toc309204963</vt:lpwstr>
      </vt:variant>
      <vt:variant>
        <vt:i4>1507379</vt:i4>
      </vt:variant>
      <vt:variant>
        <vt:i4>104</vt:i4>
      </vt:variant>
      <vt:variant>
        <vt:i4>0</vt:i4>
      </vt:variant>
      <vt:variant>
        <vt:i4>5</vt:i4>
      </vt:variant>
      <vt:variant>
        <vt:lpwstr/>
      </vt:variant>
      <vt:variant>
        <vt:lpwstr>_Toc309204962</vt:lpwstr>
      </vt:variant>
      <vt:variant>
        <vt:i4>1507379</vt:i4>
      </vt:variant>
      <vt:variant>
        <vt:i4>98</vt:i4>
      </vt:variant>
      <vt:variant>
        <vt:i4>0</vt:i4>
      </vt:variant>
      <vt:variant>
        <vt:i4>5</vt:i4>
      </vt:variant>
      <vt:variant>
        <vt:lpwstr/>
      </vt:variant>
      <vt:variant>
        <vt:lpwstr>_Toc309204961</vt:lpwstr>
      </vt:variant>
      <vt:variant>
        <vt:i4>1507379</vt:i4>
      </vt:variant>
      <vt:variant>
        <vt:i4>92</vt:i4>
      </vt:variant>
      <vt:variant>
        <vt:i4>0</vt:i4>
      </vt:variant>
      <vt:variant>
        <vt:i4>5</vt:i4>
      </vt:variant>
      <vt:variant>
        <vt:lpwstr/>
      </vt:variant>
      <vt:variant>
        <vt:lpwstr>_Toc309204960</vt:lpwstr>
      </vt:variant>
      <vt:variant>
        <vt:i4>1310771</vt:i4>
      </vt:variant>
      <vt:variant>
        <vt:i4>86</vt:i4>
      </vt:variant>
      <vt:variant>
        <vt:i4>0</vt:i4>
      </vt:variant>
      <vt:variant>
        <vt:i4>5</vt:i4>
      </vt:variant>
      <vt:variant>
        <vt:lpwstr/>
      </vt:variant>
      <vt:variant>
        <vt:lpwstr>_Toc309204959</vt:lpwstr>
      </vt:variant>
      <vt:variant>
        <vt:i4>1310771</vt:i4>
      </vt:variant>
      <vt:variant>
        <vt:i4>80</vt:i4>
      </vt:variant>
      <vt:variant>
        <vt:i4>0</vt:i4>
      </vt:variant>
      <vt:variant>
        <vt:i4>5</vt:i4>
      </vt:variant>
      <vt:variant>
        <vt:lpwstr/>
      </vt:variant>
      <vt:variant>
        <vt:lpwstr>_Toc309204958</vt:lpwstr>
      </vt:variant>
      <vt:variant>
        <vt:i4>1310771</vt:i4>
      </vt:variant>
      <vt:variant>
        <vt:i4>74</vt:i4>
      </vt:variant>
      <vt:variant>
        <vt:i4>0</vt:i4>
      </vt:variant>
      <vt:variant>
        <vt:i4>5</vt:i4>
      </vt:variant>
      <vt:variant>
        <vt:lpwstr/>
      </vt:variant>
      <vt:variant>
        <vt:lpwstr>_Toc309204957</vt:lpwstr>
      </vt:variant>
      <vt:variant>
        <vt:i4>1310771</vt:i4>
      </vt:variant>
      <vt:variant>
        <vt:i4>68</vt:i4>
      </vt:variant>
      <vt:variant>
        <vt:i4>0</vt:i4>
      </vt:variant>
      <vt:variant>
        <vt:i4>5</vt:i4>
      </vt:variant>
      <vt:variant>
        <vt:lpwstr/>
      </vt:variant>
      <vt:variant>
        <vt:lpwstr>_Toc309204956</vt:lpwstr>
      </vt:variant>
      <vt:variant>
        <vt:i4>1310771</vt:i4>
      </vt:variant>
      <vt:variant>
        <vt:i4>62</vt:i4>
      </vt:variant>
      <vt:variant>
        <vt:i4>0</vt:i4>
      </vt:variant>
      <vt:variant>
        <vt:i4>5</vt:i4>
      </vt:variant>
      <vt:variant>
        <vt:lpwstr/>
      </vt:variant>
      <vt:variant>
        <vt:lpwstr>_Toc309204955</vt:lpwstr>
      </vt:variant>
      <vt:variant>
        <vt:i4>1310771</vt:i4>
      </vt:variant>
      <vt:variant>
        <vt:i4>56</vt:i4>
      </vt:variant>
      <vt:variant>
        <vt:i4>0</vt:i4>
      </vt:variant>
      <vt:variant>
        <vt:i4>5</vt:i4>
      </vt:variant>
      <vt:variant>
        <vt:lpwstr/>
      </vt:variant>
      <vt:variant>
        <vt:lpwstr>_Toc309204954</vt:lpwstr>
      </vt:variant>
      <vt:variant>
        <vt:i4>1310771</vt:i4>
      </vt:variant>
      <vt:variant>
        <vt:i4>50</vt:i4>
      </vt:variant>
      <vt:variant>
        <vt:i4>0</vt:i4>
      </vt:variant>
      <vt:variant>
        <vt:i4>5</vt:i4>
      </vt:variant>
      <vt:variant>
        <vt:lpwstr/>
      </vt:variant>
      <vt:variant>
        <vt:lpwstr>_Toc309204953</vt:lpwstr>
      </vt:variant>
      <vt:variant>
        <vt:i4>1310771</vt:i4>
      </vt:variant>
      <vt:variant>
        <vt:i4>44</vt:i4>
      </vt:variant>
      <vt:variant>
        <vt:i4>0</vt:i4>
      </vt:variant>
      <vt:variant>
        <vt:i4>5</vt:i4>
      </vt:variant>
      <vt:variant>
        <vt:lpwstr/>
      </vt:variant>
      <vt:variant>
        <vt:lpwstr>_Toc309204952</vt:lpwstr>
      </vt:variant>
      <vt:variant>
        <vt:i4>1310771</vt:i4>
      </vt:variant>
      <vt:variant>
        <vt:i4>38</vt:i4>
      </vt:variant>
      <vt:variant>
        <vt:i4>0</vt:i4>
      </vt:variant>
      <vt:variant>
        <vt:i4>5</vt:i4>
      </vt:variant>
      <vt:variant>
        <vt:lpwstr/>
      </vt:variant>
      <vt:variant>
        <vt:lpwstr>_Toc309204951</vt:lpwstr>
      </vt:variant>
      <vt:variant>
        <vt:i4>1310771</vt:i4>
      </vt:variant>
      <vt:variant>
        <vt:i4>32</vt:i4>
      </vt:variant>
      <vt:variant>
        <vt:i4>0</vt:i4>
      </vt:variant>
      <vt:variant>
        <vt:i4>5</vt:i4>
      </vt:variant>
      <vt:variant>
        <vt:lpwstr/>
      </vt:variant>
      <vt:variant>
        <vt:lpwstr>_Toc309204950</vt:lpwstr>
      </vt:variant>
      <vt:variant>
        <vt:i4>1376307</vt:i4>
      </vt:variant>
      <vt:variant>
        <vt:i4>26</vt:i4>
      </vt:variant>
      <vt:variant>
        <vt:i4>0</vt:i4>
      </vt:variant>
      <vt:variant>
        <vt:i4>5</vt:i4>
      </vt:variant>
      <vt:variant>
        <vt:lpwstr/>
      </vt:variant>
      <vt:variant>
        <vt:lpwstr>_Toc309204949</vt:lpwstr>
      </vt:variant>
      <vt:variant>
        <vt:i4>1376307</vt:i4>
      </vt:variant>
      <vt:variant>
        <vt:i4>20</vt:i4>
      </vt:variant>
      <vt:variant>
        <vt:i4>0</vt:i4>
      </vt:variant>
      <vt:variant>
        <vt:i4>5</vt:i4>
      </vt:variant>
      <vt:variant>
        <vt:lpwstr/>
      </vt:variant>
      <vt:variant>
        <vt:lpwstr>_Toc309204948</vt:lpwstr>
      </vt:variant>
      <vt:variant>
        <vt:i4>1376307</vt:i4>
      </vt:variant>
      <vt:variant>
        <vt:i4>14</vt:i4>
      </vt:variant>
      <vt:variant>
        <vt:i4>0</vt:i4>
      </vt:variant>
      <vt:variant>
        <vt:i4>5</vt:i4>
      </vt:variant>
      <vt:variant>
        <vt:lpwstr/>
      </vt:variant>
      <vt:variant>
        <vt:lpwstr>_Toc309204947</vt:lpwstr>
      </vt:variant>
      <vt:variant>
        <vt:i4>1376307</vt:i4>
      </vt:variant>
      <vt:variant>
        <vt:i4>8</vt:i4>
      </vt:variant>
      <vt:variant>
        <vt:i4>0</vt:i4>
      </vt:variant>
      <vt:variant>
        <vt:i4>5</vt:i4>
      </vt:variant>
      <vt:variant>
        <vt:lpwstr/>
      </vt:variant>
      <vt:variant>
        <vt:lpwstr>_Toc309204946</vt:lpwstr>
      </vt:variant>
      <vt:variant>
        <vt:i4>1376307</vt:i4>
      </vt:variant>
      <vt:variant>
        <vt:i4>2</vt:i4>
      </vt:variant>
      <vt:variant>
        <vt:i4>0</vt:i4>
      </vt:variant>
      <vt:variant>
        <vt:i4>5</vt:i4>
      </vt:variant>
      <vt:variant>
        <vt:lpwstr/>
      </vt:variant>
      <vt:variant>
        <vt:lpwstr>_Toc309204945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SupplyOn AirSupply Supplier EDI_M2M Interface BoostAero XML V2.10 INVENTORY FORECAST</dc:title>
  <dc:creator>Badur</dc:creator>
  <cp:lastModifiedBy>Nils Gross</cp:lastModifiedBy>
  <cp:revision>3</cp:revision>
  <cp:lastPrinted>2012-03-07T10:27:00Z</cp:lastPrinted>
  <dcterms:created xsi:type="dcterms:W3CDTF">2013-02-01T12:28:00Z</dcterms:created>
  <dcterms:modified xsi:type="dcterms:W3CDTF">2013-02-01T12:31:00Z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pplyOnCategorizer">
    <vt:lpwstr>1</vt:lpwstr>
  </property>
  <property fmtid="{D5CDD505-2E9C-101B-9397-08002B2CF9AE}" pid="3" name="SupplyOnCategorizerCategoryText">
    <vt:lpwstr>SupplyOn Intern</vt:lpwstr>
  </property>
  <property fmtid="{D5CDD505-2E9C-101B-9397-08002B2CF9AE}" pid="4" name="SupplyOnCategorizerCategoryName">
    <vt:lpwstr>SupplyOn Intern</vt:lpwstr>
  </property>
  <property fmtid="{D5CDD505-2E9C-101B-9397-08002B2CF9AE}" pid="5" name="ContentTypeId">
    <vt:lpwstr>0x010100B821B57F5D38324ABDB679D381192B6A</vt:lpwstr>
  </property>
  <property fmtid="{D5CDD505-2E9C-101B-9397-08002B2CF9AE}" pid="6" name="SON-Customers">
    <vt:lpwstr/>
  </property>
  <property fmtid="{D5CDD505-2E9C-101B-9397-08002B2CF9AE}" pid="7" name="SON-Partners">
    <vt:lpwstr/>
  </property>
  <property fmtid="{D5CDD505-2E9C-101B-9397-08002B2CF9AE}" pid="8" name="SON-CPF-Categories">
    <vt:lpwstr/>
  </property>
  <property fmtid="{D5CDD505-2E9C-101B-9397-08002B2CF9AE}" pid="9" name="SON-Services">
    <vt:lpwstr>1;#AirSupply|7bf93b2a-9b45-43ff-ab35-417ac0d29c68</vt:lpwstr>
  </property>
  <property fmtid="{D5CDD505-2E9C-101B-9397-08002B2CF9AE}" pid="10" name="SON-Document-Type">
    <vt:lpwstr/>
  </property>
  <property fmtid="{D5CDD505-2E9C-101B-9397-08002B2CF9AE}" pid="11" name="SON_x002d_Language">
    <vt:lpwstr/>
  </property>
  <property fmtid="{D5CDD505-2E9C-101B-9397-08002B2CF9AE}" pid="12" name="SON_x002d_Classification">
    <vt:lpwstr/>
  </property>
  <property fmtid="{D5CDD505-2E9C-101B-9397-08002B2CF9AE}" pid="13" name="SON_x002d_CPF_x002d_Structure">
    <vt:lpwstr/>
  </property>
  <property fmtid="{D5CDD505-2E9C-101B-9397-08002B2CF9AE}" pid="14" name="SON-CPF-Structure">
    <vt:lpwstr/>
  </property>
  <property fmtid="{D5CDD505-2E9C-101B-9397-08002B2CF9AE}" pid="15" name="SON-Language">
    <vt:lpwstr/>
  </property>
  <property fmtid="{D5CDD505-2E9C-101B-9397-08002B2CF9AE}" pid="16" name="SON-Classification">
    <vt:lpwstr/>
  </property>
  <property fmtid="{D5CDD505-2E9C-101B-9397-08002B2CF9AE}" pid="17" name="Category">
    <vt:lpwstr>Boost</vt:lpwstr>
  </property>
  <property fmtid="{D5CDD505-2E9C-101B-9397-08002B2CF9AE}" pid="24" name="TaxCatchAll">
    <vt:lpwstr>1;#</vt:lpwstr>
  </property>
  <property fmtid="{D5CDD505-2E9C-101B-9397-08002B2CF9AE}" pid="25" name="SON-Location">
    <vt:lpwstr>Internal</vt:lpwstr>
  </property>
  <property fmtid="{D5CDD505-2E9C-101B-9397-08002B2CF9AE}" pid="26" name="o6292d19d544427d9c3e258df34ad0c6">
    <vt:lpwstr>AirSupply|7bf93b2a-9b45-43ff-ab35-417ac0d29c68</vt:lpwstr>
  </property>
</Properties>
</file>